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9739" w14:paraId="6089739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C72BE4">
        <w:t>3320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C72BE4">
        <w:t>MEA VITA d.o.o. Zagreb, Čulinečka cesta 214 E, OIB 24871125868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C72BE4">
        <w:t>MEA VITA d.o.o. Zagreb, Čulinečka cesta 214 E, OIB 24871125868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9,</w:t>
      </w:r>
      <w:r w:rsidR="00C72BE4">
        <w:t>20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72BE4">
        <w:t>Siniša Rajnović, Virovitica, Milanovac, Sv. Trojstva 87, OIB 86217384445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C72BE4">
        <w:t>MEA VITA d.o.o. Zagreb, Čulinečka cesta 214 E, OIB 24871125868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C72BE4">
        <w:t>MEA VITA d.o.o. Zagreb, Čulinečka cesta 214 E, OIB 24871125868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82798B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C72BE4">
        <w:t>MEA VITA d.o.o. Zagreb, Čulinečka cesta 214 E, OIB 24871125868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44A3A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44A3A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44A3A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E1436B" w:rsidR="007B7E63">
      <w:pPr>
        <w:jc w:val="right"/>
      </w:pPr>
      <w:r>
        <w:t xml:space="preserve">                                                                         Goranka Boljkovac</w:t>
      </w:r>
    </w:p>
    <w:p w:rsidRDefault="00E1436B" w:rsidP="00E1436B" w:rsidR="00E1436B">
      <w:pPr>
        <w:jc w:val="right"/>
      </w:pPr>
    </w:p>
    <w:p w:rsidRDefault="00E1436B" w:rsidP="00E1436B" w:rsidR="00E1436B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72BE4">
        <w:t>Siniša Rajnović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0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72BE4">
      <w:t>3320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4302"/>
    <w:rsid w:val="0057485D"/>
    <w:rsid w:val="00580F46"/>
    <w:rsid w:val="00582442"/>
    <w:rsid w:val="005A1C82"/>
    <w:rsid w:val="005B101E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86EA1"/>
    <w:rsid w:val="007A2F2C"/>
    <w:rsid w:val="007B7E63"/>
    <w:rsid w:val="0082798B"/>
    <w:rsid w:val="008361B1"/>
    <w:rsid w:val="00841D1C"/>
    <w:rsid w:val="00865410"/>
    <w:rsid w:val="00874E6C"/>
    <w:rsid w:val="008778E6"/>
    <w:rsid w:val="008939A2"/>
    <w:rsid w:val="008A3109"/>
    <w:rsid w:val="008C55EF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44A3A"/>
    <w:rsid w:val="00A54DF3"/>
    <w:rsid w:val="00A7601A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B6C29"/>
    <w:rsid w:val="00D50CBD"/>
    <w:rsid w:val="00D910B0"/>
    <w:rsid w:val="00D919EE"/>
    <w:rsid w:val="00DE7512"/>
    <w:rsid w:val="00DF1B94"/>
    <w:rsid w:val="00DF6767"/>
    <w:rsid w:val="00E07157"/>
    <w:rsid w:val="00E1436B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0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0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0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0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0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0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0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3320</izvorni_sadrzaj>
    <derivirana_varijabla naziv="DomainObject.Predmet.Broj_1">3320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St-3320/2015</izvorni_sadrzaj>
    <derivirana_varijabla naziv="DomainObject.Predmet.OznakaBroj_1">St-3320/2015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VITA d.o.o.</izvorni_sadrzaj>
    <derivirana_varijabla naziv="DomainObject.Predmet.ProtustrankaFormated_1">  MEA VITA d.o.o.</derivirana_varijabla>
  </DomainObject.Predmet.ProtustrankaFormated>
  <DomainObject.Predmet.ProtustrankaFormatedOIB>
    <izvorni_sadrzaj>  MEA VITA d.o.o., OIB 24871125868</izvorni_sadrzaj>
    <derivirana_varijabla naziv="DomainObject.Predmet.ProtustrankaFormatedOIB_1">  MEA VITA d.o.o., OIB 24871125868</derivirana_varijabla>
  </DomainObject.Predmet.ProtustrankaFormatedOIB>
  <DomainObject.Predmet.ProtustrankaFormatedWithAdress>
    <izvorni_sadrzaj> MEA VITA d.o.o., Čulinečka cesta 214 E, 10000 Zagreb</izvorni_sadrzaj>
    <derivirana_varijabla naziv="DomainObject.Predmet.ProtustrankaFormatedWithAdress_1"> MEA VITA d.o.o., Čulinečka cesta 214 E, 10000 Zagreb</derivirana_varijabla>
  </DomainObject.Predmet.ProtustrankaFormatedWithAdress>
  <DomainObject.Predmet.ProtustrankaFormatedWithAdressOIB>
    <izvorni_sadrzaj> MEA VITA d.o.o., OIB 24871125868, Čulinečka cesta 214 E, 10000 Zagreb</izvorni_sadrzaj>
    <derivirana_varijabla naziv="DomainObject.Predmet.ProtustrankaFormatedWithAdressOIB_1"> MEA VITA d.o.o., OIB 24871125868, Čulinečka cesta 214 E, 10000 Zagreb</derivirana_varijabla>
  </DomainObject.Predmet.ProtustrankaFormatedWithAdressOIB>
  <DomainObject.Predmet.ProtustrankaWithAdress>
    <izvorni_sadrzaj>MEA VITA d.o.o. Čulinečka cesta 214 E, 10000 Zagreb</izvorni_sadrzaj>
    <derivirana_varijabla naziv="DomainObject.Predmet.ProtustrankaWithAdress_1">MEA VITA d.o.o. Čulinečka cesta 214 E, 10000 Zagreb</derivirana_varijabla>
  </DomainObject.Predmet.ProtustrankaWithAdress>
  <DomainObject.Predmet.ProtustrankaWithAdressOIB>
    <izvorni_sadrzaj>MEA VITA d.o.o., OIB 24871125868, Čulinečka cesta 214 E, 10000 Zagreb</izvorni_sadrzaj>
    <derivirana_varijabla naziv="DomainObject.Predmet.ProtustrankaWithAdressOIB_1">MEA VITA d.o.o., OIB 24871125868, Čulinečka cesta 214 E, 10000 Zagreb</derivirana_varijabla>
  </DomainObject.Predmet.ProtustrankaWithAdressOIB>
  <DomainObject.Predmet.ProtustrankaNazivFormated>
    <izvorni_sadrzaj>MEA VITA d.o.o.</izvorni_sadrzaj>
    <derivirana_varijabla naziv="DomainObject.Predmet.ProtustrankaNazivFormated_1">MEA VITA d.o.o.</derivirana_varijabla>
  </DomainObject.Predmet.ProtustrankaNazivFormated>
  <DomainObject.Predmet.ProtustrankaNazivFormatedOIB>
    <izvorni_sadrzaj>MEA VITA d.o.o., OIB 24871125868</izvorni_sadrzaj>
    <derivirana_varijabla naziv="DomainObject.Predmet.ProtustrankaNazivFormatedOIB_1">MEA VITA d.o.o., OIB 24871125868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 VITA d.o.o.</item>
    </izvorni_sadrzaj>
    <derivirana_varijabla naziv="DomainObject.Predmet.ProtuStrankaListFormated_1">
      <item>MEA VITA d.o.o.</item>
    </derivirana_varijabla>
  </DomainObject.Predmet.ProtuStrankaListFormated>
  <DomainObject.Predmet.ProtuStrankaListFormatedOIB>
    <izvorni_sadrzaj>
      <item>MEA VITA d.o.o., OIB 24871125868</item>
    </izvorni_sadrzaj>
    <derivirana_varijabla naziv="DomainObject.Predmet.ProtuStrankaListFormatedOIB_1">
      <item>MEA VITA d.o.o., OIB 24871125868</item>
    </derivirana_varijabla>
  </DomainObject.Predmet.ProtuStrankaListFormatedOIB>
  <DomainObject.Predmet.ProtuStrankaListFormatedWithAdress>
    <izvorni_sadrzaj>
      <item>MEA VITA d.o.o., Čulinečka cesta 214 E, 10000 Zagreb</item>
    </izvorni_sadrzaj>
    <derivirana_varijabla naziv="DomainObject.Predmet.ProtuStrankaListFormatedWithAdress_1">
      <item>MEA VITA d.o.o., Čulinečka cesta 214 E, 10000 Zagreb</item>
    </derivirana_varijabla>
  </DomainObject.Predmet.ProtuStrankaListFormatedWithAdress>
  <DomainObject.Predmet.ProtuStrankaListFormatedWithAdressOIB>
    <izvorni_sadrzaj>
      <item>MEA VITA d.o.o., OIB 24871125868, Čulinečka cesta 214 E, 10000 Zagreb</item>
    </izvorni_sadrzaj>
    <derivirana_varijabla naziv="DomainObject.Predmet.ProtuStrankaListFormatedWithAdressOIB_1">
      <item>MEA VITA d.o.o., OIB 24871125868, Čulinečka cesta 214 E, 10000 Zagreb</item>
    </derivirana_varijabla>
  </DomainObject.Predmet.ProtuStrankaListFormatedWithAdressOIB>
  <DomainObject.Predmet.ProtuStrankaListNazivFormated>
    <izvorni_sadrzaj>
      <item>MEA VITA d.o.o.</item>
    </izvorni_sadrzaj>
    <derivirana_varijabla naziv="DomainObject.Predmet.ProtuStrankaListNazivFormated_1">
      <item>MEA VITA d.o.o.</item>
    </derivirana_varijabla>
  </DomainObject.Predmet.ProtuStrankaListNazivFormated>
  <DomainObject.Predmet.ProtuStrankaListNazivFormatedOIB>
    <izvorni_sadrzaj>
      <item>MEA VITA d.o.o., OIB 24871125868</item>
    </izvorni_sadrzaj>
    <derivirana_varijabla naziv="DomainObject.Predmet.ProtuStrankaListNazivFormatedOIB_1">
      <item>MEA VITA d.o.o., OIB 24871125868</item>
    </derivirana_varijabla>
  </DomainObject.Predmet.ProtuStrankaListNazivFormatedOIB>
  <DomainObject.Predmet.OstaliListFormated>
    <izvorni_sadrzaj>
      <item>Mato Markić</item>
    </izvorni_sadrzaj>
    <derivirana_varijabla naziv="DomainObject.Predmet.OstaliListFormated_1">
      <item>Mato Markić</item>
    </derivirana_varijabla>
  </DomainObject.Predmet.OstaliListFormated>
  <DomainObject.Predmet.OstaliListFormatedOIB>
    <izvorni_sadrzaj>
      <item>Mato Markić, OIB 44350531430</item>
    </izvorni_sadrzaj>
    <derivirana_varijabla naziv="DomainObject.Predmet.OstaliListFormatedOIB_1">
      <item>Mato Markić, OIB 44350531430</item>
    </derivirana_varijabla>
  </DomainObject.Predmet.OstaliListFormatedOIB>
  <DomainObject.Predmet.OstaliListFormatedWithAdress>
    <izvorni_sadrzaj>
      <item>Mato Markić, Čulinečka Cesta 214e, 10000 Zagreb</item>
    </izvorni_sadrzaj>
    <derivirana_varijabla naziv="DomainObject.Predmet.OstaliListFormatedWithAdress_1">
      <item>Mato Markić, Čulinečka Cesta 214e, 10000 Zagreb</item>
    </derivirana_varijabla>
  </DomainObject.Predmet.OstaliListFormatedWithAdress>
  <DomainObject.Predmet.OstaliListFormatedWithAdressOIB>
    <izvorni_sadrzaj>
      <item>Mato Markić, OIB 44350531430, Čulinečka Cesta 214e, 10000 Zagreb</item>
    </izvorni_sadrzaj>
    <derivirana_varijabla naziv="DomainObject.Predmet.OstaliListFormatedWithAdressOIB_1">
      <item>Mato Markić, OIB 44350531430, Čulinečka Cesta 214e, 10000 Zagreb</item>
    </derivirana_varijabla>
  </DomainObject.Predmet.OstaliListFormatedWithAdressOIB>
  <DomainObject.Predmet.OstaliListNazivFormated>
    <izvorni_sadrzaj>
      <item>Mato Markić</item>
    </izvorni_sadrzaj>
    <derivirana_varijabla naziv="DomainObject.Predmet.OstaliListNazivFormated_1">
      <item>Mato Markić</item>
    </derivirana_varijabla>
  </DomainObject.Predmet.OstaliListNazivFormated>
  <DomainObject.Predmet.OstaliListNazivFormatedOIB>
    <izvorni_sadrzaj>
      <item>Mato Markić, OIB 44350531430</item>
    </izvorni_sadrzaj>
    <derivirana_varijabla naziv="DomainObject.Predmet.OstaliListNazivFormatedOIB_1">
      <item>Mato Markić, OIB 44350531430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 VITA d.o.o.</izvorni_sadrzaj>
    <derivirana_varijabla naziv="DomainObject.Predmet.ProtustrankaIDrugi_1">MEA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MEA VITA d.o.o., OIB 24871125868, Čulinečka cesta 214 E, 10000 Zagreb</izvorni_sadrzaj>
    <derivirana_varijabla naziv="DomainObject.Predmet.ProtustrankaIDrugiAdressOIB_1">MEA VITA d.o.o., OIB 24871125868, Čulinečka cesta 214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MEA VITA d.o.o.</item>
      <item>Mato Markić</item>
    </izvorni_sadrzaj>
    <derivirana_varijabla naziv="DomainObject.Predmet.SudioniciListNaziv_1">
      <item>FINA Regionalni centar Zagreb</item>
      <item>MEA VITA d.o.o.</item>
      <item>Mato Markić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MEA VITA d.o.o., OIB 24871125868, Čulinečka cesta 214 E,10000 Zagreb</item>
      <item>Mato Markić, OIB 44350531430, Čulinečka Cesta 214e,10000 Zagreb</item>
    </izvorni_sadrzaj>
    <derivirana_varijabla naziv="DomainObject.Predmet.SudioniciListAdressOIB_1">
      <item>FINA Regionalni centar Zagreb, OIB 85821130368, Trg svibanjskih žrtava 1995. 1,10000 Zagreb</item>
      <item>MEA VITA d.o.o., OIB 24871125868, Čulinečka cesta 214 E,10000 Zagreb</item>
      <item>Mato Markić, OIB 44350531430, Čulinečka Cesta 214e,10000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24871125868</item>
      <item>, OIB 44350531430</item>
    </izvorni_sadrzaj>
    <derivirana_varijabla naziv="DomainObject.Predmet.SudioniciListNazivOIB_1">
      <item>, OIB 85821130368</item>
      <item>, OIB 24871125868</item>
      <item>, OIB 44350531430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3174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2016-04-11T07:19:00Z</dcterms:created>
  <dc:creator>gboljkovac</dc:creator>
  <cp:lastModifiedBy>Goranka Boljkovac</cp:lastModifiedBy>
  <cp:lastPrinted>2016-04-11T07:19:00Z</cp:lastPrinted>
  <dcterms:modified xmlns:xsi="http://www.w3.org/2001/XMLSchema-instance" xsi:type="dcterms:W3CDTF">2016-04-11T07:19:00Z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