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93f4" w14:paraId="f8e93f4" w:rsidRDefault="00E17DC9" w:rsidP="00E17DC9" w:rsidR="00E17DC9">
      <w:pPr>
        <w:jc w:val="right"/>
        <w15:collapsed w:val="false"/>
      </w:pPr>
      <w:r>
        <w:t>6 St-</w:t>
      </w:r>
      <w:r w:rsidR="00AA1FFF">
        <w:t>874</w:t>
      </w:r>
      <w:r w:rsidR="00707DBB">
        <w:t>/16-</w:t>
      </w:r>
      <w:r w:rsidR="00AA1FFF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FE21FC"/>
    <w:p w:rsidRDefault="00451DD6" w:rsidP="00960C63" w:rsidR="00451DD6" w:rsidRPr="00FE21FC">
      <w:pPr>
        <w:jc w:val="center"/>
      </w:pPr>
      <w:r w:rsidRPr="00FE21FC">
        <w:t>R E P U B L I K A  H R V A T S K A</w:t>
      </w:r>
    </w:p>
    <w:p w:rsidRDefault="00451DD6" w:rsidP="00451DD6" w:rsidR="00451DD6" w:rsidRPr="00FE21FC">
      <w:pPr>
        <w:jc w:val="center"/>
      </w:pPr>
    </w:p>
    <w:p w:rsidRDefault="005E5D90" w:rsidP="005371C4" w:rsidR="00451DD6" w:rsidRPr="00FE21FC">
      <w:pPr>
        <w:jc w:val="center"/>
      </w:pPr>
      <w:r w:rsidRPr="00FE21FC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A1FFF">
        <w:t xml:space="preserve">Financijska agencija OIB 85821130368, Regionalni centar Osijek, Podružnica Osijek L. </w:t>
      </w:r>
      <w:proofErr w:type="spellStart"/>
      <w:r w:rsidR="00AA1FFF">
        <w:t>Jagera</w:t>
      </w:r>
      <w:proofErr w:type="spellEnd"/>
      <w:r w:rsidR="00AA1FFF">
        <w:t xml:space="preserve"> 3 za otvaranje stečajnog postupka nad dužnikom </w:t>
      </w:r>
      <w:r w:rsidR="00AA1FFF">
        <w:rPr>
          <w:b/>
        </w:rPr>
        <w:t>STATUS d.o.o., Čepin, Psunjska 38, MBS: 030091771</w:t>
      </w:r>
      <w:r w:rsidR="00AA1FFF">
        <w:t xml:space="preserve">, </w:t>
      </w:r>
      <w:r w:rsidR="00AA1FFF">
        <w:rPr>
          <w:b/>
        </w:rPr>
        <w:t>OIB: 77756822112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FE21FC">
      <w:pPr>
        <w:jc w:val="center"/>
      </w:pPr>
      <w:r w:rsidRPr="00FE21FC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9A259C">
        <w:rPr>
          <w:b/>
        </w:rPr>
        <w:t xml:space="preserve">Igor Smolčić, OIB: 66132297063, Čepin, Psunjska 38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9A259C">
        <w:rPr>
          <w:b/>
        </w:rPr>
        <w:t>874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9A259C">
        <w:rPr>
          <w:b/>
        </w:rPr>
        <w:t>STATUS d.o.o., Čepin, Psunjska 38, MBS: 030091771</w:t>
      </w:r>
      <w:r w:rsidR="009A259C">
        <w:t xml:space="preserve">, </w:t>
      </w:r>
      <w:r w:rsidR="009A259C">
        <w:rPr>
          <w:b/>
        </w:rPr>
        <w:t>OIB: 77756822112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9A259C">
        <w:rPr>
          <w:b/>
        </w:rPr>
        <w:t xml:space="preserve">Igor Smolčić, OIB: 66132297063, Čepin, Psunjska 38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9A259C" w:rsidRPr="009A259C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9A259C" w:rsidRPr="009A259C">
        <w:t>Igor Smolčić,  Čepin, Psunjska 38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9A259C" w:rsidP="00470B34" w:rsidR="00470B34">
      <w:pPr>
        <w:numPr>
          <w:ilvl w:val="0"/>
          <w:numId w:val="6"/>
        </w:numPr>
        <w:jc w:val="both"/>
      </w:pPr>
      <w:r>
        <w:t>K-19.2.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720C4D" w:rsidR="00E9392A">
      <w:pPr>
        <w:pStyle w:val="Tijeloteksta"/>
        <w:ind w:firstLine="708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432C0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1EE" w:rsidR="008921EE">
      <w:r>
        <w:separator/>
      </w:r>
    </w:p>
  </w:endnote>
  <w:endnote w:id="0" w:type="continuationSeparator">
    <w:p w:rsidRDefault="008921EE" w:rsidR="00892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1EE" w:rsidR="008921EE">
      <w:r>
        <w:separator/>
      </w:r>
    </w:p>
  </w:footnote>
  <w:footnote w:id="0" w:type="continuationSeparator">
    <w:p w:rsidRDefault="008921EE" w:rsidR="008921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2C0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45ADB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2C0C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5F26D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0C4D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20CC9"/>
    <w:rsid w:val="00845777"/>
    <w:rsid w:val="00857D02"/>
    <w:rsid w:val="008737C5"/>
    <w:rsid w:val="008763AA"/>
    <w:rsid w:val="0088689D"/>
    <w:rsid w:val="008921EE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A259C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A1FFF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  <w:rsid w:val="00F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2C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2C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79074-6839-4EBB-89C6-E0FD394BF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260</properties:Words>
  <properties:Characters>1244</properties:Characters>
  <properties:Lines>122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2017-01-19T09:56:00Z</cp:lastPrinted>
  <dcterms:modified xmlns:xsi="http://www.w3.org/2001/XMLSchema-instance" xsi:type="dcterms:W3CDTF">2017-01-19T09:56:00Z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