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4b5f" w14:paraId="bdb4b5f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1C403D">
        <w:t>St-7142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C403D">
        <w:t xml:space="preserve"> </w:t>
      </w:r>
      <w:r w:rsidR="001C403D" w:rsidRPr="001C403D">
        <w:t>DIAGO d.o.o., Zagreb, Milovana Kovačevića 6, OIB: 56942097495</w:t>
      </w:r>
      <w:r w:rsidR="002047FA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1C403D">
        <w:t xml:space="preserve"> </w:t>
      </w:r>
      <w:r w:rsidR="001C403D" w:rsidRPr="001C403D">
        <w:t>DIAGO d.o.o., Zagreb, Milovana Kovačevića 6, OIB: 56942097495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D661F4">
        <w:t xml:space="preserve"> </w:t>
      </w:r>
      <w:r w:rsidR="001C403D" w:rsidRPr="001C403D">
        <w:t>DIAGO d.o.o., Zagreb, Milovana Kovačevića 6, OIB: 56942097495</w:t>
      </w:r>
      <w:r w:rsidR="001C403D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FE770D" w:rsidP="00FE770D" w:rsidR="00FE770D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FE770D" w:rsidP="00720C69" w:rsidR="00FE770D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FE770D" w:rsidP="00720C69" w:rsidR="00FE770D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4AD" w:rsidR="007C14AD">
      <w:r>
        <w:separator/>
      </w:r>
    </w:p>
  </w:endnote>
  <w:endnote w:id="0" w:type="continuationSeparator">
    <w:p w:rsidRDefault="007C14AD" w:rsidR="007C1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4AD" w:rsidR="007C14AD">
      <w:r>
        <w:separator/>
      </w:r>
    </w:p>
  </w:footnote>
  <w:footnote w:id="0" w:type="continuationSeparator">
    <w:p w:rsidRDefault="007C14AD" w:rsidR="007C14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1C403D">
      <w:t>7142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6164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44E65"/>
    <w:rsid w:val="00C53584"/>
    <w:rsid w:val="00C5439C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770D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7142</izvorni_sadrzaj>
    <derivirana_varijabla naziv="DomainObject.Predmet.Broj_1">7142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St-7142/2016</izvorni_sadrzaj>
    <derivirana_varijabla naziv="DomainObject.Predmet.OznakaBroj_1">St-7142/2016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DIAGO d.o.o. zastupanog po punomoćniku ŽELJKO ĐURIĆ</izvorni_sadrzaj>
    <derivirana_varijabla naziv="DomainObject.Predmet.ProtustrankaFormated_1">  DIAGO d.o.o. zastupanog po punomoćniku ŽELJKO ĐURIĆ</derivirana_varijabla>
  </DomainObject.Predmet.ProtustrankaFormated>
  <DomainObject.Predmet.ProtustrankaFormatedOIB>
    <izvorni_sadrzaj>  DIAGO d.o.o., OIB 56942097495 zastupanog po punomoćniku ŽELJKO ĐURIĆ</izvorni_sadrzaj>
    <derivirana_varijabla naziv="DomainObject.Predmet.ProtustrankaFormatedOIB_1">  DIAGO d.o.o., OIB 56942097495 zastupanog po punomoćniku ŽELJKO ĐURIĆ</derivirana_varijabla>
  </DomainObject.Predmet.ProtustrankaFormatedOIB>
  <DomainObject.Predmet.ProtustrankaFormatedWithAdress>
    <izvorni_sadrzaj> DIAGO d.o.o., Milovana Kovačevića 6, 10000 Zagreb zastupanog po punomoćniku ŽELJKO ĐURIĆ</izvorni_sadrzaj>
    <derivirana_varijabla naziv="DomainObject.Predmet.ProtustrankaFormatedWithAdress_1"> DIAGO d.o.o., Milovana Kovačevića 6, 10000 Zagreb zastupanog po punomoćniku ŽELJKO ĐURIĆ</derivirana_varijabla>
  </DomainObject.Predmet.ProtustrankaFormatedWithAdress>
  <DomainObject.Predmet.ProtustrankaFormatedWithAdressOIB>
    <izvorni_sadrzaj> DIAGO d.o.o., OIB 56942097495, Milovana Kovačevića 6, 10000 Zagreb zastupanog po punomoćniku ŽELJKO ĐURIĆ</izvorni_sadrzaj>
    <derivirana_varijabla naziv="DomainObject.Predmet.ProtustrankaFormatedWithAdressOIB_1"> DIAGO d.o.o., OIB 56942097495, Milovana Kovačevića 6, 10000 Zagreb zastupanog po punomoćniku ŽELJKO ĐURIĆ</derivirana_varijabla>
  </DomainObject.Predmet.ProtustrankaFormatedWithAdressOIB>
  <DomainObject.Predmet.ProtustrankaWithAdress>
    <izvorni_sadrzaj>DIAGO d.o.o. Milovana Kovačevića 6, 10000 Zagreb</izvorni_sadrzaj>
    <derivirana_varijabla naziv="DomainObject.Predmet.ProtustrankaWithAdress_1">DIAGO d.o.o. Milovana Kovačevića 6, 10000 Zagreb</derivirana_varijabla>
  </DomainObject.Predmet.ProtustrankaWithAdress>
  <DomainObject.Predmet.ProtustrankaWithAdressOIB>
    <izvorni_sadrzaj>DIAGO d.o.o., OIB 56942097495, Milovana Kovačevića 6, 10000 Zagreb</izvorni_sadrzaj>
    <derivirana_varijabla naziv="DomainObject.Predmet.ProtustrankaWithAdressOIB_1">DIAGO d.o.o., OIB 56942097495, Milovana Kovačevića 6, 10000 Zagreb</derivirana_varijabla>
  </DomainObject.Predmet.ProtustrankaWithAdressOIB>
  <DomainObject.Predmet.ProtustrankaNazivFormated>
    <izvorni_sadrzaj>DIAGO d.o.o.</izvorni_sadrzaj>
    <derivirana_varijabla naziv="DomainObject.Predmet.ProtustrankaNazivFormated_1">DIAGO d.o.o.</derivirana_varijabla>
  </DomainObject.Predmet.ProtustrankaNazivFormated>
  <DomainObject.Predmet.ProtustrankaNazivFormatedOIB>
    <izvorni_sadrzaj>DIAGO d.o.o., OIB 56942097495</izvorni_sadrzaj>
    <derivirana_varijabla naziv="DomainObject.Predmet.ProtustrankaNazivFormatedOIB_1">DIAGO d.o.o., OIB 56942097495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DIAGO d.o.o. zastupanog po punomoćniku ŽELJKO ĐURIĆ</item>
    </izvorni_sadrzaj>
    <derivirana_varijabla naziv="DomainObject.Predmet.ProtuStrankaListFormated_1">
      <item>DIAGO d.o.o. zastupanog po punomoćniku ŽELJKO ĐURIĆ</item>
    </derivirana_varijabla>
  </DomainObject.Predmet.ProtuStrankaListFormated>
  <DomainObject.Predmet.ProtuStrankaListFormatedOIB>
    <izvorni_sadrzaj>
      <item>DIAGO d.o.o., OIB 56942097495 zastupanog po punomoćniku ŽELJKO ĐURIĆ</item>
    </izvorni_sadrzaj>
    <derivirana_varijabla naziv="DomainObject.Predmet.ProtuStrankaListFormatedOIB_1">
      <item>DIAGO d.o.o., OIB 56942097495 zastupanog po punomoćniku ŽELJKO ĐURIĆ</item>
    </derivirana_varijabla>
  </DomainObject.Predmet.ProtuStrankaListFormatedOIB>
  <DomainObject.Predmet.ProtuStrankaListFormatedWithAdress>
    <izvorni_sadrzaj>
      <item>DIAGO d.o.o., Milovana Kovačevića 6, 10000 Zagreb zastupanog po punomoćniku ŽELJKO ĐURIĆ</item>
    </izvorni_sadrzaj>
    <derivirana_varijabla naziv="DomainObject.Predmet.ProtuStrankaListFormatedWithAdress_1">
      <item>DIAGO d.o.o., Milovana Kovačevića 6, 10000 Zagreb zastupanog po punomoćniku ŽELJKO ĐURIĆ</item>
    </derivirana_varijabla>
  </DomainObject.Predmet.ProtuStrankaListFormatedWithAdress>
  <DomainObject.Predmet.ProtuStrankaListFormatedWithAdressOIB>
    <izvorni_sadrzaj>
      <item>DIAGO d.o.o., OIB 56942097495, Milovana Kovačevića 6, 10000 Zagreb zastupanog po punomoćniku ŽELJKO ĐURIĆ</item>
    </izvorni_sadrzaj>
    <derivirana_varijabla naziv="DomainObject.Predmet.ProtuStrankaListFormatedWithAdressOIB_1">
      <item>DIAGO d.o.o., OIB 56942097495, Milovana Kovačevića 6, 10000 Zagreb zastupanog po punomoćniku ŽELJKO ĐURIĆ</item>
    </derivirana_varijabla>
  </DomainObject.Predmet.ProtuStrankaListFormatedWithAdressOIB>
  <DomainObject.Predmet.ProtuStrankaListNazivFormated>
    <izvorni_sadrzaj>
      <item>DIAGO d.o.o.</item>
    </izvorni_sadrzaj>
    <derivirana_varijabla naziv="DomainObject.Predmet.ProtuStrankaListNazivFormated_1">
      <item>DIAGO d.o.o.</item>
    </derivirana_varijabla>
  </DomainObject.Predmet.ProtuStrankaListNazivFormated>
  <DomainObject.Predmet.ProtuStrankaListNazivFormatedOIB>
    <izvorni_sadrzaj>
      <item>DIAGO d.o.o., OIB 56942097495</item>
    </izvorni_sadrzaj>
    <derivirana_varijabla naziv="DomainObject.Predmet.ProtuStrankaListNazivFormatedOIB_1">
      <item>DIAGO d.o.o., OIB 56942097495</item>
    </derivirana_varijabla>
  </DomainObject.Predmet.ProtuStrankaListNazivFormatedOIB>
  <DomainObject.Predmet.OstaliListFormated>
    <izvorni_sadrzaj>
      <item>ŽELJKO ĐURIĆ punomoćnik sudionika u postupku DIAGO d.o.o.</item>
    </izvorni_sadrzaj>
    <derivirana_varijabla naziv="DomainObject.Predmet.OstaliListFormated_1">
      <item>ŽELJKO ĐURIĆ punomoćnik sudionika u postupku DIAGO d.o.o.</item>
    </derivirana_varijabla>
  </DomainObject.Predmet.OstaliListFormated>
  <DomainObject.Predmet.OstaliListFormatedOIB>
    <izvorni_sadrzaj>
      <item>ŽELJKO ĐURIĆ, OIB 37448075415 punomoćnik sudionika u postupku DIAGO d.o.o.</item>
    </izvorni_sadrzaj>
    <derivirana_varijabla naziv="DomainObject.Predmet.OstaliListFormatedOIB_1">
      <item>ŽELJKO ĐURIĆ, OIB 37448075415 punomoćnik sudionika u postupku DIAGO d.o.o.</item>
    </derivirana_varijabla>
  </DomainObject.Predmet.OstaliListFormatedOIB>
  <DomainObject.Predmet.OstaliListFormatedWithAdress>
    <izvorni_sadrzaj>
      <item>ŽELJKO ĐURIĆ, M.KOVAČEVIĆA 6, 10000 Zagreb punomoćnik sudionika u postupku DIAGO d.o.o.</item>
    </izvorni_sadrzaj>
    <derivirana_varijabla naziv="DomainObject.Predmet.OstaliListFormatedWithAdress_1">
      <item>ŽELJKO ĐURIĆ, M.KOVAČEVIĆA 6, 10000 Zagreb punomoćnik sudionika u postupku DIAGO d.o.o.</item>
    </derivirana_varijabla>
  </DomainObject.Predmet.OstaliListFormatedWithAdress>
  <DomainObject.Predmet.OstaliListFormatedWithAdressOIB>
    <izvorni_sadrzaj>
      <item>ŽELJKO ĐURIĆ, OIB 37448075415, M.KOVAČEVIĆA 6, 10000 Zagreb punomoćnik sudionika u postupku DIAGO d.o.o.</item>
    </izvorni_sadrzaj>
    <derivirana_varijabla naziv="DomainObject.Predmet.OstaliListFormatedWithAdressOIB_1">
      <item>ŽELJKO ĐURIĆ, OIB 37448075415, M.KOVAČEVIĆA 6, 10000 Zagreb punomoćnik sudionika u postupku DIAGO d.o.o.</item>
    </derivirana_varijabla>
  </DomainObject.Predmet.OstaliListFormatedWithAdressOIB>
  <DomainObject.Predmet.OstaliListNazivFormated>
    <izvorni_sadrzaj>
      <item>ŽELJKO ĐURIĆ</item>
    </izvorni_sadrzaj>
    <derivirana_varijabla naziv="DomainObject.Predmet.OstaliListNazivFormated_1">
      <item>ŽELJKO ĐURIĆ</item>
    </derivirana_varijabla>
  </DomainObject.Predmet.OstaliListNazivFormated>
  <DomainObject.Predmet.OstaliListNazivFormatedOIB>
    <izvorni_sadrzaj>
      <item>ŽELJKO ĐURIĆ, OIB 37448075415</item>
    </izvorni_sadrzaj>
    <derivirana_varijabla naziv="DomainObject.Predmet.OstaliListNazivFormatedOIB_1">
      <item>ŽELJKO ĐURIĆ, OIB 37448075415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DIAGO d.o.o.</izvorni_sadrzaj>
    <derivirana_varijabla naziv="DomainObject.Predmet.ProtustrankaIDrugi_1">DIAGO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DIAGO d.o.o., OIB 56942097495, Milovana Kovačevića 6, 10000 Zagreb</izvorni_sadrzaj>
    <derivirana_varijabla naziv="DomainObject.Predmet.ProtustrankaIDrugiAdressOIB_1">DIAGO d.o.o., OIB 56942097495, Milovana Kovačevića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DIAGO d.o.o.</item>
      <item>ŽELJKO ĐURIĆ</item>
    </izvorni_sadrzaj>
    <derivirana_varijabla naziv="DomainObject.Predmet.SudioniciListNaziv_1">
      <item>FINA Regionalni centar Zagreb</item>
      <item>DIAGO d.o.o.</item>
      <item>ŽELJKO ĐURIĆ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DIAGO d.o.o., OIB 56942097495, Milovana Kovačevića 6,10000 Zagreb</item>
      <item>ŽELJKO ĐURIĆ, OIB 37448075415, M.KOVAČEVIĆA 6,10000 Zagreb</item>
    </izvorni_sadrzaj>
    <derivirana_varijabla naziv="DomainObject.Predmet.SudioniciListAdressOIB_1">
      <item>FINA Regionalni centar Zagreb, OIB 85821130368, Trg svibanjskih žrtava 1995. br. 1,10000 Zagreb</item>
      <item>DIAGO d.o.o., OIB 56942097495, Milovana Kovačevića 6,10000 Zagreb</item>
      <item>ŽELJKO ĐURIĆ, OIB 37448075415, M.KOVAČEVIĆA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56942097495</item>
      <item>, OIB 37448075415</item>
    </izvorni_sadrzaj>
    <derivirana_varijabla naziv="DomainObject.Predmet.SudioniciListNazivOIB_1">
      <item>, OIB 85821130368</item>
      <item>, OIB 56942097495</item>
      <item>, OIB 37448075415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0E0D3-AD60-4566-AC98-5B0748523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1757</properties:Characters>
  <properties:Lines>62</properties:Lines>
  <properties:Paragraphs>21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2017-03-10T06:23:00Z</cp:lastPrinted>
  <dcterms:modified xmlns:xsi="http://www.w3.org/2001/XMLSchema-instance" xsi:type="dcterms:W3CDTF">2017-03-10T06:23:00Z</dcterms:modified>
  <cp:revision>38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