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257D01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57D01">
              <w:rPr>
                <w:noProof/>
              </w:rPr>
              <w:t>423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72fa19b" w14:paraId="72fa19b" w:rsidRDefault="00015C7B" w:rsidP="00F65397" w:rsidR="00015C7B">
      <w:pPr>
        <w:spacing w:after="200" w:before="200"/>
        <w:jc w:val="center"/>
        <w15:collapsed w:val="false"/>
      </w:pPr>
      <w:r>
        <w:t xml:space="preserve"> R E P U B L I K A   H R V A T S K A </w:t>
      </w:r>
    </w:p>
    <w:p w:rsidRDefault="00015C7B" w:rsidP="00F65397" w:rsidR="00015C7B">
      <w:pPr>
        <w:spacing w:after="200" w:before="2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257D01">
        <w:t>DUNDOVIĆ 2016 j.d.o.o., OIB: 87770728733, Split, Đorđićeva 15</w:t>
      </w:r>
      <w:r w:rsidR="0048697F" w:rsidRPr="0048697F">
        <w:t xml:space="preserve">, </w:t>
      </w:r>
      <w:r w:rsidR="00B6013C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F65397" w:rsidR="00015C7B">
      <w:pPr>
        <w:spacing w:after="200" w:before="2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257D01" w:rsidRPr="00257D01">
        <w:t>DUNDOVIĆ 2016 j.d.o.o., OIB: 8</w:t>
      </w:r>
      <w:r w:rsidR="00257D01">
        <w:t>7770728733, Split, Đorđićeva 15</w:t>
      </w:r>
      <w:r w:rsidR="0048697F">
        <w:t>.</w:t>
      </w:r>
    </w:p>
    <w:p w:rsidRDefault="00015C7B" w:rsidP="00F65397" w:rsidR="00934396" w:rsidRPr="00934396">
      <w:pPr>
        <w:spacing w:before="140"/>
        <w:ind w:firstLine="709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</w:t>
      </w:r>
      <w:r w:rsidR="00934396" w:rsidRPr="00F65397">
        <w:t xml:space="preserve">za </w:t>
      </w:r>
      <w:r w:rsidR="00F65397">
        <w:t>13. prosinca</w:t>
      </w:r>
      <w:r w:rsidR="00934396" w:rsidRPr="00F65397">
        <w:t xml:space="preserve"> 2018. </w:t>
      </w:r>
      <w:r w:rsidR="0048697F" w:rsidRPr="00F65397">
        <w:rPr>
          <w:rFonts w:cstheme="minorBidi" w:eastAsiaTheme="minorHAnsi"/>
          <w:szCs w:val="22"/>
          <w:lang w:eastAsia="en-US"/>
        </w:rPr>
        <w:t xml:space="preserve">u </w:t>
      </w:r>
      <w:r w:rsidR="00F65397">
        <w:rPr>
          <w:rFonts w:cstheme="minorBidi" w:eastAsiaTheme="minorHAnsi"/>
          <w:szCs w:val="22"/>
          <w:lang w:eastAsia="en-US"/>
        </w:rPr>
        <w:t>09:50</w:t>
      </w:r>
      <w:r w:rsidR="00934396" w:rsidRPr="00F65397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F65397">
        <w:t>, sudnica br. 111/I Trgovačkog</w:t>
      </w:r>
      <w:r w:rsidR="00934396" w:rsidRPr="00934396">
        <w:t xml:space="preserve">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257D01" w:rsidRPr="00257D01">
        <w:t>Mišel Dundović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F65397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257D01" w:rsidRPr="00257D01">
        <w:rPr>
          <w:rFonts w:cstheme="minorBidi" w:eastAsiaTheme="minorHAnsi"/>
          <w:szCs w:val="22"/>
          <w:lang w:eastAsia="en-US"/>
        </w:rPr>
        <w:t>Mišel</w:t>
      </w:r>
      <w:r w:rsidR="00257D01">
        <w:rPr>
          <w:rFonts w:cstheme="minorBidi" w:eastAsiaTheme="minorHAnsi"/>
          <w:szCs w:val="22"/>
          <w:lang w:eastAsia="en-US"/>
        </w:rPr>
        <w:t xml:space="preserve">u </w:t>
      </w:r>
      <w:r w:rsidR="00257D01" w:rsidRPr="00257D01">
        <w:rPr>
          <w:rFonts w:cstheme="minorBidi" w:eastAsiaTheme="minorHAnsi"/>
          <w:szCs w:val="22"/>
          <w:lang w:eastAsia="en-US"/>
        </w:rPr>
        <w:t>Dundović</w:t>
      </w:r>
      <w:r w:rsidR="00257D01">
        <w:rPr>
          <w:rFonts w:cstheme="minorBidi" w:eastAsiaTheme="minorHAnsi"/>
          <w:szCs w:val="22"/>
          <w:lang w:eastAsia="en-US"/>
        </w:rPr>
        <w:t xml:space="preserve">u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F65397" w:rsidR="0048697F" w:rsidRPr="0048697F">
      <w:pPr>
        <w:spacing w:before="1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F65397" w:rsidR="00015C7B" w:rsidRPr="00D77E52">
      <w:pPr>
        <w:spacing w:after="100" w:before="2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257D01">
        <w:rPr>
          <w:rFonts w:cstheme="minorBidi" w:eastAsiaTheme="minorHAnsi"/>
          <w:lang w:eastAsia="en-US"/>
        </w:rPr>
        <w:t>6. lipnja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257D01" w:rsidRPr="00257D01">
        <w:rPr>
          <w:rFonts w:cstheme="minorBidi" w:eastAsiaTheme="minorHAnsi"/>
          <w:lang w:eastAsia="en-US"/>
        </w:rPr>
        <w:t>DUNDOVIĆ 2016 j.d.o.o., OIB: 8</w:t>
      </w:r>
      <w:r w:rsidR="00257D01">
        <w:rPr>
          <w:rFonts w:cstheme="minorBidi" w:eastAsiaTheme="minorHAnsi"/>
          <w:lang w:eastAsia="en-US"/>
        </w:rPr>
        <w:t>7770728733, Split, Đorđićeva 15</w:t>
      </w:r>
      <w:r w:rsidRPr="0048697F">
        <w:rPr>
          <w:rFonts w:cstheme="minorBidi" w:eastAsiaTheme="minorHAnsi"/>
          <w:lang w:eastAsia="en-US"/>
        </w:rPr>
        <w:t>,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2845F4">
        <w:rPr>
          <w:rFonts w:cstheme="minorBidi" w:eastAsiaTheme="minorHAnsi"/>
          <w:lang w:eastAsia="en-US"/>
        </w:rPr>
        <w:t>jednog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2845F4"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257D01">
        <w:rPr>
          <w:rFonts w:cstheme="minorBidi" w:eastAsiaTheme="minorHAnsi"/>
          <w:lang w:eastAsia="en-US"/>
        </w:rPr>
        <w:t>1. lipnja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83734A">
        <w:rPr>
          <w:rFonts w:cstheme="minorBidi" w:eastAsiaTheme="minorHAnsi"/>
          <w:lang w:eastAsia="en-US"/>
        </w:rPr>
        <w:t>120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257D01">
        <w:rPr>
          <w:rFonts w:cstheme="minorBidi" w:eastAsiaTheme="minorHAnsi"/>
          <w:lang w:eastAsia="en-US"/>
        </w:rPr>
        <w:t>45.395,43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F65397" w:rsidR="0048697F">
      <w:pPr>
        <w:spacing w:before="1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F65397" w:rsidR="0048697F" w:rsidRPr="00564E07">
      <w:pPr>
        <w:spacing w:before="1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F65397" w:rsidR="0048697F">
      <w:pPr>
        <w:spacing w:before="1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F65397" w:rsidR="0048697F">
      <w:pPr>
        <w:spacing w:before="10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B6013C">
        <w:t>20</w:t>
      </w:r>
      <w:r w:rsidR="005F320D">
        <w:t>. studenog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94096C" w:rsidR="00562376">
      <w:pPr>
        <w:ind w:left="6372"/>
        <w:jc w:val="center"/>
      </w:pPr>
      <w:r w:rsidRPr="00564E07">
        <w:t>Ana Golub Gruić</w:t>
      </w:r>
      <w:r w:rsidR="00562376">
        <w:t>, v.r.</w:t>
      </w:r>
    </w:p>
    <w:p w:rsidRDefault="00562376" w:rsidP="008832A6" w:rsidR="00562376">
      <w:pPr>
        <w:jc w:val="right"/>
      </w:pPr>
      <w:r>
        <w:t>za točnost otpravka – ovlašteni službenik</w:t>
      </w:r>
    </w:p>
    <w:p w:rsidRDefault="00562376" w:rsidP="008832A6" w:rsidR="00562376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562376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257D01">
      <w:t>423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2376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07E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013C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5397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DUNDOVIĆ 2016 j.d.o.o. za autotaksi prijevoz</izvorni_sadrzaj>
    <derivirana_varijabla naziv="DomainObject.Predmet.ProtustrankaFormated_1">  DUNDOVIĆ 2016 j.d.o.o. za autotaksi prijevoz</derivirana_varijabla>
  </DomainObject.Predmet.ProtustrankaFormated>
  <DomainObject.Predmet.ProtustrankaFormatedOIB>
    <izvorni_sadrzaj>  DUNDOVIĆ 2016 j.d.o.o. za autotaksi prijevoz, OIB 87770728733</izvorni_sadrzaj>
    <derivirana_varijabla naziv="DomainObject.Predmet.ProtustrankaFormatedOIB_1">  DUNDOVIĆ 2016 j.d.o.o. za autotaksi prijevoz, OIB 87770728733</derivirana_varijabla>
  </DomainObject.Predmet.ProtustrankaFormatedOIB>
  <DomainObject.Predmet.ProtustrankaFormatedWithAdress>
    <izvorni_sadrzaj> DUNDOVIĆ 2016 j.d.o.o. za autotaksi prijevoz, Đorđićeva 15, 21000 Split</izvorni_sadrzaj>
    <derivirana_varijabla naziv="DomainObject.Predmet.ProtustrankaFormatedWithAdress_1"> DUNDOVIĆ 2016 j.d.o.o. za autotaksi prijevoz, Đorđićeva 15, 21000 Split</derivirana_varijabla>
  </DomainObject.Predmet.ProtustrankaFormatedWithAdress>
  <DomainObject.Predmet.ProtustrankaFormatedWithAdressOIB>
    <izvorni_sadrzaj> DUNDOVIĆ 2016 j.d.o.o. za autotaksi prijevoz, OIB 87770728733, Đorđićeva 15, 21000 Split</izvorni_sadrzaj>
    <derivirana_varijabla naziv="DomainObject.Predmet.ProtustrankaFormatedWithAdressOIB_1"> DUNDOVIĆ 2016 j.d.o.o. za autotaksi prijevoz, OIB 87770728733, Đorđićeva 15, 21000 Split</derivirana_varijabla>
  </DomainObject.Predmet.ProtustrankaFormatedWithAdressOIB>
  <DomainObject.Predmet.ProtustrankaWithAdress>
    <izvorni_sadrzaj>DUNDOVIĆ 2016 j.d.o.o. za autotaksi prijevoz Đorđićeva 15, 21000 Split</izvorni_sadrzaj>
    <derivirana_varijabla naziv="DomainObject.Predmet.ProtustrankaWithAdress_1">DUNDOVIĆ 2016 j.d.o.o. za autotaksi prijevoz Đorđićeva 15, 21000 Split</derivirana_varijabla>
  </DomainObject.Predmet.ProtustrankaWithAdress>
  <DomainObject.Predmet.ProtustrankaWithAdressOIB>
    <izvorni_sadrzaj>DUNDOVIĆ 2016 j.d.o.o. za autotaksi prijevoz, OIB 87770728733, Đorđićeva 15, 21000 Split</izvorni_sadrzaj>
    <derivirana_varijabla naziv="DomainObject.Predmet.ProtustrankaWithAdressOIB_1">DUNDOVIĆ 2016 j.d.o.o. za autotaksi prijevoz, OIB 87770728733, Đorđićeva 15, 21000 Split</derivirana_varijabla>
  </DomainObject.Predmet.ProtustrankaWithAdressOIB>
  <DomainObject.Predmet.ProtustrankaNazivFormated>
    <izvorni_sadrzaj>DUNDOVIĆ 2016 j.d.o.o. za autotaksi prijevoz</izvorni_sadrzaj>
    <derivirana_varijabla naziv="DomainObject.Predmet.ProtustrankaNazivFormated_1">DUNDOVIĆ 2016 j.d.o.o. za autotaksi prijevoz</derivirana_varijabla>
  </DomainObject.Predmet.ProtustrankaNazivFormated>
  <DomainObject.Predmet.ProtustrankaNazivFormatedOIB>
    <izvorni_sadrzaj>DUNDOVIĆ 2016 j.d.o.o. za autotaksi prijevoz, OIB 87770728733</izvorni_sadrzaj>
    <derivirana_varijabla naziv="DomainObject.Predmet.ProtustrankaNazivFormatedOIB_1">DUNDOVIĆ 2016 j.d.o.o. za autotaksi prijevoz, OIB 87770728733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45395.43</izvorni_sadrzaj>
    <derivirana_varijabla naziv="DomainObject.Predmet.TrenutnaVrijednost_1">45395.43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DUNDOVIĆ 2016 j.d.o.o. za autotaksi prijevoz</item>
    </izvorni_sadrzaj>
    <derivirana_varijabla naziv="DomainObject.Predmet.ProtuStrankaListFormated_1">
      <item>DUNDOVIĆ 2016 j.d.o.o. za autotaksi prijevoz</item>
    </derivirana_varijabla>
  </DomainObject.Predmet.ProtuStrankaListFormated>
  <DomainObject.Predmet.ProtuStrankaListFormatedOIB>
    <izvorni_sadrzaj>
      <item>DUNDOVIĆ 2016 j.d.o.o. za autotaksi prijevoz, OIB 87770728733</item>
    </izvorni_sadrzaj>
    <derivirana_varijabla naziv="DomainObject.Predmet.ProtuStrankaListFormatedOIB_1">
      <item>DUNDOVIĆ 2016 j.d.o.o. za autotaksi prijevoz, OIB 87770728733</item>
    </derivirana_varijabla>
  </DomainObject.Predmet.ProtuStrankaListFormatedOIB>
  <DomainObject.Predmet.ProtuStrankaListFormatedWithAdress>
    <izvorni_sadrzaj>
      <item>DUNDOVIĆ 2016 j.d.o.o. za autotaksi prijevoz, Đorđićeva 15, 21000 Split</item>
    </izvorni_sadrzaj>
    <derivirana_varijabla naziv="DomainObject.Predmet.ProtuStrankaListFormatedWithAdress_1">
      <item>DUNDOVIĆ 2016 j.d.o.o. za autotaksi prijevoz, Đorđićeva 15, 21000 Split</item>
    </derivirana_varijabla>
  </DomainObject.Predmet.ProtuStrankaListFormatedWithAdress>
  <DomainObject.Predmet.ProtuStrankaListFormatedWithAdressOIB>
    <izvorni_sadrzaj>
      <item>DUNDOVIĆ 2016 j.d.o.o. za autotaksi prijevoz, OIB 87770728733, Đorđićeva 15, 21000 Split</item>
    </izvorni_sadrzaj>
    <derivirana_varijabla naziv="DomainObject.Predmet.ProtuStrankaListFormatedWithAdressOIB_1">
      <item>DUNDOVIĆ 2016 j.d.o.o. za autotaksi prijevoz, OIB 87770728733, Đorđićeva 15, 21000 Split</item>
    </derivirana_varijabla>
  </DomainObject.Predmet.ProtuStrankaListFormatedWithAdressOIB>
  <DomainObject.Predmet.ProtuStrankaListNazivFormated>
    <izvorni_sadrzaj>
      <item>DUNDOVIĆ 2016 j.d.o.o. za autotaksi prijevoz</item>
    </izvorni_sadrzaj>
    <derivirana_varijabla naziv="DomainObject.Predmet.ProtuStrankaListNazivFormated_1">
      <item>DUNDOVIĆ 2016 j.d.o.o. za autotaksi prijevoz</item>
    </derivirana_varijabla>
  </DomainObject.Predmet.ProtuStrankaListNazivFormated>
  <DomainObject.Predmet.ProtuStrankaListNazivFormatedOIB>
    <izvorni_sadrzaj>
      <item>DUNDOVIĆ 2016 j.d.o.o. za autotaksi prijevoz, OIB 87770728733</item>
    </izvorni_sadrzaj>
    <derivirana_varijabla naziv="DomainObject.Predmet.ProtuStrankaListNazivFormatedOIB_1">
      <item>DUNDOVIĆ 2016 j.d.o.o. za autotaksi prijevoz, OIB 87770728733</item>
    </derivirana_varijabla>
  </DomainObject.Predmet.ProtuStrankaListNazivFormatedOIB>
  <DomainObject.Predmet.OstaliListFormated>
    <izvorni_sadrzaj>
      <item>Mišel Dundović</item>
    </izvorni_sadrzaj>
    <derivirana_varijabla naziv="DomainObject.Predmet.OstaliListFormated_1">
      <item>Mišel Dundović</item>
    </derivirana_varijabla>
  </DomainObject.Predmet.OstaliListFormated>
  <DomainObject.Predmet.OstaliListFormatedOIB>
    <izvorni_sadrzaj>
      <item>Mišel Dundović, OIB 30636100318</item>
    </izvorni_sadrzaj>
    <derivirana_varijabla naziv="DomainObject.Predmet.OstaliListFormatedOIB_1">
      <item>Mišel Dundović, OIB 30636100318</item>
    </derivirana_varijabla>
  </DomainObject.Predmet.OstaliListFormatedOIB>
  <DomainObject.Predmet.OstaliListFormatedWithAdress>
    <izvorni_sadrzaj>
      <item>Mišel Dundović, Put Pudarice 32 J, 23000 Zadar</item>
    </izvorni_sadrzaj>
    <derivirana_varijabla naziv="DomainObject.Predmet.OstaliListFormatedWithAdress_1">
      <item>Mišel Dundović, Put Pudarice 32 J, 23000 Zadar</item>
    </derivirana_varijabla>
  </DomainObject.Predmet.OstaliListFormatedWithAdress>
  <DomainObject.Predmet.OstaliListFormatedWithAdressOIB>
    <izvorni_sadrzaj>
      <item>Mišel Dundović, OIB 30636100318, Put Pudarice 32 J, 23000 Zadar</item>
    </izvorni_sadrzaj>
    <derivirana_varijabla naziv="DomainObject.Predmet.OstaliListFormatedWithAdressOIB_1">
      <item>Mišel Dundović, OIB 30636100318, Put Pudarice 32 J, 23000 Zadar</item>
    </derivirana_varijabla>
  </DomainObject.Predmet.OstaliListFormatedWithAdressOIB>
  <DomainObject.Predmet.OstaliListNazivFormated>
    <izvorni_sadrzaj>
      <item>Mišel Dundović</item>
    </izvorni_sadrzaj>
    <derivirana_varijabla naziv="DomainObject.Predmet.OstaliListNazivFormated_1">
      <item>Mišel Dundović</item>
    </derivirana_varijabla>
  </DomainObject.Predmet.OstaliListNazivFormated>
  <DomainObject.Predmet.OstaliListNazivFormatedOIB>
    <izvorni_sadrzaj>
      <item>Mišel Dundović, OIB 30636100318</item>
    </izvorni_sadrzaj>
    <derivirana_varijabla naziv="DomainObject.Predmet.OstaliListNazivFormatedOIB_1">
      <item>Mišel Dundović, OIB 30636100318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DUNDOVIĆ 2016 j.d.o.o. za autotaksi prijevoz</izvorni_sadrzaj>
    <derivirana_varijabla naziv="DomainObject.Predmet.ProtustrankaIDrugi_1">DUNDOVIĆ 2016 j.d.o.o. za autotaksi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DUNDOVIĆ 2016 j.d.o.o. za autotaksi prijevoz, OIB 87770728733, Đorđićeva 15, 21000 Split</izvorni_sadrzaj>
    <derivirana_varijabla naziv="DomainObject.Predmet.ProtustrankaIDrugiAdressOIB_1">DUNDOVIĆ 2016 j.d.o.o. za autotaksi prijevoz, OIB 87770728733, Đorđićeva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DUNDOVIĆ 2016 j.d.o.o. za autotaksi prijevoz</item>
      <item>FINANCIJSKA AGENCIJA, RC SPLIT</item>
      <item>Mišel Dundović</item>
    </izvorni_sadrzaj>
    <derivirana_varijabla naziv="DomainObject.Predmet.SudioniciListNaziv_1">
      <item>DUNDOVIĆ 2016 j.d.o.o. za autotaksi prijevoz</item>
      <item>FINANCIJSKA AGENCIJA, RC SPLIT</item>
      <item>Mišel Dundović</item>
    </derivirana_varijabla>
  </DomainObject.Predmet.SudioniciListNaziv>
  <DomainObject.Predmet.SudioniciListAdressOIB>
    <izvorni_sadrzaj>
      <item>DUNDOVIĆ 2016 j.d.o.o. za autotaksi prijevoz, OIB 87770728733, Đorđićeva 15,21000 Split</item>
      <item>FINANCIJSKA AGENCIJA, RC SPLIT, OIB 85821130368, Mažuranićevo šetalište 24 b,21000 Split</item>
      <item>Mišel Dundović, OIB 30636100318, Put Pudarice 32 J,23000 Zadar</item>
    </izvorni_sadrzaj>
    <derivirana_varijabla naziv="DomainObject.Predmet.SudioniciListAdressOIB_1">
      <item>DUNDOVIĆ 2016 j.d.o.o. za autotaksi prijevoz, OIB 87770728733, Đorđićeva 15,21000 Split</item>
      <item>FINANCIJSKA AGENCIJA, RC SPLIT, OIB 85821130368, Mažuranićevo šetalište 24 b,21000 Split</item>
      <item>Mišel Dundović, OIB 30636100318, Put Pudarice 32 J,23000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87770728733</item>
      <item>, OIB 85821130368</item>
      <item>, OIB 30636100318</item>
    </izvorni_sadrzaj>
    <derivirana_varijabla naziv="DomainObject.Predmet.SudioniciListNazivOIB_1">
      <item>, OIB 87770728733</item>
      <item>, OIB 85821130368</item>
      <item>, OIB 30636100318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64602-41B1-4884-9104-05BCEA4F2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811</properties:Words>
  <properties:Characters>4437</properties:Characters>
  <properties:Lines>96</properties:Lines>
  <properties:Paragraphs>43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2018-11-20T09:21:00Z</cp:lastPrinted>
  <dcterms:modified xmlns:xsi="http://www.w3.org/2001/XMLSchema-instance" xsi:type="dcterms:W3CDTF">2018-11-20T09:21:00Z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(St-423-2018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