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783ce" w14:paraId="63783ce" w:rsidRDefault="007465D2" w:rsidP="007465D2" w:rsidR="007465D2" w:rsidRPr="00FC1537">
      <w:pPr>
        <w:jc w:val="right"/>
        <w15:collapsed w:val="false"/>
      </w:pPr>
      <w:bookmarkStart w:name="_GoBack" w:id="0"/>
      <w:bookmarkEnd w:id="0"/>
      <w:r>
        <w:t>Poslovni broj: 3</w:t>
      </w:r>
      <w:r w:rsidRPr="00FC1537">
        <w:t xml:space="preserve"> St</w:t>
      </w:r>
      <w:r>
        <w:t>-</w:t>
      </w:r>
      <w:r w:rsidR="00AF74BD">
        <w:t>1023</w:t>
      </w:r>
      <w:r w:rsidR="007B0F30">
        <w:t>/2015-6</w:t>
      </w:r>
    </w:p>
    <w:p w:rsidRDefault="007465D2" w:rsidP="007465D2" w:rsidR="007465D2">
      <w:pPr>
        <w:ind w:firstLine="708"/>
        <w:jc w:val="both"/>
        <w:rPr>
          <w:bCs/>
        </w:rPr>
      </w:pPr>
    </w:p>
    <w:p w:rsidRDefault="00A54C72" w:rsidP="007465D2" w:rsidR="00A54C72">
      <w:pPr>
        <w:ind w:firstLine="708"/>
        <w:jc w:val="both"/>
        <w:rPr>
          <w:bCs/>
        </w:rPr>
      </w:pPr>
    </w:p>
    <w:p w:rsidRDefault="00281120" w:rsidP="007465D2" w:rsidR="00281120">
      <w:pPr>
        <w:ind w:firstLine="708"/>
        <w:jc w:val="both"/>
        <w:rPr>
          <w:bCs/>
        </w:rPr>
      </w:pPr>
    </w:p>
    <w:p w:rsidRDefault="00281120" w:rsidP="004A0FDA" w:rsidR="00281120">
      <w:pPr>
        <w:jc w:val="both"/>
        <w:rPr>
          <w:bCs/>
        </w:rPr>
      </w:pPr>
    </w:p>
    <w:p w:rsidRDefault="008F6C8B" w:rsidP="007465D2" w:rsidR="008F6C8B">
      <w:pPr>
        <w:ind w:firstLine="708"/>
        <w:jc w:val="both"/>
        <w:rPr>
          <w:bCs/>
        </w:rPr>
      </w:pPr>
    </w:p>
    <w:p w:rsidRDefault="007465D2" w:rsidP="007465D2" w:rsidR="007465D2" w:rsidRPr="00FC1537">
      <w:pPr>
        <w:ind w:firstLine="708"/>
        <w:jc w:val="both"/>
        <w:rPr>
          <w:bCs/>
        </w:rPr>
      </w:pPr>
      <w:r w:rsidRPr="00FC1537">
        <w:rPr>
          <w:bCs/>
        </w:rPr>
        <w:t>REPUBLIKA HRVATSKA</w:t>
      </w:r>
    </w:p>
    <w:p w:rsidRDefault="007465D2" w:rsidP="007465D2" w:rsidR="007465D2" w:rsidRPr="00FC1537">
      <w:pPr>
        <w:ind w:firstLine="708"/>
        <w:jc w:val="both"/>
        <w:rPr>
          <w:bCs/>
        </w:rPr>
      </w:pPr>
      <w:r w:rsidRPr="00FC1537">
        <w:rPr>
          <w:bCs/>
        </w:rPr>
        <w:t>TRGOVAČKI SUD U ZADRU</w:t>
      </w:r>
    </w:p>
    <w:p w:rsidRDefault="007465D2" w:rsidP="0091410E" w:rsidR="007465D2">
      <w:pPr>
        <w:ind w:firstLine="708"/>
      </w:pPr>
      <w:r>
        <w:t>Zadar, Dr. Franje Tuđmana 35</w:t>
      </w:r>
      <w:r w:rsidRPr="00FC1537">
        <w:t xml:space="preserve">                   </w:t>
      </w:r>
      <w:r w:rsidR="0091410E">
        <w:t xml:space="preserve">                         </w:t>
      </w:r>
      <w:r w:rsidR="0091410E">
        <w:tab/>
      </w:r>
      <w:r w:rsidR="0091410E">
        <w:tab/>
      </w:r>
      <w:r w:rsidR="0091410E">
        <w:tab/>
      </w:r>
      <w:r w:rsidR="0091410E">
        <w:tab/>
      </w:r>
    </w:p>
    <w:p w:rsidRDefault="007465D2" w:rsidP="007465D2" w:rsidR="007465D2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F2052F" w:rsidP="007465D2" w:rsidR="00F2052F" w:rsidRPr="00FC1537">
      <w:pPr>
        <w:jc w:val="both"/>
      </w:pPr>
    </w:p>
    <w:p w:rsidRDefault="007465D2" w:rsidP="007465D2" w:rsidR="007465D2" w:rsidRPr="00FC1537">
      <w:pPr>
        <w:jc w:val="center"/>
      </w:pPr>
      <w:r>
        <w:t>R E P U B L I K A   H R V A T S K A</w:t>
      </w:r>
    </w:p>
    <w:p w:rsidRDefault="007465D2" w:rsidP="007465D2" w:rsidR="007465D2">
      <w:pPr>
        <w:jc w:val="center"/>
      </w:pPr>
    </w:p>
    <w:p w:rsidRDefault="007465D2" w:rsidP="007465D2" w:rsidR="007465D2">
      <w:pPr>
        <w:jc w:val="center"/>
      </w:pPr>
      <w:r>
        <w:t>O G L A S</w:t>
      </w:r>
    </w:p>
    <w:p w:rsidRDefault="007465D2" w:rsidP="007465D2" w:rsidR="007465D2" w:rsidRPr="00FC1537">
      <w:pPr>
        <w:jc w:val="center"/>
      </w:pPr>
    </w:p>
    <w:p w:rsidRDefault="007465D2" w:rsidP="007465D2" w:rsidR="007465D2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>
        <w:t xml:space="preserve">, po stečajnoj sutkinji Tini Grgas, </w:t>
      </w:r>
      <w:r w:rsidRPr="00FC1537">
        <w:t>u skraćenom stečajnom postupku nad dužnikom</w:t>
      </w:r>
      <w:r>
        <w:t xml:space="preserve"> </w:t>
      </w:r>
      <w:r w:rsidR="00AF74BD">
        <w:t>MOJ JADRAN d.o.o. Zadar, Put Murata 18/C, Zadar,</w:t>
      </w:r>
      <w:r w:rsidR="00A54C72" w:rsidRPr="00FF7529">
        <w:t xml:space="preserve"> OIB:</w:t>
      </w:r>
      <w:r w:rsidR="00AF74BD">
        <w:t>880046488148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Zadar,</w:t>
      </w:r>
      <w:r>
        <w:t xml:space="preserve"> Ivana Danila 4,</w:t>
      </w:r>
      <w:r w:rsidRPr="000506EC">
        <w:t xml:space="preserve"> </w:t>
      </w:r>
      <w:r>
        <w:t xml:space="preserve">OIB: 85821130368 </w:t>
      </w:r>
      <w:r w:rsidRPr="00FC1537">
        <w:t xml:space="preserve">od </w:t>
      </w:r>
      <w:r w:rsidR="0077394A">
        <w:t>2</w:t>
      </w:r>
      <w:r w:rsidR="00AF74BD">
        <w:t>8</w:t>
      </w:r>
      <w:r>
        <w:t xml:space="preserve">. </w:t>
      </w:r>
      <w:r w:rsidR="007B0F30">
        <w:t>prosinca</w:t>
      </w:r>
      <w:r>
        <w:t xml:space="preserve"> 2015</w:t>
      </w:r>
      <w:r w:rsidRPr="00FC1537">
        <w:t>.</w:t>
      </w:r>
      <w:r>
        <w:t xml:space="preserve">, </w:t>
      </w:r>
      <w:r w:rsidR="009C5A42">
        <w:t>0</w:t>
      </w:r>
      <w:r w:rsidR="004A0FDA">
        <w:t>8</w:t>
      </w:r>
      <w:r>
        <w:t xml:space="preserve">. </w:t>
      </w:r>
      <w:r w:rsidR="009C5A42">
        <w:t>veljače</w:t>
      </w:r>
      <w:r>
        <w:t xml:space="preserve"> 2016. objavio je </w:t>
      </w:r>
    </w:p>
    <w:p w:rsidRDefault="007465D2" w:rsidP="007465D2" w:rsidR="007465D2">
      <w:pPr>
        <w:jc w:val="both"/>
      </w:pPr>
    </w:p>
    <w:p w:rsidRDefault="007465D2" w:rsidP="0091410E" w:rsidR="007465D2" w:rsidRPr="00FC1537">
      <w:pPr>
        <w:jc w:val="center"/>
      </w:pPr>
      <w:r>
        <w:t>o g l a s</w:t>
      </w:r>
    </w:p>
    <w:p w:rsidRDefault="007465D2" w:rsidP="0091410E" w:rsidR="007465D2">
      <w:pPr>
        <w:jc w:val="center"/>
      </w:pPr>
    </w:p>
    <w:p w:rsidRDefault="007465D2" w:rsidP="00A30CC8" w:rsidR="007465D2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dužnika </w:t>
      </w:r>
      <w:r w:rsidR="005C5CF2" w:rsidRPr="00FC1537">
        <w:t>dužnikom</w:t>
      </w:r>
      <w:r w:rsidR="005C5CF2">
        <w:t xml:space="preserve"> </w:t>
      </w:r>
      <w:r w:rsidR="00AF74BD">
        <w:t>MOJ JADRAN d.o.o. Zadar, Put Murata 18/C, Zadar,</w:t>
      </w:r>
      <w:r w:rsidR="00AF74BD" w:rsidRPr="00FF7529">
        <w:t xml:space="preserve"> OIB:</w:t>
      </w:r>
      <w:r w:rsidR="00AF74BD">
        <w:t xml:space="preserve">880046488148 </w:t>
      </w:r>
      <w:r>
        <w:t xml:space="preserve">na temelju neizvršenih osnova za plaćanje iznosi </w:t>
      </w:r>
      <w:r w:rsidR="00AF74BD">
        <w:t>153.832,56</w:t>
      </w:r>
      <w:r>
        <w:t xml:space="preserve"> kn. </w:t>
      </w:r>
    </w:p>
    <w:p w:rsidRDefault="00A30CC8" w:rsidP="00A30CC8" w:rsidR="00A30CC8" w:rsidRPr="00FC1537">
      <w:pPr>
        <w:ind w:firstLine="315"/>
        <w:jc w:val="both"/>
      </w:pPr>
    </w:p>
    <w:p w:rsidRDefault="007465D2" w:rsidP="007465D2" w:rsidR="007465D2">
      <w:pPr>
        <w:jc w:val="both"/>
      </w:pPr>
      <w:r w:rsidRPr="00FC1537">
        <w:t xml:space="preserve">      </w:t>
      </w:r>
      <w:r>
        <w:tab/>
        <w:t>2</w:t>
      </w:r>
      <w:r w:rsidRPr="00FC1537">
        <w:t xml:space="preserve">.  Poziva se </w:t>
      </w:r>
      <w:r w:rsidR="007B0F30">
        <w:t>osob</w:t>
      </w:r>
      <w:r w:rsidR="00AF74BD">
        <w:t>a</w:t>
      </w:r>
      <w:r w:rsidR="007B0F30">
        <w:t xml:space="preserve"> ovlašten</w:t>
      </w:r>
      <w:r w:rsidR="00AF74BD">
        <w:t>a</w:t>
      </w:r>
      <w:r>
        <w:t xml:space="preserve"> za zastupanje </w:t>
      </w:r>
      <w:r w:rsidRPr="00FC1537">
        <w:t>dužnika</w:t>
      </w:r>
      <w:r>
        <w:t xml:space="preserve"> po zakonu </w:t>
      </w:r>
      <w:r w:rsidR="00AF74BD">
        <w:t>Darya Kulikova, Rusija, Dubna, Moskovskaya 8-66</w:t>
      </w:r>
      <w:r w:rsidR="00FF2451">
        <w:t>,</w:t>
      </w:r>
      <w:r w:rsidRPr="00FC1537">
        <w:t xml:space="preserve"> da u roku od 15 (petnaest) dana </w:t>
      </w:r>
      <w:r>
        <w:t>od dana objave ovog oglasa na e-o</w:t>
      </w:r>
      <w:r w:rsidR="00AF74BD">
        <w:t>glasnoj ploči ovog suda, podnese</w:t>
      </w:r>
      <w:r>
        <w:t xml:space="preserve"> istom </w:t>
      </w:r>
      <w:r w:rsidR="00F2052F">
        <w:t xml:space="preserve">javnobilježnički </w:t>
      </w:r>
      <w:r w:rsidRPr="00FC1537">
        <w:t>ovjerovljen popis imovine</w:t>
      </w:r>
      <w:r>
        <w:t xml:space="preserve"> i obveza dužnika n</w:t>
      </w:r>
      <w:r w:rsidR="00F2052F">
        <w:t>a</w:t>
      </w:r>
      <w:r>
        <w:t xml:space="preserve"> propisanom obrascu. </w:t>
      </w:r>
    </w:p>
    <w:p w:rsidRDefault="007465D2" w:rsidP="007465D2" w:rsidR="007465D2">
      <w:pPr>
        <w:jc w:val="both"/>
      </w:pPr>
    </w:p>
    <w:p w:rsidRDefault="007465D2" w:rsidP="00A30CC8" w:rsidR="00A30CC8">
      <w:pPr>
        <w:jc w:val="both"/>
      </w:pPr>
      <w:r>
        <w:tab/>
        <w:t xml:space="preserve">3. </w:t>
      </w:r>
      <w:r w:rsidR="00A30CC8">
        <w:t xml:space="preserve">Pozivaju se vjerovnici dužnika da </w:t>
      </w:r>
      <w:r w:rsidR="00A30CC8" w:rsidRPr="00FC1537">
        <w:t xml:space="preserve">najkasnije u roku od </w:t>
      </w:r>
      <w:r w:rsidR="00A30CC8" w:rsidRPr="00A30CC8">
        <w:t>45 (četrdesetpet)</w:t>
      </w:r>
      <w:r w:rsidR="00A30CC8" w:rsidRPr="00FC1537">
        <w:t xml:space="preserve"> dana od dana objave </w:t>
      </w:r>
      <w:r w:rsidR="00A30CC8">
        <w:t xml:space="preserve">ovog oglasa na e-oglasnoj ploči ovog suda, </w:t>
      </w:r>
      <w:r w:rsidR="00A30CC8" w:rsidRPr="00FC1537">
        <w:t>predlože otvaranje stečajnog postupka nad dužnikom</w:t>
      </w:r>
      <w:r w:rsidR="00A30CC8">
        <w:t xml:space="preserve"> te predujme sredstva za namirenje troškova stečajnog</w:t>
      </w:r>
      <w:r w:rsidR="006F6E1E">
        <w:t>a</w:t>
      </w:r>
      <w:r w:rsidR="00A30CC8">
        <w:t xml:space="preserve"> postupka u iznosu od </w:t>
      </w:r>
      <w:r w:rsidR="00A30CC8" w:rsidRPr="00A30CC8">
        <w:t>5.000,00 kuna</w:t>
      </w:r>
      <w:r w:rsidR="00A30CC8" w:rsidRPr="00DE074C">
        <w:rPr>
          <w:b/>
        </w:rPr>
        <w:t xml:space="preserve"> </w:t>
      </w:r>
      <w:r w:rsidR="00A30CC8" w:rsidRPr="00A30CC8">
        <w:t>uplatom n</w:t>
      </w:r>
      <w:r w:rsidR="00A30CC8">
        <w:t>a žiro račun ovog suda HR4323900011300000857, model plaćanja 05, s pozivom na broj 211-</w:t>
      </w:r>
      <w:r w:rsidR="00AF74BD">
        <w:t>1023</w:t>
      </w:r>
      <w:r w:rsidR="00A30CC8">
        <w:t>-2015, sve u skladu s odredbama čl. 430. i čl. 431. Stečajnog zakona (Narodne novine broj  71/15).</w:t>
      </w:r>
    </w:p>
    <w:p w:rsidRDefault="00A30CC8" w:rsidP="00A30CC8" w:rsidR="00A30CC8">
      <w:pPr>
        <w:jc w:val="both"/>
      </w:pPr>
    </w:p>
    <w:p w:rsidRDefault="00A30CC8" w:rsidP="0091410E" w:rsidR="0091410E">
      <w:pPr>
        <w:tabs>
          <w:tab w:pos="0" w:val="left"/>
        </w:tabs>
        <w:jc w:val="both"/>
      </w:pPr>
      <w:r>
        <w:tab/>
        <w:t xml:space="preserve">4. </w:t>
      </w:r>
      <w:r w:rsidR="007465D2">
        <w:t>Upozoravaju se osobe ovlaštene za zastu</w:t>
      </w:r>
      <w:r>
        <w:t>panje dužnika</w:t>
      </w:r>
      <w:r w:rsidR="0091410E">
        <w:t xml:space="preserve">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</w:t>
      </w:r>
      <w:r w:rsidR="006F6E1E">
        <w:t>a</w:t>
      </w:r>
      <w:r w:rsidR="0091410E">
        <w:t xml:space="preserve"> postupka te ako u roku od 45 dana</w:t>
      </w:r>
      <w:r w:rsidR="006F6E1E">
        <w:t xml:space="preserve"> od dana objave ovog oglasa</w:t>
      </w:r>
      <w:r w:rsidR="0091410E">
        <w:t xml:space="preserve"> nijedan vjerovnik ne predloži otvaranje stečajnog</w:t>
      </w:r>
      <w:r w:rsidR="006F6E1E">
        <w:t>a</w:t>
      </w:r>
      <w:r w:rsidR="0091410E">
        <w:t xml:space="preserve"> postupka i ne </w:t>
      </w:r>
      <w:r w:rsidR="006F6E1E">
        <w:t>predujmi sredstva</w:t>
      </w:r>
      <w:r w:rsidR="0091410E">
        <w:t xml:space="preserve"> za namirenje troškova postupka iz točke 4. ovog oglasa, da će se smatrati da je dužnik nesposoban za plaćanje u kojem slučaju će ovaj sud po </w:t>
      </w:r>
      <w:r w:rsidR="007465D2">
        <w:t xml:space="preserve"> službenoj dužnosti</w:t>
      </w:r>
      <w:r w:rsidR="00EF524A">
        <w:t>, a temeljem odredbe čl. 431. Stečajnog zakona,</w:t>
      </w:r>
      <w:r w:rsidR="007465D2">
        <w:t xml:space="preserve"> donijeti rješenje o otvaranju i zaključenju </w:t>
      </w:r>
      <w:r w:rsidR="0091410E">
        <w:t xml:space="preserve">skraćenoga </w:t>
      </w:r>
      <w:r w:rsidR="007465D2">
        <w:t>stečajnog postupka uz odgovarajuću primjenu odredbi čl. 132. i 133. te čl</w:t>
      </w:r>
      <w:r w:rsidR="00F2052F">
        <w:t xml:space="preserve">. 286. do 292. </w:t>
      </w:r>
      <w:r w:rsidR="00EF524A">
        <w:t>istog.</w:t>
      </w:r>
      <w:r w:rsidR="00F2052F">
        <w:t xml:space="preserve"> </w:t>
      </w:r>
    </w:p>
    <w:p w:rsidRDefault="0091410E" w:rsidP="0091410E" w:rsidR="0091410E">
      <w:pPr>
        <w:tabs>
          <w:tab w:pos="0" w:val="left"/>
        </w:tabs>
        <w:jc w:val="both"/>
      </w:pPr>
    </w:p>
    <w:p w:rsidRDefault="0091410E" w:rsidP="0091410E" w:rsidR="007465D2">
      <w:pPr>
        <w:jc w:val="center"/>
      </w:pPr>
      <w:r>
        <w:t xml:space="preserve">U Zadru </w:t>
      </w:r>
      <w:r w:rsidR="000C79E0">
        <w:t>0</w:t>
      </w:r>
      <w:r w:rsidR="004A0FDA">
        <w:t>8</w:t>
      </w:r>
      <w:r>
        <w:t xml:space="preserve">. </w:t>
      </w:r>
      <w:r w:rsidR="000C79E0">
        <w:t>veljače</w:t>
      </w:r>
      <w:r>
        <w:t xml:space="preserve"> 2016.</w:t>
      </w:r>
    </w:p>
    <w:p w:rsidRDefault="0091410E" w:rsidP="0091410E" w:rsidR="0091410E">
      <w:pPr>
        <w:jc w:val="center"/>
      </w:pPr>
    </w:p>
    <w:p w:rsidRDefault="005C5CF2" w:rsidP="005C5CF2" w:rsidR="005C5CF2">
      <w:pPr>
        <w:jc w:val="right"/>
      </w:pPr>
      <w:r>
        <w:t>Sutkinja</w:t>
      </w:r>
    </w:p>
    <w:p w:rsidRDefault="005C5CF2" w:rsidP="005C5CF2" w:rsidR="005C5CF2" w:rsidRPr="00F41C5D">
      <w:pPr>
        <w:jc w:val="right"/>
      </w:pPr>
      <w:r>
        <w:t>Tina Grgas</w:t>
      </w:r>
    </w:p>
    <w:p w:rsidRDefault="007B0F30" w:rsidP="00F2052F" w:rsidR="007B0F30">
      <w:pPr>
        <w:tabs>
          <w:tab w:pos="720" w:val="left"/>
        </w:tabs>
        <w:ind w:firstLine="315" w:left="7788"/>
        <w:jc w:val="both"/>
      </w:pPr>
    </w:p>
    <w:p w:rsidRDefault="00F2052F" w:rsidP="00F2052F" w:rsidR="007465D2">
      <w:pPr>
        <w:tabs>
          <w:tab w:pos="720" w:val="left"/>
        </w:tabs>
        <w:ind w:firstLine="315" w:left="7788"/>
        <w:jc w:val="both"/>
      </w:pPr>
      <w:r>
        <w:lastRenderedPageBreak/>
        <w:tab/>
      </w:r>
    </w:p>
    <w:p w:rsidRDefault="007465D2" w:rsidP="009B7A6B" w:rsidR="00F2052F">
      <w:pPr>
        <w:ind w:firstLine="708"/>
        <w:jc w:val="both"/>
      </w:pPr>
      <w:r w:rsidRPr="00FC1537">
        <w:t>DNA:</w:t>
      </w:r>
    </w:p>
    <w:p w:rsidRDefault="00F2052F" w:rsidP="009B7A6B" w:rsidR="00F2052F">
      <w:pPr>
        <w:ind w:firstLine="708"/>
        <w:jc w:val="both"/>
      </w:pPr>
      <w:r>
        <w:t>1. e-o</w:t>
      </w:r>
      <w:r w:rsidR="007465D2">
        <w:t>glasna ploča suda</w:t>
      </w:r>
    </w:p>
    <w:p w:rsidRDefault="009B7A6B" w:rsidP="009B7A6B" w:rsidR="00F2052F">
      <w:pPr>
        <w:ind w:firstLine="708"/>
        <w:jc w:val="both"/>
      </w:pPr>
      <w:r>
        <w:t>2</w:t>
      </w:r>
      <w:r w:rsidR="00F2052F">
        <w:t>. računovodstvo suda</w:t>
      </w:r>
    </w:p>
    <w:p w:rsidRDefault="00F2052F" w:rsidP="009B7A6B" w:rsidR="007465D2" w:rsidRPr="00FC1537">
      <w:pPr>
        <w:ind w:firstLine="708"/>
        <w:jc w:val="both"/>
      </w:pPr>
      <w:r>
        <w:t>3. u spis</w:t>
      </w:r>
    </w:p>
    <w:p w:rsidRDefault="007465D2" w:rsidP="007465D2" w:rsidR="007465D2" w:rsidRPr="00FC1537">
      <w:pPr>
        <w:ind w:firstLine="720"/>
        <w:jc w:val="both"/>
      </w:pPr>
    </w:p>
    <w:p w:rsidRDefault="007465D2" w:rsidP="007465D2" w:rsidR="007465D2" w:rsidRPr="00FC1537">
      <w:pPr>
        <w:ind w:firstLine="720"/>
        <w:jc w:val="both"/>
      </w:pPr>
    </w:p>
    <w:p w:rsidRDefault="007465D2" w:rsidP="007465D2" w:rsidR="007465D2" w:rsidRPr="00FC1537"/>
    <w:p w:rsidRDefault="007465D2" w:rsidP="007465D2" w:rsidR="007465D2" w:rsidRPr="00FC1537"/>
    <w:p w:rsidRDefault="007465D2" w:rsidP="007465D2" w:rsidR="007465D2" w:rsidRPr="00FC1537"/>
    <w:p w:rsidRDefault="00934D02" w:rsidR="00934D02"/>
    <w:sectPr w:rsidSect="00281120" w:rsidR="00934D02">
      <w:headerReference w:type="default" r:id="rId9"/>
      <w:footerReference w:type="default" r:id="rId10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052F" w:rsidP="00F2052F" w:rsidR="00F2052F">
      <w:r>
        <w:separator/>
      </w:r>
    </w:p>
  </w:endnote>
  <w:endnote w:id="0" w:type="continuationSeparator">
    <w:p w:rsidRDefault="00F2052F" w:rsidP="00F2052F" w:rsidR="00F205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A6B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2C3D01">
      <w:rPr>
        <w:noProof/>
      </w:rPr>
      <w:t>2</w:t>
    </w:r>
    <w:r>
      <w:fldChar w:fldCharType="end"/>
    </w:r>
  </w:p>
  <w:p w:rsidRDefault="002C3D01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052F" w:rsidP="00F2052F" w:rsidR="00F2052F">
      <w:r>
        <w:separator/>
      </w:r>
    </w:p>
  </w:footnote>
  <w:footnote w:id="0" w:type="continuationSeparator">
    <w:p w:rsidRDefault="00F2052F" w:rsidP="00F2052F" w:rsidR="00F205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A6B" w:rsidP="00414B48" w:rsidR="00FC1537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2C3D01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F2052F">
      <w:t>Poslovni broj: 3</w:t>
    </w:r>
    <w:r w:rsidRPr="00FC1537">
      <w:t xml:space="preserve"> St</w:t>
    </w:r>
    <w:r>
      <w:t>-</w:t>
    </w:r>
    <w:r w:rsidR="00AF74BD">
      <w:t>1023</w:t>
    </w:r>
    <w:r w:rsidR="007B0F30">
      <w:t>/2015-6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841958"/>
    <w:multiLevelType w:val="hybridMultilevel"/>
    <w:tmpl w:val="863AE1B6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465D2"/>
    <w:rsid w:val="000C79E0"/>
    <w:rsid w:val="00116B4E"/>
    <w:rsid w:val="00281120"/>
    <w:rsid w:val="0028481A"/>
    <w:rsid w:val="002C3D01"/>
    <w:rsid w:val="003C689E"/>
    <w:rsid w:val="004A0FDA"/>
    <w:rsid w:val="005C5CF2"/>
    <w:rsid w:val="006F6E1E"/>
    <w:rsid w:val="007465D2"/>
    <w:rsid w:val="0077394A"/>
    <w:rsid w:val="007B0F30"/>
    <w:rsid w:val="008F6C8B"/>
    <w:rsid w:val="0091410E"/>
    <w:rsid w:val="00934D02"/>
    <w:rsid w:val="009B7A6B"/>
    <w:rsid w:val="009C5A42"/>
    <w:rsid w:val="00A30CC8"/>
    <w:rsid w:val="00A54C72"/>
    <w:rsid w:val="00AF74BD"/>
    <w:rsid w:val="00EF524A"/>
    <w:rsid w:val="00F2052F"/>
    <w:rsid w:val="00FF2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65D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7465D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465D2"/>
    <w:rPr>
      <w:rFonts w:cs="Times New Roman" w:eastAsia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465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2052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2052F"/>
    <w:rPr>
      <w:rFonts w:cs="Times New Roman" w:eastAsia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C3D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3D0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3D0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3D0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3D0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65D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7465D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465D2"/>
    <w:rPr>
      <w:rFonts w:ascii="Times New Roman" w:cs="Times New Roman" w:eastAsia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465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2052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2052F"/>
    <w:rPr>
      <w:rFonts w:ascii="Times New Roman" w:cs="Times New Roman" w:eastAsia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C3D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3D0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3D0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3D0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3D0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1023</izvorni_sadrzaj>
    <derivirana_varijabla naziv="DomainObject.Predmet.Broj_1">1023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St-1023/2015</izvorni_sadrzaj>
    <derivirana_varijabla naziv="DomainObject.Predmet.OznakaBroj_1">St-1023/2015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MOJ JADRAN d.o.o. za turizam</izvorni_sadrzaj>
    <derivirana_varijabla naziv="DomainObject.Predmet.ProtustrankaFormated_1">  MOJ JADRAN d.o.o. za turizam</derivirana_varijabla>
  </DomainObject.Predmet.ProtustrankaFormated>
  <DomainObject.Predmet.ProtustrankaFormatedOIB>
    <izvorni_sadrzaj>  MOJ JADRAN d.o.o. za turizam, OIB 88046488148</izvorni_sadrzaj>
    <derivirana_varijabla naziv="DomainObject.Predmet.ProtustrankaFormatedOIB_1">  MOJ JADRAN d.o.o. za turizam, OIB 88046488148</derivirana_varijabla>
  </DomainObject.Predmet.ProtustrankaFormatedOIB>
  <DomainObject.Predmet.ProtustrankaFormatedWithAdress>
    <izvorni_sadrzaj> MOJ JADRAN d.o.o. za turizam, Put Murata 18/C, 23000 Zadar</izvorni_sadrzaj>
    <derivirana_varijabla naziv="DomainObject.Predmet.ProtustrankaFormatedWithAdress_1"> MOJ JADRAN d.o.o. za turizam, Put Murata 18/C, 23000 Zadar</derivirana_varijabla>
  </DomainObject.Predmet.ProtustrankaFormatedWithAdress>
  <DomainObject.Predmet.ProtustrankaFormatedWithAdressOIB>
    <izvorni_sadrzaj> MOJ JADRAN d.o.o. za turizam, OIB 88046488148, Put Murata 18/C, 23000 Zadar</izvorni_sadrzaj>
    <derivirana_varijabla naziv="DomainObject.Predmet.ProtustrankaFormatedWithAdressOIB_1"> MOJ JADRAN d.o.o. za turizam, OIB 88046488148, Put Murata 18/C, 23000 Zadar</derivirana_varijabla>
  </DomainObject.Predmet.ProtustrankaFormatedWithAdressOIB>
  <DomainObject.Predmet.ProtustrankaWithAdress>
    <izvorni_sadrzaj>MOJ JADRAN d.o.o. za turizam Put Murata 18/C, 23000 Zadar</izvorni_sadrzaj>
    <derivirana_varijabla naziv="DomainObject.Predmet.ProtustrankaWithAdress_1">MOJ JADRAN d.o.o. za turizam Put Murata 18/C, 23000 Zadar</derivirana_varijabla>
  </DomainObject.Predmet.ProtustrankaWithAdress>
  <DomainObject.Predmet.ProtustrankaWithAdressOIB>
    <izvorni_sadrzaj>MOJ JADRAN d.o.o. za turizam, OIB 88046488148, Put Murata 18/C, 23000 Zadar</izvorni_sadrzaj>
    <derivirana_varijabla naziv="DomainObject.Predmet.ProtustrankaWithAdressOIB_1">MOJ JADRAN d.o.o. za turizam, OIB 88046488148, Put Murata 18/C, 23000 Zadar</derivirana_varijabla>
  </DomainObject.Predmet.ProtustrankaWithAdressOIB>
  <DomainObject.Predmet.ProtustrankaNazivFormated>
    <izvorni_sadrzaj>MOJ JADRAN d.o.o. za turizam</izvorni_sadrzaj>
    <derivirana_varijabla naziv="DomainObject.Predmet.ProtustrankaNazivFormated_1">MOJ JADRAN d.o.o. za turizam</derivirana_varijabla>
  </DomainObject.Predmet.ProtustrankaNazivFormated>
  <DomainObject.Predmet.ProtustrankaNazivFormatedOIB>
    <izvorni_sadrzaj>MOJ JADRAN d.o.o. za turizam, OIB 88046488148</izvorni_sadrzaj>
    <derivirana_varijabla naziv="DomainObject.Predmet.ProtustrankaNazivFormatedOIB_1">MOJ JADRAN d.o.o. za turizam, OIB 88046488148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153832.56</izvorni_sadrzaj>
    <derivirana_varijabla naziv="DomainObject.Predmet.TrenutnaVrijednost_1">153832.56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MOJ JADRAN d.o.o. za turizam</item>
    </izvorni_sadrzaj>
    <derivirana_varijabla naziv="DomainObject.Predmet.ProtuStrankaListFormated_1">
      <item>MOJ JADRAN d.o.o. za turizam</item>
    </derivirana_varijabla>
  </DomainObject.Predmet.ProtuStrankaListFormated>
  <DomainObject.Predmet.ProtuStrankaListFormatedOIB>
    <izvorni_sadrzaj>
      <item>MOJ JADRAN d.o.o. za turizam, OIB 88046488148</item>
    </izvorni_sadrzaj>
    <derivirana_varijabla naziv="DomainObject.Predmet.ProtuStrankaListFormatedOIB_1">
      <item>MOJ JADRAN d.o.o. za turizam, OIB 88046488148</item>
    </derivirana_varijabla>
  </DomainObject.Predmet.ProtuStrankaListFormatedOIB>
  <DomainObject.Predmet.ProtuStrankaListFormatedWithAdress>
    <izvorni_sadrzaj>
      <item>MOJ JADRAN d.o.o. za turizam, Put Murata 18/C, 23000 Zadar</item>
    </izvorni_sadrzaj>
    <derivirana_varijabla naziv="DomainObject.Predmet.ProtuStrankaListFormatedWithAdress_1">
      <item>MOJ JADRAN d.o.o. za turizam, Put Murata 18/C, 23000 Zadar</item>
    </derivirana_varijabla>
  </DomainObject.Predmet.ProtuStrankaListFormatedWithAdress>
  <DomainObject.Predmet.ProtuStrankaListFormatedWithAdressOIB>
    <izvorni_sadrzaj>
      <item>MOJ JADRAN d.o.o. za turizam, OIB 88046488148, Put Murata 18/C, 23000 Zadar</item>
    </izvorni_sadrzaj>
    <derivirana_varijabla naziv="DomainObject.Predmet.ProtuStrankaListFormatedWithAdressOIB_1">
      <item>MOJ JADRAN d.o.o. za turizam, OIB 88046488148, Put Murata 18/C, 23000 Zadar</item>
    </derivirana_varijabla>
  </DomainObject.Predmet.ProtuStrankaListFormatedWithAdressOIB>
  <DomainObject.Predmet.ProtuStrankaListNazivFormated>
    <izvorni_sadrzaj>
      <item>MOJ JADRAN d.o.o. za turizam</item>
    </izvorni_sadrzaj>
    <derivirana_varijabla naziv="DomainObject.Predmet.ProtuStrankaListNazivFormated_1">
      <item>MOJ JADRAN d.o.o. za turizam</item>
    </derivirana_varijabla>
  </DomainObject.Predmet.ProtuStrankaListNazivFormated>
  <DomainObject.Predmet.ProtuStrankaListNazivFormatedOIB>
    <izvorni_sadrzaj>
      <item>MOJ JADRAN d.o.o. za turizam, OIB 88046488148</item>
    </izvorni_sadrzaj>
    <derivirana_varijabla naziv="DomainObject.Predmet.ProtuStrankaListNazivFormatedOIB_1">
      <item>MOJ JADRAN d.o.o. za turizam, OIB 88046488148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MOJ JADRAN d.o.o. za turizam</izvorni_sadrzaj>
    <derivirana_varijabla naziv="DomainObject.Predmet.ProtustrankaIDrugi_1">MOJ JADRAN d.o.o. za turizam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MOJ JADRAN d.o.o. za turizam, OIB 88046488148, Put Murata 18/C, 23000 Zadar</izvorni_sadrzaj>
    <derivirana_varijabla naziv="DomainObject.Predmet.ProtustrankaIDrugiAdressOIB_1">MOJ JADRAN d.o.o. za turizam, OIB 88046488148, Put Murata 18/C,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MOJ JADRAN d.o.o. za turizam</item>
    </izvorni_sadrzaj>
    <derivirana_varijabla naziv="DomainObject.Predmet.SudioniciListNaziv_1">
      <item>Financijska agencija</item>
      <item>MOJ JADRAN d.o.o. za turizam</item>
    </derivirana_varijabla>
  </DomainObject.Predmet.SudioniciListNaziv>
  <DomainObject.Predmet.SudioniciListAdressOIB>
    <izvorni_sadrzaj>
      <item>Financijska agencija, OIB 85821130368, Ivana Danila 4,23000 Zadar</item>
      <item>MOJ JADRAN d.o.o. za turizam, OIB 88046488148, Put Murata 18/C,23000 Zadar</item>
    </izvorni_sadrzaj>
    <derivirana_varijabla naziv="DomainObject.Predmet.SudioniciListAdressOIB_1">
      <item>Financijska agencija, OIB 85821130368, Ivana Danila 4,23000 Zadar</item>
      <item>MOJ JADRAN d.o.o. za turizam, OIB 88046488148, Put Murata 18/C,23000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88046488148</item>
    </izvorni_sadrzaj>
    <derivirana_varijabla naziv="DomainObject.Predmet.SudioniciListNazivOIB_1">
      <item>, OIB 85821130368</item>
      <item>, OIB 88046488148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396</properties:Words>
  <properties:Characters>2053</properties:Characters>
  <properties:Lines>65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2016-02-08T09:08:00Z</dcterms:created>
  <dc:creator>Tina Grgas</dc:creator>
  <cp:lastModifiedBy>Martina Kalmeta</cp:lastModifiedBy>
  <cp:lastPrinted>2016-02-08T09:02:00Z</cp:lastPrinted>
  <dcterms:modified xmlns:xsi="http://www.w3.org/2001/XMLSchema-instance" xsi:type="dcterms:W3CDTF">2016-02-08T09:10:00Z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