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c7b" w14:paraId="e02ec7b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511AA6" w:rsidP="00511AA6" w:rsidR="00511AA6" w:rsidRPr="009558EB">
      <w:pPr>
        <w:jc w:val="both"/>
        <w:rPr>
          <w:color w:val="000000"/>
          <w:sz w:val="24"/>
          <w:szCs w:val="24"/>
        </w:rPr>
      </w:pPr>
      <w:r w:rsidRPr="009558EB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558EB" w:rsidP="00511AA6" w:rsidR="00CE0D8A" w:rsidRPr="009558EB">
      <w:pPr>
        <w:jc w:val="both"/>
        <w:rPr>
          <w:color w:val="FF0000"/>
          <w:sz w:val="24"/>
          <w:szCs w:val="24"/>
        </w:rPr>
      </w:pPr>
      <w:r w:rsidRPr="009558EB">
        <w:rPr>
          <w:sz w:val="24"/>
          <w:szCs w:val="24"/>
        </w:rPr>
        <w:t>MERITUM LIFE d.o.o. Zagreb, Remetinečka c. 13b  MBS: 081000580 OIB: 95902563377</w:t>
      </w:r>
      <w:r w:rsidR="00CE0D8A" w:rsidRPr="009558EB">
        <w:rPr>
          <w:color w:val="FF0000"/>
          <w:sz w:val="24"/>
          <w:szCs w:val="24"/>
        </w:rPr>
        <w:t>, dana 2</w:t>
      </w:r>
      <w:r w:rsidRPr="009558EB">
        <w:rPr>
          <w:color w:val="FF0000"/>
          <w:sz w:val="24"/>
          <w:szCs w:val="24"/>
        </w:rPr>
        <w:t>9</w:t>
      </w:r>
      <w:r w:rsidR="00CE0D8A" w:rsidRPr="009558EB">
        <w:rPr>
          <w:color w:val="FF0000"/>
          <w:sz w:val="24"/>
          <w:szCs w:val="24"/>
        </w:rPr>
        <w:t>. kolovoza 2018.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9558EB" w:rsidRPr="009558EB">
        <w:rPr>
          <w:sz w:val="24"/>
          <w:szCs w:val="24"/>
        </w:rPr>
        <w:t>MERITUM LIFE d.o.o. Zagreb, Remetinečka c. 13b  MBS: 081000580 OIB: 95902563377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9558EB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0501B8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0501B8" w:rsidRPr="000501B8">
        <w:rPr>
          <w:sz w:val="24"/>
          <w:szCs w:val="24"/>
        </w:rPr>
        <w:t>Morsan Tomislav</w:t>
      </w:r>
      <w:r w:rsidR="000501B8">
        <w:rPr>
          <w:sz w:val="24"/>
          <w:szCs w:val="24"/>
        </w:rPr>
        <w:t>, OIB:</w:t>
      </w:r>
      <w:r w:rsidR="000501B8" w:rsidRPr="000501B8">
        <w:rPr>
          <w:sz w:val="24"/>
          <w:szCs w:val="24"/>
        </w:rPr>
        <w:t xml:space="preserve"> 97338652480</w:t>
      </w:r>
      <w:r w:rsidR="000501B8">
        <w:rPr>
          <w:sz w:val="24"/>
          <w:szCs w:val="24"/>
        </w:rPr>
        <w:t>,</w:t>
      </w:r>
      <w:r w:rsidR="000501B8" w:rsidRPr="000501B8">
        <w:rPr>
          <w:sz w:val="24"/>
          <w:szCs w:val="24"/>
        </w:rPr>
        <w:t xml:space="preserve"> </w:t>
      </w:r>
      <w:r w:rsidR="000501B8">
        <w:rPr>
          <w:sz w:val="24"/>
          <w:szCs w:val="24"/>
        </w:rPr>
        <w:t>Martina Gambona 4, Karlovac</w:t>
      </w:r>
      <w:r w:rsidR="00394C11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9558EB" w:rsidRPr="009558EB">
        <w:rPr>
          <w:sz w:val="24"/>
          <w:szCs w:val="24"/>
        </w:rPr>
        <w:t>MERITUM LIFE d.o.o. Zagreb, Remetinečka c. 13b  MBS: 081000580 OIB: 95902563377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9558EB" w:rsidRPr="009558EB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>FINA-e Regionalni centar Zagreb, podnijela je ovom sudu dana 20. ožujka 2017.  godine prijedlog za otvaranje stečajnog postupka nad stečajnim dužnikom MERITUM LIFE d.o.o. Zagreb, Remetinečka c. 13b  MBS: 081000580 OIB: 95902563377.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9558EB" w:rsidRPr="009558EB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 xml:space="preserve">Prijedlog je podnesen temeljem čl.110 st. 1 Stečajnog zakona (NN 71/15)   u kojem se navodi da stečajni dužnik u očevidniku redoslijeda osnova za plaćanje ima evidentirane neizvršene osnove za plaćanje u neprekinutom razdoblju od 120 dana u iznosu od 209.038,06 kuna ta da ima 1 zaposlenog radnika.   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9558EB" w:rsidRPr="009558EB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 xml:space="preserve">Rješenjem od 3. travnja 2017. godine pokrenut je prethodni postupak za utvrđenje uvjeta za otvaranje stečajnog postupka, te određeno ročište za izjašnjenje o prijedlogu za otvaranje stečajnog postupka. 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9558EB" w:rsidRPr="009558EB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 xml:space="preserve">Prema odredbi čl. 132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286-292 Stečajnog zakona. 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9558EB" w:rsidRPr="009558EB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9558EB" w:rsidP="009558EB" w:rsidR="00511AA6">
      <w:pPr>
        <w:overflowPunct w:val="false"/>
        <w:ind w:firstLine="708"/>
        <w:jc w:val="both"/>
        <w:rPr>
          <w:sz w:val="24"/>
          <w:szCs w:val="24"/>
        </w:rPr>
      </w:pPr>
      <w:r w:rsidRPr="009558EB">
        <w:rPr>
          <w:sz w:val="24"/>
          <w:szCs w:val="24"/>
        </w:rPr>
        <w:t xml:space="preserve">U smislu citirane odredbe članka 132.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9558EB" w:rsidP="009558EB" w:rsidR="009558EB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9558EB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15601D" w:rsidP="00E91121" w:rsidR="001560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601D" w:rsidP="00E91121" w:rsidR="001560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601D" w:rsidP="00E91121" w:rsidR="001560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601D" w:rsidP="00E91121" w:rsidR="0015601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601D" w:rsidP="00E91121" w:rsidR="001560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4923" w:rsidP="0031009A" w:rsidR="00CB492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FA7" w:rsidP="00CB4923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5601D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9558EB">
      <w:t>911/2017</w:t>
    </w:r>
    <w:r w:rsidR="0031009A">
      <w:t>-12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501B8"/>
    <w:rsid w:val="000761F2"/>
    <w:rsid w:val="00081CB7"/>
    <w:rsid w:val="00085C62"/>
    <w:rsid w:val="000D0DBD"/>
    <w:rsid w:val="000D0E18"/>
    <w:rsid w:val="00103BB3"/>
    <w:rsid w:val="00116BD3"/>
    <w:rsid w:val="0012073F"/>
    <w:rsid w:val="00135A2D"/>
    <w:rsid w:val="0015601D"/>
    <w:rsid w:val="001C364D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09A"/>
    <w:rsid w:val="00310252"/>
    <w:rsid w:val="00311C71"/>
    <w:rsid w:val="00320ECC"/>
    <w:rsid w:val="00321949"/>
    <w:rsid w:val="00361247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5381"/>
    <w:rsid w:val="009140DE"/>
    <w:rsid w:val="00920ED2"/>
    <w:rsid w:val="00922103"/>
    <w:rsid w:val="00927F7D"/>
    <w:rsid w:val="009449D7"/>
    <w:rsid w:val="009558EB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93568"/>
    <w:rsid w:val="00CB4923"/>
    <w:rsid w:val="00CC1FE2"/>
    <w:rsid w:val="00CE0D8A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01D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01D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01D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01D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01D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01D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01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01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MERITUM LIFE d.o.o.</izvorni_sadrzaj>
    <derivirana_varijabla naziv="DomainObject.Predmet.ProtustrankaFormated_1">  MERITUM LIFE d.o.o.</derivirana_varijabla>
  </DomainObject.Predmet.ProtustrankaFormated>
  <DomainObject.Predmet.ProtustrankaFormatedOIB>
    <izvorni_sadrzaj>  MERITUM LIFE d.o.o., OIB 95902563377</izvorni_sadrzaj>
    <derivirana_varijabla naziv="DomainObject.Predmet.ProtustrankaFormatedOIB_1">  MERITUM LIFE d.o.o., OIB 95902563377</derivirana_varijabla>
  </DomainObject.Predmet.ProtustrankaFormatedOIB>
  <DomainObject.Predmet.ProtustrankaFormatedWithAdress>
    <izvorni_sadrzaj> MERITUM LIFE d.o.o., Remetinečka cesta 13 b , 10000 Zagreb</izvorni_sadrzaj>
    <derivirana_varijabla naziv="DomainObject.Predmet.ProtustrankaFormatedWithAdress_1"> MERITUM LIFE d.o.o., Remetinečka cesta 13 b , 10000 Zagreb</derivirana_varijabla>
  </DomainObject.Predmet.ProtustrankaFormatedWithAdress>
  <DomainObject.Predmet.ProtustrankaFormatedWithAdressOIB>
    <izvorni_sadrzaj> MERITUM LIFE d.o.o., OIB 95902563377, Remetinečka cesta 13 b , 10000 Zagreb</izvorni_sadrzaj>
    <derivirana_varijabla naziv="DomainObject.Predmet.ProtustrankaFormatedWithAdressOIB_1"> MERITUM LIFE d.o.o., OIB 95902563377, Remetinečka cesta 13 b , 10000 Zagreb</derivirana_varijabla>
  </DomainObject.Predmet.ProtustrankaFormatedWithAdressOIB>
  <DomainObject.Predmet.ProtustrankaWithAdress>
    <izvorni_sadrzaj>MERITUM LIFE d.o.o. Remetinečka cesta 13 b , 10000 Zagreb</izvorni_sadrzaj>
    <derivirana_varijabla naziv="DomainObject.Predmet.ProtustrankaWithAdress_1">MERITUM LIFE d.o.o. Remetinečka cesta 13 b , 10000 Zagreb</derivirana_varijabla>
  </DomainObject.Predmet.ProtustrankaWithAdress>
  <DomainObject.Predmet.ProtustrankaWithAdressOIB>
    <izvorni_sadrzaj>MERITUM LIFE d.o.o., OIB 95902563377, Remetinečka cesta 13 b , 10000 Zagreb</izvorni_sadrzaj>
    <derivirana_varijabla naziv="DomainObject.Predmet.ProtustrankaWithAdressOIB_1">MERITUM LIFE d.o.o., OIB 95902563377, Remetinečka cesta 13 b , 10000 Zagreb</derivirana_varijabla>
  </DomainObject.Predmet.ProtustrankaWithAdressOIB>
  <DomainObject.Predmet.ProtustrankaNazivFormated>
    <izvorni_sadrzaj>MERITUM LIFE d.o.o.</izvorni_sadrzaj>
    <derivirana_varijabla naziv="DomainObject.Predmet.ProtustrankaNazivFormated_1">MERITUM LIFE d.o.o.</derivirana_varijabla>
  </DomainObject.Predmet.ProtustrankaNazivFormated>
  <DomainObject.Predmet.ProtustrankaNazivFormatedOIB>
    <izvorni_sadrzaj>MERITUM LIFE d.o.o., OIB 95902563377</izvorni_sadrzaj>
    <derivirana_varijabla naziv="DomainObject.Predmet.ProtustrankaNazivFormatedOIB_1">MERITUM LIFE d.o.o., OIB 95902563377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MERITUM LIFE d.o.o.</item>
    </izvorni_sadrzaj>
    <derivirana_varijabla naziv="DomainObject.Predmet.ProtuStrankaListFormated_1">
      <item>MERITUM LIFE d.o.o.</item>
    </derivirana_varijabla>
  </DomainObject.Predmet.ProtuStrankaListFormated>
  <DomainObject.Predmet.ProtuStrankaListFormatedOIB>
    <izvorni_sadrzaj>
      <item>MERITUM LIFE d.o.o., OIB 95902563377</item>
    </izvorni_sadrzaj>
    <derivirana_varijabla naziv="DomainObject.Predmet.ProtuStrankaListFormatedOIB_1">
      <item>MERITUM LIFE d.o.o., OIB 95902563377</item>
    </derivirana_varijabla>
  </DomainObject.Predmet.ProtuStrankaListFormatedOIB>
  <DomainObject.Predmet.ProtuStrankaListFormatedWithAdress>
    <izvorni_sadrzaj>
      <item>MERITUM LIFE d.o.o., Remetinečka cesta 13 b , 10000 Zagreb</item>
    </izvorni_sadrzaj>
    <derivirana_varijabla naziv="DomainObject.Predmet.ProtuStrankaListFormatedWithAdress_1">
      <item>MERITUM LIFE d.o.o., Remetinečka cesta 13 b , 10000 Zagreb</item>
    </derivirana_varijabla>
  </DomainObject.Predmet.ProtuStrankaListFormatedWithAdress>
  <DomainObject.Predmet.ProtuStrankaListFormatedWithAdressOIB>
    <izvorni_sadrzaj>
      <item>MERITUM LIFE d.o.o., OIB 95902563377, Remetinečka cesta 13 b , 10000 Zagreb</item>
    </izvorni_sadrzaj>
    <derivirana_varijabla naziv="DomainObject.Predmet.ProtuStrankaListFormatedWithAdressOIB_1">
      <item>MERITUM LIFE d.o.o., OIB 95902563377, Remetinečka cesta 13 b , 10000 Zagreb</item>
    </derivirana_varijabla>
  </DomainObject.Predmet.ProtuStrankaListFormatedWithAdressOIB>
  <DomainObject.Predmet.ProtuStrankaListNazivFormated>
    <izvorni_sadrzaj>
      <item>MERITUM LIFE d.o.o.</item>
    </izvorni_sadrzaj>
    <derivirana_varijabla naziv="DomainObject.Predmet.ProtuStrankaListNazivFormated_1">
      <item>MERITUM LIFE d.o.o.</item>
    </derivirana_varijabla>
  </DomainObject.Predmet.ProtuStrankaListNazivFormated>
  <DomainObject.Predmet.ProtuStrankaListNazivFormatedOIB>
    <izvorni_sadrzaj>
      <item>MERITUM LIFE d.o.o., OIB 95902563377</item>
    </izvorni_sadrzaj>
    <derivirana_varijabla naziv="DomainObject.Predmet.ProtuStrankaListNazivFormatedOIB_1">
      <item>MERITUM LIFE d.o.o., OIB 95902563377</item>
    </derivirana_varijabla>
  </DomainObject.Predmet.ProtuStrankaListNazivFormatedOIB>
  <DomainObject.Predmet.OstaliListFormated>
    <izvorni_sadrzaj>
      <item>Danijel Miloš-močan</item>
    </izvorni_sadrzaj>
    <derivirana_varijabla naziv="DomainObject.Predmet.OstaliListFormated_1">
      <item>Danijel Miloš-močan</item>
    </derivirana_varijabla>
  </DomainObject.Predmet.OstaliListFormated>
  <DomainObject.Predmet.OstaliListFormatedOIB>
    <izvorni_sadrzaj>
      <item>Danijel Miloš-močan, OIB 09859734373</item>
    </izvorni_sadrzaj>
    <derivirana_varijabla naziv="DomainObject.Predmet.OstaliListFormatedOIB_1">
      <item>Danijel Miloš-močan, OIB 09859734373</item>
    </derivirana_varijabla>
  </DomainObject.Predmet.OstaliListFormatedOIB>
  <DomainObject.Predmet.OstaliListFormatedWithAdress>
    <izvorni_sadrzaj>
      <item>Danijel Miloš-močan, Špiranec 28, 48260 Špiranec</item>
    </izvorni_sadrzaj>
    <derivirana_varijabla naziv="DomainObject.Predmet.OstaliListFormatedWithAdress_1">
      <item>Danijel Miloš-močan, Špiranec 28, 48260 Špiranec</item>
    </derivirana_varijabla>
  </DomainObject.Predmet.OstaliListFormatedWithAdress>
  <DomainObject.Predmet.OstaliListFormatedWithAdressOIB>
    <izvorni_sadrzaj>
      <item>Danijel Miloš-močan, OIB 09859734373, Špiranec 28, 48260 Špiranec</item>
    </izvorni_sadrzaj>
    <derivirana_varijabla naziv="DomainObject.Predmet.OstaliListFormatedWithAdressOIB_1">
      <item>Danijel Miloš-močan, OIB 09859734373, Špiranec 28, 48260 Špiranec</item>
    </derivirana_varijabla>
  </DomainObject.Predmet.OstaliListFormatedWithAdressOIB>
  <DomainObject.Predmet.OstaliListNazivFormated>
    <izvorni_sadrzaj>
      <item>Danijel Miloš-močan</item>
    </izvorni_sadrzaj>
    <derivirana_varijabla naziv="DomainObject.Predmet.OstaliListNazivFormated_1">
      <item>Danijel Miloš-močan</item>
    </derivirana_varijabla>
  </DomainObject.Predmet.OstaliListNazivFormated>
  <DomainObject.Predmet.OstaliListNazivFormatedOIB>
    <izvorni_sadrzaj>
      <item>Danijel Miloš-močan, OIB 09859734373</item>
    </izvorni_sadrzaj>
    <derivirana_varijabla naziv="DomainObject.Predmet.OstaliListNazivFormatedOIB_1">
      <item>Danijel Miloš-močan, OIB 09859734373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MERITUM LIFE d.o.o.</izvorni_sadrzaj>
    <derivirana_varijabla naziv="DomainObject.Predmet.ProtustrankaIDrugi_1">MERITUM LIFE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MERITUM LIFE d.o.o., OIB 95902563377, Remetinečka cesta 13 b , 10000 Zagreb</izvorni_sadrzaj>
    <derivirana_varijabla naziv="DomainObject.Predmet.ProtustrankaIDrugiAdressOIB_1">MERITUM LIFE d.o.o., OIB 95902563377, Remetinečka cesta 13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LIFE d.o.o.</item>
      <item>Danijel Miloš-močan</item>
      <item>VJEROVNICI</item>
    </izvorni_sadrzaj>
    <derivirana_varijabla naziv="DomainObject.Predmet.SudioniciListNaziv_1">
      <item>FINA Regionalni centar Zagreb</item>
      <item>MERITUM LIFE d.o.o.</item>
      <item>Danijel Miloš-močan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  <item>VJEROVNICI</item>
    </izvorni_sadrzaj>
    <derivirana_varijabla naziv="DomainObject.Predmet.SudioniciListAdressOIB_1"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95902563377</item>
      <item>, OIB 09859734373</item>
      <item>, OIB null</item>
    </izvorni_sadrzaj>
    <derivirana_varijabla naziv="DomainObject.Predmet.SudioniciListNazivOIB_1">
      <item>, OIB 85821130368</item>
      <item>, OIB 95902563377</item>
      <item>, OIB 09859734373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3905</properties:Characters>
  <properties:Lines>95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2018-08-29T09:17:00Z</dcterms:created>
  <dc:creator>nribaric</dc:creator>
  <cp:lastModifiedBy>Jadranka Zelić</cp:lastModifiedBy>
  <cp:lastPrinted>2018-08-29T09:16:00Z</cp:lastPrinted>
  <dcterms:modified xmlns:xsi="http://www.w3.org/2001/XMLSchema-instance" xsi:type="dcterms:W3CDTF">2018-08-29T09:18:00Z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MERITUM LIFE.docx)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