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4af5" w14:paraId="7b44af5" w:rsidRDefault="002C2AE2" w:rsidP="002C2AE2" w:rsidR="002C2AE2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711</w:t>
      </w:r>
      <w:r>
        <w:rPr>
          <w:szCs w:val="24"/>
        </w:rPr>
        <w:t>/2015-5</w:t>
      </w:r>
    </w:p>
    <w:p w:rsidRDefault="002C2AE2" w:rsidP="002C2AE2" w:rsidR="002C2AE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C2AE2" w:rsidP="002C2AE2" w:rsidR="002C2AE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C2AE2" w:rsidP="002C2AE2" w:rsidR="002C2AE2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C2AE2" w:rsidP="002C2AE2" w:rsidR="002C2AE2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TRADAK d.o.o., OIB: 04284736575 sa sjedištem u Bilogorska 29, </w:t>
      </w:r>
      <w:proofErr w:type="spellStart"/>
      <w:r>
        <w:t>Sokolovac</w:t>
      </w:r>
      <w:proofErr w:type="spellEnd"/>
      <w:r>
        <w:t>, dana 27. siječnja 2016. godine</w:t>
      </w:r>
    </w:p>
    <w:p w:rsidRDefault="002C2AE2" w:rsidP="002C2AE2" w:rsidR="002C2AE2">
      <w:pPr>
        <w:jc w:val="both"/>
      </w:pPr>
    </w:p>
    <w:p w:rsidRDefault="002C2AE2" w:rsidP="002C2AE2" w:rsidR="002C2AE2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TRADAK d.o.o., OIB: 04284736575 sa sjedištem u Bilogorska 29, </w:t>
      </w:r>
      <w:proofErr w:type="spellStart"/>
      <w:r>
        <w:t>Sokolovac</w:t>
      </w:r>
      <w:proofErr w:type="spellEnd"/>
      <w:r>
        <w:rPr>
          <w:szCs w:val="24"/>
        </w:rPr>
        <w:t>, s danom 27. siječnja 2016. u 14,00 sati.</w:t>
      </w:r>
    </w:p>
    <w:p w:rsidRDefault="002C2AE2" w:rsidP="002C2AE2" w:rsidR="002C2AE2">
      <w:pPr>
        <w:jc w:val="both"/>
        <w:rPr>
          <w:szCs w:val="24"/>
        </w:rPr>
      </w:pPr>
    </w:p>
    <w:p w:rsidRDefault="002C2AE2" w:rsidP="002C2AE2" w:rsidR="002C2AE2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TRADAK d.o.o., OIB: 04284736575 sa sjedištem u Bilogorska 29, </w:t>
      </w:r>
      <w:proofErr w:type="spellStart"/>
      <w:r>
        <w:t>Sokolovac</w:t>
      </w:r>
      <w:proofErr w:type="spellEnd"/>
      <w:r>
        <w:t>.</w:t>
      </w:r>
    </w:p>
    <w:p w:rsidRDefault="002C2AE2" w:rsidP="002C2AE2" w:rsidR="002C2AE2">
      <w:pPr>
        <w:jc w:val="both"/>
      </w:pPr>
    </w:p>
    <w:p w:rsidRDefault="002C2AE2" w:rsidP="002C2AE2" w:rsidR="002C2AE2">
      <w:pPr>
        <w:jc w:val="both"/>
      </w:pPr>
      <w:r>
        <w:tab/>
        <w:t xml:space="preserve">III Za stečajnog upravitelja imenuje se </w:t>
      </w:r>
      <w:r>
        <w:t xml:space="preserve">Hrvoje </w:t>
      </w:r>
      <w:proofErr w:type="spellStart"/>
      <w:r>
        <w:t>Kraljičković</w:t>
      </w:r>
      <w:proofErr w:type="spellEnd"/>
      <w:r>
        <w:t>, Trg hrv. Velikana 4, Zagreb, OIB: 63875916042.</w:t>
      </w:r>
    </w:p>
    <w:p w:rsidRDefault="002C2AE2" w:rsidP="002C2AE2" w:rsidR="002C2AE2">
      <w:pPr>
        <w:jc w:val="both"/>
        <w:rPr>
          <w:color w:val="FF0000"/>
        </w:rPr>
      </w:pPr>
    </w:p>
    <w:p w:rsidRDefault="002C2AE2" w:rsidP="002C2AE2" w:rsidR="002C2AE2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C2AE2" w:rsidP="002C2AE2" w:rsidR="002C2AE2">
      <w:pPr>
        <w:jc w:val="both"/>
        <w:rPr>
          <w:szCs w:val="24"/>
        </w:rPr>
      </w:pPr>
    </w:p>
    <w:p w:rsidRDefault="002C2AE2" w:rsidP="002C2AE2" w:rsidR="002C2AE2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TRADAK d.o.o., OIB: 04284736575 sa sjedištem u Bilogorska 29, </w:t>
      </w:r>
      <w:proofErr w:type="spellStart"/>
      <w:r>
        <w:t>Sokolovac</w:t>
      </w:r>
      <w:proofErr w:type="spellEnd"/>
      <w:r>
        <w:rPr>
          <w:szCs w:val="24"/>
        </w:rPr>
        <w:t>, bit će brisan iz sudskog registra.</w:t>
      </w: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04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jc w:val="center"/>
        <w:rPr>
          <w:szCs w:val="24"/>
        </w:rPr>
      </w:pPr>
      <w:r>
        <w:rPr>
          <w:szCs w:val="24"/>
        </w:rPr>
        <w:t>U Varaždinu, 27. siječnja 2016.</w:t>
      </w:r>
    </w:p>
    <w:p w:rsidRDefault="002C2AE2" w:rsidP="002C2AE2" w:rsidR="002C2AE2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C2AE2" w:rsidP="002C2AE2" w:rsidR="002C2AE2">
      <w:pPr>
        <w:rPr>
          <w:szCs w:val="24"/>
        </w:rPr>
      </w:pPr>
      <w:r>
        <w:rPr>
          <w:szCs w:val="24"/>
        </w:rPr>
        <w:t xml:space="preserve">     </w:t>
      </w:r>
    </w:p>
    <w:p w:rsidRDefault="002C2AE2" w:rsidP="002C2AE2" w:rsidR="002C2AE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2C2AE2" w:rsidP="002C2AE2" w:rsidR="002C2AE2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2C2AE2" w:rsidP="002C2AE2" w:rsidR="002C2AE2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C2AE2" w:rsidP="002C2AE2" w:rsidR="002C2AE2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C2AE2" w:rsidP="002C2AE2" w:rsidR="002C2AE2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2C2AE2" w:rsidP="002C2AE2" w:rsidR="002C2AE2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rPr>
          <w:szCs w:val="24"/>
        </w:rPr>
      </w:pPr>
      <w:r>
        <w:rPr>
          <w:szCs w:val="24"/>
        </w:rPr>
        <w:t>DNA:</w:t>
      </w:r>
    </w:p>
    <w:p w:rsidRDefault="002C2AE2" w:rsidP="002C2AE2" w:rsidR="002C2AE2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C2AE2" w:rsidP="002C2AE2" w:rsidR="002C2AE2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C2AE2" w:rsidP="002C2AE2" w:rsidR="002C2AE2" w:rsidRPr="002C2AE2">
      <w:pPr>
        <w:numPr>
          <w:ilvl w:val="0"/>
          <w:numId w:val="47"/>
        </w:numPr>
        <w:rPr>
          <w:szCs w:val="24"/>
        </w:rPr>
      </w:pPr>
      <w:r w:rsidRPr="002C2AE2">
        <w:rPr>
          <w:szCs w:val="24"/>
        </w:rPr>
        <w:t xml:space="preserve">Dužnik </w:t>
      </w:r>
      <w:r>
        <w:t xml:space="preserve">TRADAK d.o.o., OIB: 04284736575 sa sjedištem u Bilogorska 29, </w:t>
      </w:r>
      <w:proofErr w:type="spellStart"/>
      <w:r>
        <w:t>Sokolovac</w:t>
      </w:r>
      <w:proofErr w:type="spellEnd"/>
      <w:r>
        <w:t xml:space="preserve"> </w:t>
      </w:r>
    </w:p>
    <w:p w:rsidRDefault="002C2AE2" w:rsidP="002C2AE2" w:rsidR="002C2AE2" w:rsidRPr="002C2AE2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Dario </w:t>
      </w:r>
      <w:proofErr w:type="spellStart"/>
      <w:r>
        <w:t>Knapić</w:t>
      </w:r>
      <w:proofErr w:type="spellEnd"/>
      <w:r>
        <w:t xml:space="preserve">, OIB: 53029336986, </w:t>
      </w:r>
      <w:proofErr w:type="spellStart"/>
      <w:r>
        <w:t>Sokolovac</w:t>
      </w:r>
      <w:proofErr w:type="spellEnd"/>
      <w:r>
        <w:t>, Bilogorska 29</w:t>
      </w:r>
    </w:p>
    <w:p w:rsidRDefault="002C2AE2" w:rsidP="002C2AE2" w:rsidR="002C2AE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C2AE2" w:rsidP="002C2AE2" w:rsidR="002C2AE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2C2AE2" w:rsidP="002C2AE2" w:rsidR="002C2AE2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Hrvoje </w:t>
      </w:r>
      <w:proofErr w:type="spellStart"/>
      <w:r>
        <w:t>Kraljičković</w:t>
      </w:r>
      <w:proofErr w:type="spellEnd"/>
      <w:r>
        <w:t>, Trg hrv. Velikana 4, Zagreb</w:t>
      </w:r>
    </w:p>
    <w:p w:rsidRDefault="002C2AE2" w:rsidP="002C2AE2" w:rsidR="002C2AE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rPr>
          <w:szCs w:val="24"/>
        </w:rPr>
      </w:pPr>
    </w:p>
    <w:p w:rsidRDefault="002C2AE2" w:rsidP="002C2AE2" w:rsidR="002C2AE2">
      <w:pPr>
        <w:rPr>
          <w:szCs w:val="24"/>
        </w:rPr>
      </w:pPr>
    </w:p>
    <w:p w:rsidRDefault="002C2AE2" w:rsidP="002C2AE2" w:rsidR="002C2AE2"/>
    <w:p w:rsidRDefault="002C2AE2" w:rsidP="002C2AE2" w:rsidR="002C2AE2"/>
    <w:p w:rsidRDefault="00DA0242" w:rsidP="002C2AE2" w:rsidR="00DA0242" w:rsidRPr="002C2AE2"/>
    <w:sectPr w:rsidSect="00EB0D4C" w:rsidR="00DA0242" w:rsidRPr="002C2AE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2AE2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C2AE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C2AE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281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045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St-711/2015-5</izvorni_sadrzaj>
    <derivirana_varijabla naziv="DomainObject.Oznaka_1">St-711/2015-5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St-711/2015</izvorni_sadrzaj>
    <derivirana_varijabla naziv="DomainObject.Predmet.OznakaBroj_1">St-711/2015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TRADAK društvo s ograničenom odgovornošću za prijevoz, trgovinu i usluge</izvorni_sadrzaj>
    <derivirana_varijabla naziv="DomainObject.Predmet.ProtustrankaFormated_1">  TRADAK društvo s ograničenom odgovornošću za prijevoz, trgovinu i usluge</derivirana_varijabla>
  </DomainObject.Predmet.ProtustrankaFormated>
  <DomainObject.Predmet.ProtustrankaFormatedOIB>
    <izvorni_sadrzaj>  TRADAK društvo s ograničenom odgovornošću za prijevoz, trgovinu i usluge, OIB 04284736575</izvorni_sadrzaj>
    <derivirana_varijabla naziv="DomainObject.Predmet.ProtustrankaFormatedOIB_1">  TRADAK društvo s ograničenom odgovornošću za prijevoz, trgovinu i usluge, OIB 04284736575</derivirana_varijabla>
  </DomainObject.Predmet.ProtustrankaFormatedOIB>
  <DomainObject.Predmet.ProtustrankaFormatedWithAdress>
    <izvorni_sadrzaj> TRADAK društvo s ograničenom odgovornošću za prijevoz, trgovinu i usluge, Bilogorska 29, 48306 Sokolovac</izvorni_sadrzaj>
    <derivirana_varijabla naziv="DomainObject.Predmet.ProtustrankaFormatedWithAdress_1"> TRADAK društvo s ograničenom odgovornošću za prijevoz, trgovinu i usluge, Bilogorska 29, 48306 Sokolovac</derivirana_varijabla>
  </DomainObject.Predmet.ProtustrankaFormatedWithAdress>
  <DomainObject.Predmet.ProtustrankaFormatedWithAdressOIB>
    <izvorni_sadrzaj> TRADAK društvo s ograničenom odgovornošću za prijevoz, trgovinu i usluge, OIB 04284736575, Bilogorska 29, 48306 Sokolovac</izvorni_sadrzaj>
    <derivirana_varijabla naziv="DomainObject.Predmet.ProtustrankaFormatedWithAdressOIB_1"> TRADAK društvo s ograničenom odgovornošću za prijevoz, trgovinu i usluge, OIB 04284736575, Bilogorska 29, 48306 Sokolovac</derivirana_varijabla>
  </DomainObject.Predmet.ProtustrankaFormatedWithAdressOIB>
  <DomainObject.Predmet.ProtustrankaWithAdress>
    <izvorni_sadrzaj>TRADAK društvo s ograničenom odgovornošću za prijevoz, trgovinu i usluge Bilogorska 29, 48306 Sokolovac</izvorni_sadrzaj>
    <derivirana_varijabla naziv="DomainObject.Predmet.ProtustrankaWithAdress_1">TRADAK društvo s ograničenom odgovornošću za prijevoz, trgovinu i usluge Bilogorska 29, 48306 Sokolovac</derivirana_varijabla>
  </DomainObject.Predmet.ProtustrankaWithAdress>
  <DomainObject.Predmet.ProtustrankaWithAdressOIB>
    <izvorni_sadrzaj>TRADAK društvo s ograničenom odgovornošću za prijevoz, trgovinu i usluge, OIB 04284736575, Bilogorska 29, 48306 Sokolovac</izvorni_sadrzaj>
    <derivirana_varijabla naziv="DomainObject.Predmet.ProtustrankaWithAdressOIB_1">TRADAK društvo s ograničenom odgovornošću za prijevoz, trgovinu i usluge, OIB 04284736575, Bilogorska 29, 48306 Sokolovac</derivirana_varijabla>
  </DomainObject.Predmet.ProtustrankaWithAdressOIB>
  <DomainObject.Predmet.ProtustrankaNazivFormated>
    <izvorni_sadrzaj>TRADAK društvo s ograničenom odgovornošću za prijevoz, trgovinu i usluge</izvorni_sadrzaj>
    <derivirana_varijabla naziv="DomainObject.Predmet.ProtustrankaNazivFormated_1">TRADAK društvo s ograničenom odgovornošću za prijevoz, trgovinu i usluge</derivirana_varijabla>
  </DomainObject.Predmet.ProtustrankaNazivFormated>
  <DomainObject.Predmet.ProtustrankaNazivFormatedOIB>
    <izvorni_sadrzaj>TRADAK društvo s ograničenom odgovornošću za prijevoz, trgovinu i usluge, OIB 04284736575</izvorni_sadrzaj>
    <derivirana_varijabla naziv="DomainObject.Predmet.ProtustrankaNazivFormatedOIB_1">TRADAK društvo s ograničenom odgovornošću za prijevoz, trgovinu i usluge, OIB 04284736575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8444.64</izvorni_sadrzaj>
    <derivirana_varijabla naziv="DomainObject.Predmet.TrenutnaVrijednost_1">8444.64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TRADAK društvo s ograničenom odgovornošću za prijevoz, trgovinu i usluge</item>
    </izvorni_sadrzaj>
    <derivirana_varijabla naziv="DomainObject.Predmet.ProtuStrankaListFormated_1">
      <item>TRADAK društvo s ograničenom odgovornošću za prijevoz, trgovinu i usluge</item>
    </derivirana_varijabla>
  </DomainObject.Predmet.ProtuStrankaListFormated>
  <DomainObject.Predmet.ProtuStrankaListFormatedOIB>
    <izvorni_sadrzaj>
      <item>TRADAK društvo s ograničenom odgovornošću za prijevoz, trgovinu i usluge, OIB 04284736575</item>
    </izvorni_sadrzaj>
    <derivirana_varijabla naziv="DomainObject.Predmet.ProtuStrankaListFormatedOIB_1">
      <item>TRADAK društvo s ograničenom odgovornošću za prijevoz, trgovinu i usluge, OIB 04284736575</item>
    </derivirana_varijabla>
  </DomainObject.Predmet.ProtuStrankaListFormatedOIB>
  <DomainObject.Predmet.ProtuStrankaListFormatedWithAdress>
    <izvorni_sadrzaj>
      <item>TRADAK društvo s ograničenom odgovornošću za prijevoz, trgovinu i usluge, Bilogorska 29, 48306 Sokolovac</item>
    </izvorni_sadrzaj>
    <derivirana_varijabla naziv="DomainObject.Predmet.ProtuStrankaListFormatedWithAdress_1">
      <item>TRADAK društvo s ograničenom odgovornošću za prijevoz, trgovinu i usluge, Bilogorska 29, 48306 Sokolovac</item>
    </derivirana_varijabla>
  </DomainObject.Predmet.ProtuStrankaListFormatedWithAdress>
  <DomainObject.Predmet.ProtuStrankaListFormatedWithAdressOIB>
    <izvorni_sadrzaj>
      <item>TRADAK društvo s ograničenom odgovornošću za prijevoz, trgovinu i usluge, OIB 04284736575, Bilogorska 29, 48306 Sokolovac</item>
    </izvorni_sadrzaj>
    <derivirana_varijabla naziv="DomainObject.Predmet.ProtuStrankaListFormatedWithAdressOIB_1">
      <item>TRADAK društvo s ograničenom odgovornošću za prijevoz, trgovinu i usluge, OIB 04284736575, Bilogorska 29, 48306 Sokolovac</item>
    </derivirana_varijabla>
  </DomainObject.Predmet.ProtuStrankaListFormatedWithAdressOIB>
  <DomainObject.Predmet.ProtuStrankaListNazivFormated>
    <izvorni_sadrzaj>
      <item>TRADAK društvo s ograničenom odgovornošću za prijevoz, trgovinu i usluge</item>
    </izvorni_sadrzaj>
    <derivirana_varijabla naziv="DomainObject.Predmet.ProtuStrankaListNazivFormated_1">
      <item>TRADAK društvo s ograničenom odgovornošću za prijevoz, trgovinu i usluge</item>
    </derivirana_varijabla>
  </DomainObject.Predmet.ProtuStrankaListNazivFormated>
  <DomainObject.Predmet.ProtuStrankaListNazivFormatedOIB>
    <izvorni_sadrzaj>
      <item>TRADAK društvo s ograničenom odgovornošću za prijevoz, trgovinu i usluge, OIB 04284736575</item>
    </izvorni_sadrzaj>
    <derivirana_varijabla naziv="DomainObject.Predmet.ProtuStrankaListNazivFormatedOIB_1">
      <item>TRADAK društvo s ograničenom odgovornošću za prijevoz, trgovinu i usluge, OIB 04284736575</item>
    </derivirana_varijabla>
  </DomainObject.Predmet.ProtuStrankaListNazivFormatedOIB>
  <DomainObject.Predmet.OstaliListFormated>
    <izvorni_sadrzaj>
      <item>e-Oglasna</item>
      <item>Sudski registar</item>
      <item>Dario Knapić</item>
    </izvorni_sadrzaj>
    <derivirana_varijabla naziv="DomainObject.Predmet.OstaliListFormated_1">
      <item>e-Oglasna</item>
      <item>Sudski registar</item>
      <item>Dario Knapić</item>
    </derivirana_varijabla>
  </DomainObject.Predmet.OstaliListFormated>
  <DomainObject.Predmet.OstaliListFormatedOIB>
    <izvorni_sadrzaj>
      <item>e-Oglasna</item>
      <item>Sudski registar</item>
      <item>Dario Knapić, OIB 53029336986</item>
    </izvorni_sadrzaj>
    <derivirana_varijabla naziv="DomainObject.Predmet.OstaliListFormatedOIB_1">
      <item>e-Oglasna</item>
      <item>Sudski registar</item>
      <item>Dario Knapić, OIB 53029336986</item>
    </derivirana_varijabla>
  </DomainObject.Predmet.OstaliListFormatedOIB>
  <DomainObject.Predmet.OstaliListFormatedWithAdress>
    <izvorni_sadrzaj>
      <item>e-Oglasna</item>
      <item>Sudski registar</item>
      <item>Dario Knapić, Bilogorska 29, 48306 Sokolovac</item>
    </izvorni_sadrzaj>
    <derivirana_varijabla naziv="DomainObject.Predmet.OstaliListFormatedWithAdress_1">
      <item>e-Oglasna</item>
      <item>Sudski registar</item>
      <item>Dario Knapić, Bilogorska 29, 48306 Sokolovac</item>
    </derivirana_varijabla>
  </DomainObject.Predmet.OstaliListFormatedWithAdress>
  <DomainObject.Predmet.OstaliListFormatedWithAdressOIB>
    <izvorni_sadrzaj>
      <item>e-Oglasna</item>
      <item>Sudski registar</item>
      <item>Dario Knapić, OIB 53029336986, Bilogorska 29, 48306 Sokolovac</item>
    </izvorni_sadrzaj>
    <derivirana_varijabla naziv="DomainObject.Predmet.OstaliListFormatedWithAdressOIB_1">
      <item>e-Oglasna</item>
      <item>Sudski registar</item>
      <item>Dario Knapić, OIB 53029336986, Bilogorska 29, 48306 Sokolovac</item>
    </derivirana_varijabla>
  </DomainObject.Predmet.OstaliListFormatedWithAdressOIB>
  <DomainObject.Predmet.OstaliListNazivFormated>
    <izvorni_sadrzaj>
      <item>e-Oglasna</item>
      <item>Sudski registar</item>
      <item>Dario Knapić</item>
    </izvorni_sadrzaj>
    <derivirana_varijabla naziv="DomainObject.Predmet.OstaliListNazivFormated_1">
      <item>e-Oglasna</item>
      <item>Sudski registar</item>
      <item>Dario Knapić</item>
    </derivirana_varijabla>
  </DomainObject.Predmet.OstaliListNazivFormated>
  <DomainObject.Predmet.OstaliListNazivFormatedOIB>
    <izvorni_sadrzaj>
      <item>e-Oglasna</item>
      <item>Sudski registar</item>
      <item>Dario Knapić, OIB 53029336986</item>
    </izvorni_sadrzaj>
    <derivirana_varijabla naziv="DomainObject.Predmet.OstaliListNazivFormatedOIB_1">
      <item>e-Oglasna</item>
      <item>Sudski registar</item>
      <item>Dario Knapić, OIB 53029336986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St-711/2015-5</izvorni_sadrzaj>
    <derivirana_varijabla naziv="DomainObject.PoslovniBrojDokumenta_1">St-711/2015-5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TRADAK društvo s ograničenom odgovornošću za prijevoz, trgovinu i usluge</izvorni_sadrzaj>
    <derivirana_varijabla naziv="DomainObject.Predmet.ProtustrankaIDrugi_1">TRADAK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TRADAK društvo s ograničenom odgovornošću za prijevoz, trgovinu i usluge, OIB 04284736575, Bilogorska 29, 48306 Sokolovac</izvorni_sadrzaj>
    <derivirana_varijabla naziv="DomainObject.Predmet.ProtustrankaIDrugiAdressOIB_1">TRADAK društvo s ograničenom odgovornošću za prijevoz, trgovinu i usluge, OIB 04284736575, Bilogorska 29, 48306 Sokolovac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TRADAK društvo s ograničenom odgovornošću za prijevoz, trgovinu i usluge</item>
      <item>e-Oglasna</item>
      <item>Sudski registar</item>
      <item>Dario Knapić</item>
    </izvorni_sadrzaj>
    <derivirana_varijabla naziv="DomainObject.Predmet.SudioniciListNaziv_1">
      <item>Financijska agencija</item>
      <item>TRADAK društvo s ograničenom odgovornošću za prijevoz, trgovinu i usluge</item>
      <item>e-Oglasna</item>
      <item>Sudski registar</item>
      <item>Dario Knapić</item>
    </derivirana_varijabla>
  </DomainObject.Predmet.SudioniciListNaziv>
  <DomainObject.Predmet.SudioniciListAdressOIB>
    <izvorni_sadrzaj>
      <item>Financijska agencija, OIB 85821130368, A. Cesarca 2,42000 Varaždin</item>
      <item>TRADAK društvo s ograničenom odgovornošću za prijevoz, trgovinu i usluge, OIB 04284736575, Bilogorska 29,48306 Sokolovac</item>
      <item>e-Oglasna</item>
      <item>Sudski registar</item>
      <item>Dario Knapić, OIB 53029336986, Bilogorska 29,48306 Sokolovac</item>
    </izvorni_sadrzaj>
    <derivirana_varijabla naziv="DomainObject.Predmet.SudioniciListAdressOIB_1">
      <item>Financijska agencija, OIB 85821130368, A. Cesarca 2,42000 Varaždin</item>
      <item>TRADAK društvo s ograničenom odgovornošću za prijevoz, trgovinu i usluge, OIB 04284736575, Bilogorska 29,48306 Sokolovac</item>
      <item>e-Oglasna</item>
      <item>Sudski registar</item>
      <item>Dario Knapić, OIB 53029336986, Bilogorska 29,48306 Sokolovac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8F360-2E7C-4D77-A2A4-0A8EEF299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2799</properties:Characters>
  <properties:Lines>87</properties:Lines>
  <properties:Paragraphs>31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2016-01-27T11:38:00Z</cp:lastPrinted>
  <dcterms:modified xmlns:xsi="http://www.w3.org/2001/XMLSchema-instance" xsi:type="dcterms:W3CDTF">2016-01-27T11:39:00Z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