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3ecf" w14:paraId="8373ec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042E1" w:rsidP="00070A05" w:rsidR="006042E1">
      <w:pPr>
        <w:jc w:val="center"/>
        <w:rPr>
          <w:rFonts w:hAnsi="Times New Roman" w:ascii="Times New Roman"/>
          <w:b/>
        </w:rPr>
      </w:pPr>
      <w:r w:rsidRPr="006042E1">
        <w:rPr>
          <w:rFonts w:hAnsi="Times New Roman" w:ascii="Times New Roman"/>
          <w:b/>
        </w:rPr>
        <w:t>VIJEĆE ROMSKE NACIONALNE MANJINE GRADA VODNJANA, VODNJAN, Trgovačka 2, OIB: 78025551846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2059" w:rsidP="00F54B6C" w:rsidR="00F52059" w:rsidRPr="004D73AE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042E1">
        <w:rPr>
          <w:rFonts w:hAnsi="Times New Roman" w:ascii="Times New Roman"/>
        </w:rPr>
        <w:t>09:15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A3E4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082A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2</w:t>
      </w:r>
      <w:r w:rsidR="00C05E79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082A">
        <w:rPr>
          <w:rFonts w:hAnsi="Times New Roman" w:ascii="Times New Roman"/>
        </w:rPr>
        <w:t>2</w:t>
      </w:r>
      <w:r w:rsidR="00C05E79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4A3E4A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4A3E4A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4A3E4A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33C50">
        <w:rPr>
          <w:rFonts w:hAnsi="Times New Roman" w:ascii="Times New Roman"/>
        </w:rPr>
        <w:t xml:space="preserve">Ovaj zapisnik objavit će se na e-oglasnoj ploči suda. </w:t>
      </w:r>
    </w:p>
    <w:p w:rsidRDefault="00333C50" w:rsidP="00753A24" w:rsidR="00333C50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A67AF">
        <w:rPr>
          <w:rFonts w:hAnsi="Times New Roman" w:ascii="Times New Roman"/>
        </w:rPr>
        <w:t>09:</w:t>
      </w:r>
      <w:r w:rsidR="00C05E79">
        <w:rPr>
          <w:rFonts w:hAnsi="Times New Roman" w:ascii="Times New Roman"/>
        </w:rPr>
        <w:t>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42E1" w:rsidP="006042E1" w:rsidR="006042E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849/2016-9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6042E1">
      <w:rPr>
        <w:sz w:val="22"/>
        <w:szCs w:val="22"/>
      </w:rPr>
      <w:t>849/2016-9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3C50"/>
    <w:rsid w:val="00382C76"/>
    <w:rsid w:val="00395085"/>
    <w:rsid w:val="003E1083"/>
    <w:rsid w:val="003E49B3"/>
    <w:rsid w:val="0046778E"/>
    <w:rsid w:val="00471E38"/>
    <w:rsid w:val="004A3E4A"/>
    <w:rsid w:val="004D73AE"/>
    <w:rsid w:val="00576B3E"/>
    <w:rsid w:val="005A3F55"/>
    <w:rsid w:val="005A67AF"/>
    <w:rsid w:val="00603281"/>
    <w:rsid w:val="006042E1"/>
    <w:rsid w:val="00626B34"/>
    <w:rsid w:val="00637A2F"/>
    <w:rsid w:val="00675ED3"/>
    <w:rsid w:val="00683B28"/>
    <w:rsid w:val="00685D0D"/>
    <w:rsid w:val="006948F7"/>
    <w:rsid w:val="006A31D7"/>
    <w:rsid w:val="006A334F"/>
    <w:rsid w:val="006B232A"/>
    <w:rsid w:val="006D396B"/>
    <w:rsid w:val="00753A24"/>
    <w:rsid w:val="00762F0D"/>
    <w:rsid w:val="008072B5"/>
    <w:rsid w:val="008145B5"/>
    <w:rsid w:val="0081659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2059"/>
    <w:rsid w:val="00F54B6C"/>
    <w:rsid w:val="00F7305D"/>
    <w:rsid w:val="00FB6C30"/>
    <w:rsid w:val="00FD0178"/>
    <w:rsid w:val="00FD0187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1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1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FINA, RC RIJEKA, PODRUŽNICA PULA, PULA</item>
      <item>VIJEĆE ROMSKE NACIONALNE MANJINE GRADA VODNJANA, VODNJAN</item>
      <item>IBRAHIM PUNUŠKOVIĆ</item>
    </izvorni_sadrzaj>
    <derivirana_varijabla naziv="DomainObject.UcesnikSudskeRadnjeListNaziv_1">
      <item>FINA, RC RIJEKA, PODRUŽNICA PULA, PULA</item>
      <item>VIJEĆE ROMSKE NACIONALNE MANJINE GRADA VODNJANA, VODNJAN</item>
      <item>IBRAHIM PUNUŠKOVIĆ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GRADA VODNJANA, VODNJAN zastupanog po punomoćniku IBRAHIM PUNUŠKOVIĆ</izvorni_sadrzaj>
    <derivirana_varijabla naziv="DomainObject.Predmet.ProtustrankaFormated_1">  VIJEĆE ROMSKE NACIONALNE MANJINE GRADA VODNJANA, VODNJAN zastupanog po punomoćniku IBRAHIM PUNUŠKOVIĆ</derivirana_varijabla>
  </DomainObject.Predmet.ProtustrankaFormated>
  <DomainObject.Predmet.ProtustrankaFormatedOIB>
    <izvorni_sadrzaj>  VIJEĆE ROMSKE NACIONALNE MANJINE GRADA VODNJANA, VODNJAN, OIB 78025551846 zastupanog po punomoćniku IBRAHIM PUNUŠKOVIĆ</izvorni_sadrzaj>
    <derivirana_varijabla naziv="DomainObject.Predmet.ProtustrankaFormatedOIB_1">  VIJEĆE ROMSKE NACIONALNE MANJINE GRADA VODNJANA, VODNJAN, OIB 78025551846 zastupanog po punomoćniku IBRAHIM PUNUŠKOVIĆ</derivirana_varijabla>
  </DomainObject.Predmet.ProtustrankaFormatedOIB>
  <DomainObject.Predmet.ProtustrankaFormatedWithAdress>
    <izvorni_sadrzaj> VIJEĆE ROMSKE NACIONALNE MANJINE GRADA VODNJANA, VODNJAN, Pian 14, 52100 Vodnjan zastupanog po punomoćniku IBRAHIM PUNUŠKOVIĆ</izvorni_sadrzaj>
    <derivirana_varijabla naziv="DomainObject.Predmet.ProtustrankaFormatedWithAdress_1"> VIJEĆE ROMSKE NACIONALNE MANJINE GRADA VODNJANA, VODNJAN, Pian 14, 52100 Vodnjan zastupanog po punomoćniku IBRAHIM PUNUŠKOVIĆ</derivirana_varijabla>
  </DomainObject.Predmet.ProtustrankaFormatedWithAdress>
  <DomainObject.Predmet.ProtustrankaFormatedWithAdressOIB>
    <izvorni_sadrzaj> VIJEĆE ROMSKE NACIONALNE MANJINE GRADA VODNJANA, VODNJAN, OIB 78025551846, Pian 14, 52100 Vodnjan zastupanog po punomoćniku IBRAHIM PUNUŠKOVIĆ</izvorni_sadrzaj>
    <derivirana_varijabla naziv="DomainObject.Predmet.ProtustrankaFormatedWithAdressOIB_1"> VIJEĆE ROMSKE NACIONALNE MANJINE GRADA VODNJANA, VODNJAN, OIB 78025551846, Pian 14, 52100 Vodnjan zastupanog po punomoćniku IBRAHIM PUNUŠKOVIĆ</derivirana_varijabla>
  </DomainObject.Predmet.ProtustrankaFormatedWithAdressOIB>
  <DomainObject.Predmet.ProtustrankaWithAdress>
    <izvorni_sadrzaj>VIJEĆE ROMSKE NACIONALNE MANJINE GRADA VODNJANA, VODNJAN Pian 14, 52100 Vodnjan</izvorni_sadrzaj>
    <derivirana_varijabla naziv="DomainObject.Predmet.ProtustrankaWithAdress_1">VIJEĆE ROMSKE NACIONALNE MANJINE GRADA VODNJANA, VODNJAN Pian 14, 52100 Vodnjan</derivirana_varijabla>
  </DomainObject.Predmet.ProtustrankaWithAdress>
  <DomainObject.Predmet.ProtustrankaWithAdressOIB>
    <izvorni_sadrzaj>VIJEĆE ROMSKE NACIONALNE MANJINE GRADA VODNJANA, VODNJAN, OIB 78025551846, Pian 14, 52100 Vodnjan</izvorni_sadrzaj>
    <derivirana_varijabla naziv="DomainObject.Predmet.ProtustrankaWithAdressOIB_1">VIJEĆE ROMSKE NACIONALNE MANJINE GRADA VODNJANA, VODNJAN, OIB 78025551846, Pian 14, 52100 Vodnjan</derivirana_varijabla>
  </DomainObject.Predmet.ProtustrankaWithAdressOIB>
  <DomainObject.Predmet.ProtustrankaNazivFormated>
    <izvorni_sadrzaj>VIJEĆE ROMSKE NACIONALNE MANJINE GRADA VODNJANA, VODNJAN</izvorni_sadrzaj>
    <derivirana_varijabla naziv="DomainObject.Predmet.ProtustrankaNazivFormated_1">VIJEĆE ROMSKE NACIONALNE MANJINE GRADA VODNJANA, VODNJAN</derivirana_varijabla>
  </DomainObject.Predmet.ProtustrankaNazivFormated>
  <DomainObject.Predmet.ProtustrankaNazivFormatedOIB>
    <izvorni_sadrzaj>VIJEĆE ROMSKE NACIONALNE MANJINE GRADA VODNJANA, VODNJAN, OIB 78025551846</izvorni_sadrzaj>
    <derivirana_varijabla naziv="DomainObject.Predmet.ProtustrankaNazivFormatedOIB_1">VIJEĆE ROMSKE NACIONALNE MANJINE GRADA VODNJANA, VODNJAN, OIB 78025551846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17243.85</izvorni_sadrzaj>
    <derivirana_varijabla naziv="DomainObject.Predmet.TrenutnaVrijednost_1">17243.85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VIJEĆE ROMSKE NACIONALNE MANJINE GRADA VODNJANA, VODNJAN zastupanog po punomoćniku IBRAHIM PUNUŠKOVIĆ</item>
    </izvorni_sadrzaj>
    <derivirana_varijabla naziv="DomainObject.Predmet.ProtuStrankaListFormated_1">
      <item>VIJEĆE ROMSKE NACIONALNE MANJINE GRADA VODNJANA, VODNJAN zastupanog po punomoćniku IBRAHIM PUNUŠKOVIĆ</item>
    </derivirana_varijabla>
  </DomainObject.Predmet.ProtuStrankaListFormated>
  <DomainObject.Predmet.ProtuStrankaListFormatedOIB>
    <izvorni_sadrzaj>
      <item>VIJEĆE ROMSKE NACIONALNE MANJINE GRADA VODNJANA, VODNJAN, OIB 78025551846 zastupanog po punomoćniku IBRAHIM PUNUŠKOVIĆ</item>
    </izvorni_sadrzaj>
    <derivirana_varijabla naziv="DomainObject.Predmet.ProtuStrankaListFormatedOIB_1">
      <item>VIJEĆE ROMSKE NACIONALNE MANJINE GRADA VODNJANA, VODNJAN, OIB 78025551846 zastupanog po punomoćniku IBRAHIM PUNUŠKOVIĆ</item>
    </derivirana_varijabla>
  </DomainObject.Predmet.ProtuStrankaListFormatedOIB>
  <DomainObject.Predmet.ProtuStrankaListFormatedWithAdress>
    <izvorni_sadrzaj>
      <item>VIJEĆE ROMSKE NACIONALNE MANJINE GRADA VODNJANA, VODNJAN, Pian 14, 52100 Vodnjan zastupanog po punomoćniku IBRAHIM PUNUŠKOVIĆ</item>
    </izvorni_sadrzaj>
    <derivirana_varijabla naziv="DomainObject.Predmet.ProtuStrankaListFormatedWithAdress_1">
      <item>VIJEĆE ROMSKE NACIONALNE MANJINE GRADA VODNJANA, VODNJAN, Pian 14, 52100 Vodnjan zastupanog po punomoćniku IBRAHIM PUNUŠKOVIĆ</item>
    </derivirana_varijabla>
  </DomainObject.Predmet.ProtuStrankaListFormatedWithAdress>
  <DomainObject.Predmet.ProtuStrankaListFormatedWithAdressOIB>
    <izvorni_sadrzaj>
      <item>VIJEĆE ROMSKE NACIONALNE MANJINE GRADA VODNJANA, VODNJAN, OIB 78025551846, Pian 14, 52100 Vodnjan zastupanog po punomoćniku IBRAHIM PUNUŠKOVIĆ</item>
    </izvorni_sadrzaj>
    <derivirana_varijabla naziv="DomainObject.Predmet.ProtuStrankaListFormatedWithAdressOIB_1">
      <item>VIJEĆE ROMSKE NACIONALNE MANJINE GRADA VODNJANA, VODNJAN, OIB 78025551846, Pian 14, 52100 Vodnjan zastupanog po punomoćniku IBRAHIM PUNUŠKOVIĆ</item>
    </derivirana_varijabla>
  </DomainObject.Predmet.ProtuStrankaListFormatedWithAdressOIB>
  <DomainObject.Predmet.ProtuStrankaListNazivFormated>
    <izvorni_sadrzaj>
      <item>VIJEĆE ROMSKE NACIONALNE MANJINE GRADA VODNJANA, VODNJAN</item>
    </izvorni_sadrzaj>
    <derivirana_varijabla naziv="DomainObject.Predmet.ProtuStrankaListNazivFormated_1">
      <item>VIJEĆE ROMSKE NACIONALNE MANJINE GRADA VODNJANA, VODNJAN</item>
    </derivirana_varijabla>
  </DomainObject.Predmet.ProtuStrankaListNazivFormated>
  <DomainObject.Predmet.ProtuStrankaListNazivFormatedOIB>
    <izvorni_sadrzaj>
      <item>VIJEĆE ROMSKE NACIONALNE MANJINE GRADA VODNJANA, VODNJAN, OIB 78025551846</item>
    </izvorni_sadrzaj>
    <derivirana_varijabla naziv="DomainObject.Predmet.ProtuStrankaListNazivFormatedOIB_1">
      <item>VIJEĆE ROMSKE NACIONALNE MANJINE GRADA VODNJANA, VODNJAN, OIB 78025551846</item>
    </derivirana_varijabla>
  </DomainObject.Predmet.ProtuStrankaListNazivFormatedOIB>
  <DomainObject.Predmet.OstaliListFormated>
    <izvorni_sadrzaj>
      <item>IBRAHIM PUNUŠKOVIĆ punomoćnik sudionika u postupku VIJEĆE ROMSKE NACIONALNE MANJINE GRADA VODNJANA, VODNJAN</item>
    </izvorni_sadrzaj>
    <derivirana_varijabla naziv="DomainObject.Predmet.OstaliListFormated_1">
      <item>IBRAHIM PUNUŠKOVIĆ punomoćnik sudionika u postupku VIJEĆE ROMSKE NACIONALNE MANJINE GRADA VODNJANA, VODNJAN</item>
    </derivirana_varijabla>
  </DomainObject.Predmet.OstaliListFormated>
  <DomainObject.Predmet.OstaliListFormatedOIB>
    <izvorni_sadrzaj>
      <item>IBRAHIM PUNUŠKOVIĆ punomoćnik sudionika u postupku VIJEĆE ROMSKE NACIONALNE MANJINE GRADA VODNJANA, VODNJAN</item>
    </izvorni_sadrzaj>
    <derivirana_varijabla naziv="DomainObject.Predmet.OstaliListFormatedOIB_1">
      <item>IBRAHIM PUNUŠKOVIĆ punomoćnik sudionika u postupku VIJEĆE ROMSKE NACIONALNE MANJINE GRADA VODNJANA, VODNJAN</item>
    </derivirana_varijabla>
  </DomainObject.Predmet.OstaliListFormatedOIB>
  <DomainObject.Predmet.OstaliListFormatedWithAdress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_1">
      <item>IBRAHIM PUNUŠKOVIĆ, Trgovačka 2, 52100 Vodnjan punomoćnik sudionika u postupku VIJEĆE ROMSKE NACIONALNE MANJINE GRADA VODNJANA, VODNJAN</item>
    </derivirana_varijabla>
  </DomainObject.Predmet.OstaliListFormatedWithAdress>
  <DomainObject.Predmet.OstaliListFormatedWithAdressOIB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OIB_1">
      <item>IBRAHIM PUNUŠKOVIĆ, Trgovačka 2, 52100 Vodnjan punomoćnik sudionika u postupku VIJEĆE ROMSKE NACIONALNE MANJINE GRADA VODNJANA, VODNJAN</item>
    </derivirana_varijabla>
  </DomainObject.Predmet.OstaliListFormatedWithAdressOIB>
  <DomainObject.Predmet.OstaliListNazivFormated>
    <izvorni_sadrzaj>
      <item>IBRAHIM PUNUŠKOVIĆ</item>
    </izvorni_sadrzaj>
    <derivirana_varijabla naziv="DomainObject.Predmet.OstaliListNazivFormated_1">
      <item>IBRAHIM PUNUŠKOVIĆ</item>
    </derivirana_varijabla>
  </DomainObject.Predmet.OstaliListNazivFormated>
  <DomainObject.Predmet.OstaliListNazivFormatedOIB>
    <izvorni_sadrzaj>
      <item>IBRAHIM PUNUŠKOVIĆ</item>
    </izvorni_sadrzaj>
    <derivirana_varijabla naziv="DomainObject.Predmet.OstaliListNazivFormatedOIB_1">
      <item>IBRAHIM PUNUŠKOVIĆ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VIJEĆE ROMSKE NACIONALNE MANJINE GRADA VODNJANA, VODNJAN</izvorni_sadrzaj>
    <derivirana_varijabla naziv="DomainObject.Predmet.ProtustrankaIDrugi_1">VIJEĆE ROMSKE NACIONALNE MANJINE GRADA VODNJANA, VODNJAN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VIJEĆE ROMSKE NACIONALNE MANJINE GRADA VODNJANA, VODNJAN, OIB 78025551846, Pian 14, 52100 Vodnjan</izvorni_sadrzaj>
    <derivirana_varijabla naziv="DomainObject.Predmet.ProtustrankaIDrugiAdressOIB_1">VIJEĆE ROMSKE NACIONALNE MANJINE GRADA VODNJANA, VODNJAN, OIB 78025551846, Pian 14,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VIJEĆE ROMSKE NACIONALNE MANJINE GRADA VODNJANA, VODNJAN</item>
      <item>IBRAHIM PUNUŠKOVIĆ</item>
    </izvorni_sadrzaj>
    <derivirana_varijabla naziv="DomainObject.Predmet.SudioniciListNaziv_1">
      <item>FINA, RC RIJEKA, PODRUŽNICA PULA, PULA</item>
      <item>VIJEĆE ROMSKE NACIONALNE MANJINE GRADA VODNJANA, VODNJAN</item>
      <item>IBRAHIM PUNUŠKOVIĆ</item>
    </derivirana_varijabla>
  </DomainObject.Predmet.SudioniciListNaziv>
  <DomainObject.Predmet.SudioniciListAdressOIB>
    <izvorni_sadrzaj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izvorni_sadrzaj>
    <derivirana_varijabla naziv="DomainObject.Predmet.SudioniciListAdressOIB_1"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78025551846</item>
      <item>, OIB null</item>
    </izvorni_sadrzaj>
    <derivirana_varijabla naziv="DomainObject.Predmet.SudioniciListNazivOIB_1">
      <item>, OIB 85821130368</item>
      <item>, OIB 78025551846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4F0A6-A93A-4F26-AE6A-653AC8F4C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197</properties:Words>
  <properties:Characters>1110</properties:Characters>
  <properties:Lines>62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1365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2016-07-14T06:06:00Z</dcterms:created>
  <dc:creator>epincin</dc:creator>
  <cp:lastModifiedBy>Sanja Prodan</cp:lastModifiedBy>
  <cp:lastPrinted>2016-07-14T07:52:00Z</cp:lastPrinted>
  <dcterms:modified xmlns:xsi="http://www.w3.org/2001/XMLSchema-instance" xsi:type="dcterms:W3CDTF">2016-07-14T10:12:00Z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