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ed14" w14:paraId="1a6ed14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C666E">
        <w:t>1</w:t>
      </w:r>
      <w:r w:rsidR="00622FBC">
        <w:t>93</w:t>
      </w:r>
      <w:r w:rsidR="009B2061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542B94" w:rsidR="007046CC">
      <w:pPr>
        <w:ind w:firstLine="708"/>
        <w:jc w:val="both"/>
      </w:pPr>
      <w:r>
        <w:t xml:space="preserve">Trgovački sud u Zadru, Stalna služba u Šibeniku, </w:t>
      </w:r>
      <w:r w:rsidR="001622D7">
        <w:t>OIB: 39670464653</w:t>
      </w:r>
      <w:r w:rsidR="00542B94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>
        <w:t xml:space="preserve"> </w:t>
      </w:r>
      <w:r w:rsidR="00622FBC">
        <w:t>SLOGA, proizvodno uslužna zadruga, Bleiburških žrtava 8, Knin, OIB: 48417714214,</w:t>
      </w:r>
      <w:r w:rsidR="00DE690F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dana </w:t>
      </w:r>
      <w:r w:rsidR="00542B94">
        <w:t>2</w:t>
      </w:r>
      <w:r w:rsidR="008662B9">
        <w:t>5</w:t>
      </w:r>
      <w:r>
        <w:t xml:space="preserve">. </w:t>
      </w:r>
      <w:r w:rsidR="00542B94">
        <w:t>siječnja</w:t>
      </w:r>
      <w:r w:rsidR="00EB4DE6">
        <w:t xml:space="preserve"> 201</w:t>
      </w:r>
      <w:r w:rsidR="00542B94">
        <w:t>7</w:t>
      </w:r>
      <w:r>
        <w:t>. godine</w:t>
      </w:r>
    </w:p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622FBC">
        <w:t xml:space="preserve">SLOGA, proizvodno uslužna zadruga, Bleiburških žrtava 8, Knin, OIB: 48417714214, </w:t>
      </w:r>
      <w:r w:rsidR="00DE690F">
        <w:t xml:space="preserve"> </w:t>
      </w:r>
      <w:r w:rsidR="007046CC">
        <w:t xml:space="preserve">sa danom </w:t>
      </w:r>
      <w:r w:rsidR="00542B94">
        <w:t>2</w:t>
      </w:r>
      <w:r w:rsidR="008662B9">
        <w:t>5</w:t>
      </w:r>
      <w:r w:rsidR="007046CC">
        <w:t xml:space="preserve">. </w:t>
      </w:r>
      <w:r w:rsidR="00542B94">
        <w:t>siječnja</w:t>
      </w:r>
      <w:r>
        <w:t xml:space="preserve"> 201</w:t>
      </w:r>
      <w:r w:rsidR="00542B94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542B94" w:rsidR="00CE1664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CE1664">
        <w:t>Nada Mikulandra iz Bilica, Stubalj 238, OIB 01343352417.</w:t>
      </w:r>
    </w:p>
    <w:p w:rsidRDefault="007046CC" w:rsidP="00EB4DE6" w:rsidR="007046CC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E842E6">
        <w:t xml:space="preserve"> dužnikom</w:t>
      </w:r>
      <w:r>
        <w:t xml:space="preserve"> </w:t>
      </w:r>
      <w:r w:rsidR="00622FBC">
        <w:t xml:space="preserve">SLOGA, proizvodno uslužna zadruga, Bleiburških žrtava 8, Knin, OIB: 48417714214, </w:t>
      </w:r>
      <w:r w:rsidR="00DE690F">
        <w:t xml:space="preserve"> </w:t>
      </w:r>
      <w:r>
        <w:t xml:space="preserve">sa danom </w:t>
      </w:r>
      <w:r w:rsidR="00542B94">
        <w:t>2</w:t>
      </w:r>
      <w:r w:rsidR="008662B9">
        <w:t>5</w:t>
      </w:r>
      <w:r>
        <w:t xml:space="preserve">. </w:t>
      </w:r>
      <w:r w:rsidR="00542B94">
        <w:t>siječnja</w:t>
      </w:r>
      <w:r w:rsidR="00EB4DE6">
        <w:t xml:space="preserve"> 201</w:t>
      </w:r>
      <w:r w:rsidR="00542B94">
        <w:t>7</w:t>
      </w:r>
      <w:r>
        <w:t>. godine.</w:t>
      </w:r>
    </w:p>
    <w:p w:rsidRDefault="007046CC" w:rsidP="007046CC" w:rsidR="007046CC"/>
    <w:p w:rsidRDefault="00F80195" w:rsidP="00F80195" w:rsidR="00F80195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F80195" w:rsidP="00F80195" w:rsidR="00F80195">
      <w:pPr>
        <w:jc w:val="both"/>
      </w:pPr>
    </w:p>
    <w:p w:rsidRDefault="00F80195" w:rsidP="00F80195" w:rsidR="00F80195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F80195" w:rsidP="00F80195" w:rsidR="00F80195">
      <w:pPr>
        <w:jc w:val="both"/>
      </w:pPr>
      <w:r>
        <w:t xml:space="preserve"> </w:t>
      </w:r>
    </w:p>
    <w:p w:rsidRDefault="007046CC" w:rsidP="007046CC" w:rsidR="007046CC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DE690F">
      <w:pPr>
        <w:ind w:firstLine="708"/>
        <w:jc w:val="both"/>
      </w:pPr>
      <w:r>
        <w:t xml:space="preserve">Dana </w:t>
      </w:r>
      <w:r w:rsidR="00EC666E">
        <w:t>0</w:t>
      </w:r>
      <w:r w:rsidR="00DE690F">
        <w:t>9</w:t>
      </w:r>
      <w:r>
        <w:t xml:space="preserve">. </w:t>
      </w:r>
      <w:r w:rsidR="009B2061">
        <w:t>veljače</w:t>
      </w:r>
      <w:r w:rsidR="00EB4DE6">
        <w:t xml:space="preserve"> 201</w:t>
      </w:r>
      <w:r w:rsidR="009B2061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622FBC">
        <w:t>SLOGA, proizvodno uslužna zadruga, Bleiburških žrtava 8, Knin, OIB: 48417714214.</w:t>
      </w:r>
    </w:p>
    <w:p w:rsidRDefault="00542B94" w:rsidP="00EB4DE6" w:rsidR="00542B94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C666E">
        <w:t>1</w:t>
      </w:r>
      <w:r w:rsidR="00622FBC">
        <w:t>93</w:t>
      </w:r>
      <w:r w:rsidR="009B2061">
        <w:t>/2016</w:t>
      </w:r>
      <w:r w:rsidR="007046CC">
        <w:t xml:space="preserve"> od dana </w:t>
      </w:r>
      <w:r w:rsidR="00EC666E">
        <w:t>15</w:t>
      </w:r>
      <w:r w:rsidR="007046CC">
        <w:t xml:space="preserve">. </w:t>
      </w:r>
      <w:r w:rsidR="009B2061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EC666E">
        <w:t>15</w:t>
      </w:r>
      <w:r w:rsidR="003038A0">
        <w:t xml:space="preserve">. </w:t>
      </w:r>
      <w:r w:rsidR="009B2061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542B94">
        <w:t>2</w:t>
      </w:r>
      <w:r w:rsidR="008662B9">
        <w:t>5</w:t>
      </w:r>
      <w:r>
        <w:t xml:space="preserve">. </w:t>
      </w:r>
      <w:r w:rsidR="00542B94">
        <w:t>siječnja</w:t>
      </w:r>
      <w:r w:rsidR="00A4361C">
        <w:t xml:space="preserve"> 201</w:t>
      </w:r>
      <w:r w:rsidR="00542B94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542B94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5AC" w:rsidP="00EB4DE6" w:rsidR="002365AC">
      <w:r>
        <w:separator/>
      </w:r>
    </w:p>
  </w:endnote>
  <w:endnote w:id="0" w:type="continuationSeparator">
    <w:p w:rsidRDefault="002365AC" w:rsidP="00EB4DE6" w:rsidR="0023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5AC" w:rsidP="00EB4DE6" w:rsidR="002365AC">
      <w:r>
        <w:separator/>
      </w:r>
    </w:p>
  </w:footnote>
  <w:footnote w:id="0" w:type="continuationSeparator">
    <w:p w:rsidRDefault="002365AC" w:rsidP="00EB4DE6" w:rsidR="00236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64715">
      <w:rPr>
        <w:noProof/>
      </w:rPr>
      <w:t>2</w:t>
    </w:r>
    <w:r>
      <w:fldChar w:fldCharType="end"/>
    </w:r>
    <w:r>
      <w:t xml:space="preserve">                            </w:t>
    </w:r>
    <w:r w:rsidR="009B2061">
      <w:t xml:space="preserve">                     </w:t>
    </w:r>
    <w:r w:rsidR="00B73BD2">
      <w:t xml:space="preserve"> 9 St-</w:t>
    </w:r>
    <w:r w:rsidR="00EC666E">
      <w:t>1</w:t>
    </w:r>
    <w:r w:rsidR="00622FBC">
      <w:t>93</w:t>
    </w:r>
    <w:r w:rsidR="009B2061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595C"/>
    <w:rsid w:val="0015754B"/>
    <w:rsid w:val="001622D7"/>
    <w:rsid w:val="00167A45"/>
    <w:rsid w:val="0017049D"/>
    <w:rsid w:val="001A052D"/>
    <w:rsid w:val="001A1043"/>
    <w:rsid w:val="001F5F1A"/>
    <w:rsid w:val="00221738"/>
    <w:rsid w:val="002365AC"/>
    <w:rsid w:val="00245AAE"/>
    <w:rsid w:val="00270605"/>
    <w:rsid w:val="00274913"/>
    <w:rsid w:val="002A3D3A"/>
    <w:rsid w:val="002A577B"/>
    <w:rsid w:val="002B4B1E"/>
    <w:rsid w:val="003038A0"/>
    <w:rsid w:val="00314322"/>
    <w:rsid w:val="00347B56"/>
    <w:rsid w:val="00353ACD"/>
    <w:rsid w:val="004052EA"/>
    <w:rsid w:val="004D127C"/>
    <w:rsid w:val="004D1A15"/>
    <w:rsid w:val="004E0233"/>
    <w:rsid w:val="004E12B4"/>
    <w:rsid w:val="00512737"/>
    <w:rsid w:val="00527C04"/>
    <w:rsid w:val="00542B94"/>
    <w:rsid w:val="00575BD4"/>
    <w:rsid w:val="005944A7"/>
    <w:rsid w:val="005A65D7"/>
    <w:rsid w:val="005D784B"/>
    <w:rsid w:val="005E392A"/>
    <w:rsid w:val="00622FBC"/>
    <w:rsid w:val="00640F3D"/>
    <w:rsid w:val="00641917"/>
    <w:rsid w:val="00693FAB"/>
    <w:rsid w:val="006951CE"/>
    <w:rsid w:val="006B0D58"/>
    <w:rsid w:val="006E3CDE"/>
    <w:rsid w:val="006E5648"/>
    <w:rsid w:val="006F3B49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917001"/>
    <w:rsid w:val="009229A6"/>
    <w:rsid w:val="00991B49"/>
    <w:rsid w:val="009B2061"/>
    <w:rsid w:val="009D1154"/>
    <w:rsid w:val="009D6110"/>
    <w:rsid w:val="009F4ED6"/>
    <w:rsid w:val="00A05719"/>
    <w:rsid w:val="00A30D2E"/>
    <w:rsid w:val="00A4361C"/>
    <w:rsid w:val="00A639E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CE1664"/>
    <w:rsid w:val="00D140B1"/>
    <w:rsid w:val="00D3065F"/>
    <w:rsid w:val="00DB7BC7"/>
    <w:rsid w:val="00DE690F"/>
    <w:rsid w:val="00E04CB1"/>
    <w:rsid w:val="00E113E9"/>
    <w:rsid w:val="00E1175B"/>
    <w:rsid w:val="00E64715"/>
    <w:rsid w:val="00E83EE3"/>
    <w:rsid w:val="00E842E6"/>
    <w:rsid w:val="00EB4DE6"/>
    <w:rsid w:val="00EC15DD"/>
    <w:rsid w:val="00EC666E"/>
    <w:rsid w:val="00ED18F7"/>
    <w:rsid w:val="00F2096A"/>
    <w:rsid w:val="00F80195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08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0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SLOGA, proizvodno uslužna zadruga</izvorni_sadrzaj>
    <derivirana_varijabla naziv="DomainObject.Predmet.ProtustrankaFormated_1">  SLOGA, proizvodno uslužna zadruga</derivirana_varijabla>
  </DomainObject.Predmet.ProtustrankaFormated>
  <DomainObject.Predmet.ProtustrankaFormatedOIB>
    <izvorni_sadrzaj>  SLOGA, proizvodno uslužna zadruga, OIB 48417714214</izvorni_sadrzaj>
    <derivirana_varijabla naziv="DomainObject.Predmet.ProtustrankaFormatedOIB_1">  SLOGA, proizvodno uslužna zadruga, OIB 48417714214</derivirana_varijabla>
  </DomainObject.Predmet.ProtustrankaFormatedOIB>
  <DomainObject.Predmet.ProtustrankaFormatedWithAdress>
    <izvorni_sadrzaj> SLOGA, proizvodno uslužna zadruga, Bleiburških žrtava 8, 22300 Knin</izvorni_sadrzaj>
    <derivirana_varijabla naziv="DomainObject.Predmet.ProtustrankaFormatedWithAdress_1"> SLOGA, proizvodno uslužna zadruga, Bleiburških žrtava 8, 22300 Knin</derivirana_varijabla>
  </DomainObject.Predmet.ProtustrankaFormatedWithAdress>
  <DomainObject.Predmet.ProtustrankaFormatedWithAdressOIB>
    <izvorni_sadrzaj> SLOGA, proizvodno uslužna zadruga, OIB 48417714214, Bleiburških žrtava 8, 22300 Knin</izvorni_sadrzaj>
    <derivirana_varijabla naziv="DomainObject.Predmet.ProtustrankaFormatedWithAdressOIB_1"> SLOGA, proizvodno uslužna zadruga, OIB 48417714214, Bleiburških žrtava 8, 22300 Knin</derivirana_varijabla>
  </DomainObject.Predmet.ProtustrankaFormatedWithAdressOIB>
  <DomainObject.Predmet.ProtustrankaWithAdress>
    <izvorni_sadrzaj>SLOGA, proizvodno uslužna zadruga Bleiburških žrtava 8, 22300 Knin</izvorni_sadrzaj>
    <derivirana_varijabla naziv="DomainObject.Predmet.ProtustrankaWithAdress_1">SLOGA, proizvodno uslužna zadruga Bleiburških žrtava 8, 22300 Knin</derivirana_varijabla>
  </DomainObject.Predmet.ProtustrankaWithAdress>
  <DomainObject.Predmet.ProtustrankaWithAdressOIB>
    <izvorni_sadrzaj>SLOGA, proizvodno uslužna zadruga, OIB 48417714214, Bleiburških žrtava 8, 22300 Knin</izvorni_sadrzaj>
    <derivirana_varijabla naziv="DomainObject.Predmet.ProtustrankaWithAdressOIB_1">SLOGA, proizvodno uslužna zadruga, OIB 48417714214, Bleiburških žrtava 8, 22300 Knin</derivirana_varijabla>
  </DomainObject.Predmet.ProtustrankaWithAdressOIB>
  <DomainObject.Predmet.ProtustrankaNazivFormated>
    <izvorni_sadrzaj>SLOGA, proizvodno uslužna zadruga</izvorni_sadrzaj>
    <derivirana_varijabla naziv="DomainObject.Predmet.ProtustrankaNazivFormated_1">SLOGA, proizvodno uslužna zadruga</derivirana_varijabla>
  </DomainObject.Predmet.ProtustrankaNazivFormated>
  <DomainObject.Predmet.ProtustrankaNazivFormatedOIB>
    <izvorni_sadrzaj>SLOGA, proizvodno uslužna zadruga, OIB 48417714214</izvorni_sadrzaj>
    <derivirana_varijabla naziv="DomainObject.Predmet.ProtustrankaNazivFormatedOIB_1">SLOGA, proizvodno uslužna zadruga, OIB 48417714214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SLOGA, proizvodno uslužna zadruga</item>
    </izvorni_sadrzaj>
    <derivirana_varijabla naziv="DomainObject.Predmet.ProtuStrankaListFormated_1">
      <item>SLOGA, proizvodno uslužna zadruga</item>
    </derivirana_varijabla>
  </DomainObject.Predmet.ProtuStrankaListFormated>
  <DomainObject.Predmet.ProtuStrankaListFormatedOIB>
    <izvorni_sadrzaj>
      <item>SLOGA, proizvodno uslužna zadruga, OIB 48417714214</item>
    </izvorni_sadrzaj>
    <derivirana_varijabla naziv="DomainObject.Predmet.ProtuStrankaListFormatedOIB_1">
      <item>SLOGA, proizvodno uslužna zadruga, OIB 48417714214</item>
    </derivirana_varijabla>
  </DomainObject.Predmet.ProtuStrankaListFormatedOIB>
  <DomainObject.Predmet.ProtuStrankaListFormatedWithAdress>
    <izvorni_sadrzaj>
      <item>SLOGA, proizvodno uslužna zadruga, Bleiburških žrtava 8, 22300 Knin</item>
    </izvorni_sadrzaj>
    <derivirana_varijabla naziv="DomainObject.Predmet.ProtuStrankaListFormatedWithAdress_1">
      <item>SLOGA, proizvodno uslužna zadruga, Bleiburških žrtava 8, 22300 Knin</item>
    </derivirana_varijabla>
  </DomainObject.Predmet.ProtuStrankaListFormatedWithAdress>
  <DomainObject.Predmet.ProtuStrankaListFormatedWithAdressOIB>
    <izvorni_sadrzaj>
      <item>SLOGA, proizvodno uslužna zadruga, OIB 48417714214, Bleiburških žrtava 8, 22300 Knin</item>
    </izvorni_sadrzaj>
    <derivirana_varijabla naziv="DomainObject.Predmet.ProtuStrankaListFormatedWithAdressOIB_1">
      <item>SLOGA, proizvodno uslužna zadruga, OIB 48417714214, Bleiburških žrtava 8, 22300 Knin</item>
    </derivirana_varijabla>
  </DomainObject.Predmet.ProtuStrankaListFormatedWithAdressOIB>
  <DomainObject.Predmet.ProtuStrankaListNazivFormated>
    <izvorni_sadrzaj>
      <item>SLOGA, proizvodno uslužna zadruga</item>
    </izvorni_sadrzaj>
    <derivirana_varijabla naziv="DomainObject.Predmet.ProtuStrankaListNazivFormated_1">
      <item>SLOGA, proizvodno uslužna zadruga</item>
    </derivirana_varijabla>
  </DomainObject.Predmet.ProtuStrankaListNazivFormated>
  <DomainObject.Predmet.ProtuStrankaListNazivFormatedOIB>
    <izvorni_sadrzaj>
      <item>SLOGA, proizvodno uslužna zadruga, OIB 48417714214</item>
    </izvorni_sadrzaj>
    <derivirana_varijabla naziv="DomainObject.Predmet.ProtuStrankaListNazivFormatedOIB_1">
      <item>SLOGA, proizvodno uslužna zadruga, OIB 48417714214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SLOGA, proizvodno uslužna zadruga</izvorni_sadrzaj>
    <derivirana_varijabla naziv="DomainObject.Predmet.ProtustrankaIDrugi_1">SLOGA, proizvodno 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SLOGA, proizvodno uslužna zadruga, OIB 48417714214, Bleiburških žrtava 8, 22300 Knin</izvorni_sadrzaj>
    <derivirana_varijabla naziv="DomainObject.Predmet.ProtustrankaIDrugiAdressOIB_1">SLOGA, proizvodno uslužna zadruga, OIB 48417714214, Bleiburških žrtava 8,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SLOGA, proizvodno uslužna zadruga</item>
    </izvorni_sadrzaj>
    <derivirana_varijabla naziv="DomainObject.Predmet.SudioniciListNaziv_1">
      <item>FINA - Podružnica Šibenik</item>
      <item>SLOGA, proizvodno uslužna zadruga</item>
    </derivirana_varijabla>
  </DomainObject.Predmet.SudioniciListNaziv>
  <DomainObject.Predmet.SudioniciListAdressOIB>
    <izvorni_sadrzaj>
      <item>FINA - Podružnica Šibenik, OIB 85821130368, Perivoj L. Marune 1,22000 Šibenik</item>
      <item>SLOGA, proizvodno uslužna zadruga, OIB 48417714214, Bleiburških žrtava 8,22300 Knin</item>
    </izvorni_sadrzaj>
    <derivirana_varijabla naziv="DomainObject.Predmet.SudioniciListAdressOIB_1">
      <item>FINA - Podružnica Šibenik, OIB 85821130368, Perivoj L. Marune 1,22000 Šibenik</item>
      <item>SLOGA, proizvodno uslužna zadruga, OIB 48417714214, Bleiburških žrtava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48417714214</item>
    </izvorni_sadrzaj>
    <derivirana_varijabla naziv="DomainObject.Predmet.SudioniciListNazivOIB_1">
      <item>, OIB 85821130368</item>
      <item>, OIB 48417714214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C2C09-C51E-4C7B-83B2-C7B3D3AF7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531</properties:Words>
  <properties:Characters>2966</properties:Characters>
  <properties:Lines>98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2016-04-08T08:15:00Z</dcterms:created>
  <dc:creator>mgulin1</dc:creator>
  <cp:lastModifiedBy>Terezija Goreta</cp:lastModifiedBy>
  <cp:lastPrinted>2017-01-24T13:56:00Z</cp:lastPrinted>
  <dcterms:modified xmlns:xsi="http://www.w3.org/2001/XMLSchema-instance" xsi:type="dcterms:W3CDTF">2017-01-25T10:16:00Z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