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4c4a" w14:paraId="d5b4c4a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51</w:t>
      </w:r>
      <w:r w:rsidR="00993C24">
        <w:t>8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D1D7A">
        <w:t xml:space="preserve"> </w:t>
      </w:r>
      <w:proofErr w:type="spellStart"/>
      <w:r w:rsidR="00993C24" w:rsidRPr="00993C24">
        <w:t>NutraGold</w:t>
      </w:r>
      <w:proofErr w:type="spellEnd"/>
      <w:r w:rsidR="00993C24" w:rsidRPr="00993C24">
        <w:t xml:space="preserve"> Pet </w:t>
      </w:r>
      <w:proofErr w:type="spellStart"/>
      <w:r w:rsidR="00993C24" w:rsidRPr="00993C24">
        <w:t>Food</w:t>
      </w:r>
      <w:proofErr w:type="spellEnd"/>
      <w:r w:rsidR="00993C24" w:rsidRPr="00993C24">
        <w:t xml:space="preserve"> d.o.o. za trgovinu i usluge</w:t>
      </w:r>
      <w:r w:rsidR="00993C24">
        <w:t xml:space="preserve"> Zagreb, Ulica Križnog puta 19, </w:t>
      </w:r>
      <w:proofErr w:type="spellStart"/>
      <w:r w:rsidR="00993C24">
        <w:t>OIB</w:t>
      </w:r>
      <w:proofErr w:type="spellEnd"/>
      <w:r w:rsidR="00993C24">
        <w:t xml:space="preserve">: </w:t>
      </w:r>
      <w:r w:rsidR="00993C24" w:rsidRPr="00993C24">
        <w:t>14129943864</w:t>
      </w:r>
      <w:r w:rsidR="00993C24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993C24">
        <w:t xml:space="preserve">29.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proofErr w:type="spellStart"/>
      <w:r w:rsidR="00993C24" w:rsidRPr="00993C24">
        <w:t>NutraGold</w:t>
      </w:r>
      <w:proofErr w:type="spellEnd"/>
      <w:r w:rsidR="00993C24" w:rsidRPr="00993C24">
        <w:t xml:space="preserve"> Pet </w:t>
      </w:r>
      <w:proofErr w:type="spellStart"/>
      <w:r w:rsidR="00993C24" w:rsidRPr="00993C24">
        <w:t>Food</w:t>
      </w:r>
      <w:proofErr w:type="spellEnd"/>
      <w:r w:rsidR="00993C24" w:rsidRPr="00993C24">
        <w:t xml:space="preserve"> d.o.o. za trgovinu i usluge</w:t>
      </w:r>
      <w:r w:rsidR="00993C24">
        <w:t xml:space="preserve"> Zagreb, Ulica Križnog puta 19, </w:t>
      </w:r>
      <w:proofErr w:type="spellStart"/>
      <w:r w:rsidR="00993C24">
        <w:t>OIB</w:t>
      </w:r>
      <w:proofErr w:type="spellEnd"/>
      <w:r w:rsidR="00993C24">
        <w:t xml:space="preserve">: </w:t>
      </w:r>
      <w:r w:rsidR="00993C24" w:rsidRPr="00993C24">
        <w:t>14129943864</w:t>
      </w:r>
      <w:r w:rsidR="00993C24">
        <w:t>, iznosi 13.501,05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97247">
        <w:t xml:space="preserve"> </w:t>
      </w:r>
      <w:proofErr w:type="spellStart"/>
      <w:r w:rsidR="00993C24">
        <w:t>Imre</w:t>
      </w:r>
      <w:proofErr w:type="spellEnd"/>
      <w:r w:rsidR="00993C24">
        <w:t xml:space="preserve"> </w:t>
      </w:r>
      <w:proofErr w:type="spellStart"/>
      <w:r w:rsidR="00993C24">
        <w:t>Laszlo</w:t>
      </w:r>
      <w:proofErr w:type="spellEnd"/>
      <w:r w:rsidR="00993C24">
        <w:t xml:space="preserve"> </w:t>
      </w:r>
      <w:proofErr w:type="spellStart"/>
      <w:r w:rsidR="00993C24">
        <w:t>Heczei</w:t>
      </w:r>
      <w:proofErr w:type="spellEnd"/>
      <w:r w:rsidR="00993C24">
        <w:t xml:space="preserve"> iz Budimpešte, Mađarska</w:t>
      </w:r>
      <w:r w:rsidR="001B210B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51</w:t>
      </w:r>
      <w:r w:rsidR="00993C24">
        <w:t>8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993C24">
        <w:t>29.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C229A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C229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229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29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29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C229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229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29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29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St-518/2018</izvorni_sadrzaj>
    <derivirana_varijabla naziv="DomainObject.Predmet.OznakaBroj_1">St-518/2018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NutraGold Pet Food d.o.o. za trgovinu i usluge</izvorni_sadrzaj>
    <derivirana_varijabla naziv="DomainObject.Predmet.ProtustrankaFormated_1">  NutraGold Pet Food d.o.o. za trgovinu i usluge</derivirana_varijabla>
  </DomainObject.Predmet.ProtustrankaFormated>
  <DomainObject.Predmet.ProtustrankaFormatedOIB>
    <izvorni_sadrzaj>  NutraGold Pet Food d.o.o. za trgovinu i usluge, OIB 14129943864</izvorni_sadrzaj>
    <derivirana_varijabla naziv="DomainObject.Predmet.ProtustrankaFormatedOIB_1">  NutraGold Pet Food d.o.o. za trgovinu i usluge, OIB 14129943864</derivirana_varijabla>
  </DomainObject.Predmet.ProtustrankaFormatedOIB>
  <DomainObject.Predmet.ProtustrankaFormatedWithAdress>
    <izvorni_sadrzaj> NutraGold Pet Food d.o.o. za trgovinu i usluge, Ulica Križnog puta 19, 10000 Zagreb</izvorni_sadrzaj>
    <derivirana_varijabla naziv="DomainObject.Predmet.ProtustrankaFormatedWithAdress_1"> NutraGold Pet Food d.o.o. za trgovinu i usluge, Ulica Križnog puta 19, 10000 Zagreb</derivirana_varijabla>
  </DomainObject.Predmet.ProtustrankaFormatedWithAdress>
  <DomainObject.Predmet.ProtustrankaFormatedWithAdressOIB>
    <izvorni_sadrzaj> NutraGold Pet Food d.o.o. za trgovinu i usluge, OIB 14129943864, Ulica Križnog puta 19, 10000 Zagreb</izvorni_sadrzaj>
    <derivirana_varijabla naziv="DomainObject.Predmet.ProtustrankaFormatedWithAdressOIB_1"> NutraGold Pet Food d.o.o. za trgovinu i usluge, OIB 14129943864, Ulica Križnog puta 19, 10000 Zagreb</derivirana_varijabla>
  </DomainObject.Predmet.ProtustrankaFormatedWithAdressOIB>
  <DomainObject.Predmet.ProtustrankaWithAdress>
    <izvorni_sadrzaj>NutraGold Pet Food d.o.o. za trgovinu i usluge Ulica Križnog puta 19, 10000 Zagreb</izvorni_sadrzaj>
    <derivirana_varijabla naziv="DomainObject.Predmet.ProtustrankaWithAdress_1">NutraGold Pet Food d.o.o. za trgovinu i usluge Ulica Križnog puta 19, 10000 Zagreb</derivirana_varijabla>
  </DomainObject.Predmet.ProtustrankaWithAdress>
  <DomainObject.Predmet.ProtustrankaWithAdressOIB>
    <izvorni_sadrzaj>NutraGold Pet Food d.o.o. za trgovinu i usluge, OIB 14129943864, Ulica Križnog puta 19, 10000 Zagreb</izvorni_sadrzaj>
    <derivirana_varijabla naziv="DomainObject.Predmet.ProtustrankaWithAdressOIB_1">NutraGold Pet Food d.o.o. za trgovinu i usluge, OIB 14129943864, Ulica Križnog puta 19, 10000 Zagreb</derivirana_varijabla>
  </DomainObject.Predmet.ProtustrankaWithAdressOIB>
  <DomainObject.Predmet.ProtustrankaNazivFormated>
    <izvorni_sadrzaj>NutraGold Pet Food d.o.o. za trgovinu i usluge</izvorni_sadrzaj>
    <derivirana_varijabla naziv="DomainObject.Predmet.ProtustrankaNazivFormated_1">NutraGold Pet Food d.o.o. za trgovinu i usluge</derivirana_varijabla>
  </DomainObject.Predmet.ProtustrankaNazivFormated>
  <DomainObject.Predmet.ProtustrankaNazivFormatedOIB>
    <izvorni_sadrzaj>NutraGold Pet Food d.o.o. za trgovinu i usluge, OIB 14129943864</izvorni_sadrzaj>
    <derivirana_varijabla naziv="DomainObject.Predmet.ProtustrankaNazivFormatedOIB_1">NutraGold Pet Food d.o.o. za trgovinu i usluge, OIB 14129943864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NutraGold Pet Food d.o.o. za trgovinu i usluge</item>
    </izvorni_sadrzaj>
    <derivirana_varijabla naziv="DomainObject.Predmet.ProtuStrankaListFormated_1">
      <item>NutraGold Pet Food d.o.o. za trgovinu i usluge</item>
    </derivirana_varijabla>
  </DomainObject.Predmet.ProtuStrankaListFormated>
  <DomainObject.Predmet.ProtuStrankaListFormatedOIB>
    <izvorni_sadrzaj>
      <item>NutraGold Pet Food d.o.o. za trgovinu i usluge, OIB 14129943864</item>
    </izvorni_sadrzaj>
    <derivirana_varijabla naziv="DomainObject.Predmet.ProtuStrankaListFormatedOIB_1">
      <item>NutraGold Pet Food d.o.o. za trgovinu i usluge, OIB 14129943864</item>
    </derivirana_varijabla>
  </DomainObject.Predmet.ProtuStrankaListFormatedOIB>
  <DomainObject.Predmet.ProtuStrankaListFormatedWithAdress>
    <izvorni_sadrzaj>
      <item>NutraGold Pet Food d.o.o. za trgovinu i usluge, Ulica Križnog puta 19, 10000 Zagreb</item>
    </izvorni_sadrzaj>
    <derivirana_varijabla naziv="DomainObject.Predmet.ProtuStrankaListFormatedWithAdress_1">
      <item>NutraGold Pet Food d.o.o. za trgovinu i usluge, Ulica Križnog puta 19, 10000 Zagreb</item>
    </derivirana_varijabla>
  </DomainObject.Predmet.ProtuStrankaListFormatedWithAdress>
  <DomainObject.Predmet.ProtuStrankaListFormatedWithAdressOIB>
    <izvorni_sadrzaj>
      <item>NutraGold Pet Food d.o.o. za trgovinu i usluge, OIB 14129943864, Ulica Križnog puta 19, 10000 Zagreb</item>
    </izvorni_sadrzaj>
    <derivirana_varijabla naziv="DomainObject.Predmet.ProtuStrankaListFormatedWithAdressOIB_1">
      <item>NutraGold Pet Food d.o.o. za trgovinu i usluge, OIB 14129943864, Ulica Križnog puta 19, 10000 Zagreb</item>
    </derivirana_varijabla>
  </DomainObject.Predmet.ProtuStrankaListFormatedWithAdressOIB>
  <DomainObject.Predmet.ProtuStrankaListNazivFormated>
    <izvorni_sadrzaj>
      <item>NutraGold Pet Food d.o.o. za trgovinu i usluge</item>
    </izvorni_sadrzaj>
    <derivirana_varijabla naziv="DomainObject.Predmet.ProtuStrankaListNazivFormated_1">
      <item>NutraGold Pet Food d.o.o. za trgovinu i usluge</item>
    </derivirana_varijabla>
  </DomainObject.Predmet.ProtuStrankaListNazivFormated>
  <DomainObject.Predmet.ProtuStrankaListNazivFormatedOIB>
    <izvorni_sadrzaj>
      <item>NutraGold Pet Food d.o.o. za trgovinu i usluge, OIB 14129943864</item>
    </izvorni_sadrzaj>
    <derivirana_varijabla naziv="DomainObject.Predmet.ProtuStrankaListNazivFormatedOIB_1">
      <item>NutraGold Pet Food d.o.o. za trgovinu i usluge, OIB 14129943864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NutraGold Pet Food d.o.o. za trgovinu i usluge</izvorni_sadrzaj>
    <derivirana_varijabla naziv="DomainObject.Predmet.ProtustrankaIDrugi_1">NutraGold Pet Food d.o.o. za trgovinu i usluge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NutraGold Pet Food d.o.o. za trgovinu i usluge, OIB 14129943864, Ulica Križnog puta 19, 10000 Zagreb</izvorni_sadrzaj>
    <derivirana_varijabla naziv="DomainObject.Predmet.ProtustrankaIDrugiAdressOIB_1">NutraGold Pet Food d.o.o. za trgovinu i usluge, OIB 14129943864, Ulica Križnog puta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NutraGold Pet Food d.o.o. za trgovinu i usluge</item>
      <item>FINA Regionalni centar Zagreb</item>
    </izvorni_sadrzaj>
    <derivirana_varijabla naziv="DomainObject.Predmet.SudioniciListNaziv_1">
      <item>NutraGold Pet Food d.o.o. za trgovinu i usluge</item>
      <item>FINA Regionalni centar Zagreb</item>
    </derivirana_varijabla>
  </DomainObject.Predmet.SudioniciListNaziv>
  <DomainObject.Predmet.SudioniciListAdressOIB>
    <izvorni_sadrzaj>
      <item>NutraGold Pet Food d.o.o. za trgovinu i usluge, OIB 14129943864, Ulica Križnog puta 19,10000 Zagreb</item>
      <item>FINA Regionalni centar Zagreb, OIB 85821130368, FINA Regionalni centar Zagreb,10000 Zagreb</item>
    </izvorni_sadrzaj>
    <derivirana_varijabla naziv="DomainObject.Predmet.SudioniciListAdressOIB_1">
      <item>NutraGold Pet Food d.o.o. za trgovinu i usluge, OIB 14129943864, Ulica Križnog puta 19,10000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14129943864</item>
      <item>, OIB 85821130368</item>
    </izvorni_sadrzaj>
    <derivirana_varijabla naziv="DomainObject.Predmet.SudioniciListNazivOIB_1">
      <item>, OIB 14129943864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1954</properties:Characters>
  <properties:Lines>46</properties:Lines>
  <properties:Paragraphs>15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2018-08-29T07:19:00Z</cp:lastPrinted>
  <dcterms:modified xmlns:xsi="http://www.w3.org/2001/XMLSchema-instance" xsi:type="dcterms:W3CDTF">2018-08-29T07:20:00Z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