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f31c" w14:paraId="b10f31c" w:rsidRDefault="00156D55" w:rsidP="00156D55" w:rsidR="00156D55" w:rsidRPr="00260A14">
      <w:pPr>
        <w15:collapsed w:val="false"/>
      </w:pPr>
      <w:bookmarkStart w:name="_GoBack" w:id="0"/>
      <w:bookmarkEnd w:id="0"/>
      <w:r w:rsidRPr="00260A14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6D55" w:rsidP="00156D55" w:rsidR="00156D55" w:rsidRPr="00260A14">
      <w:r w:rsidRPr="00260A14">
        <w:t>REPUBLIKA HRVATSKA</w:t>
      </w:r>
    </w:p>
    <w:p w:rsidRDefault="00156D55" w:rsidP="00156D55" w:rsidR="00156D55" w:rsidRPr="00260A14">
      <w:r w:rsidRPr="00260A14">
        <w:t>TRGOVAČKI SUD U ZAGREBU</w:t>
      </w:r>
    </w:p>
    <w:p w:rsidRDefault="00156D55" w:rsidP="00156D55" w:rsidR="00156D55" w:rsidRPr="00260A14">
      <w:r w:rsidRPr="00260A14">
        <w:t xml:space="preserve">Zagreb, Amruševa 2/II     </w:t>
      </w:r>
      <w:r w:rsidRPr="00260A14">
        <w:tab/>
      </w:r>
      <w:r w:rsidRPr="00260A14">
        <w:tab/>
      </w:r>
      <w:r w:rsidRPr="00260A14">
        <w:tab/>
      </w:r>
      <w:r w:rsidRPr="00260A14">
        <w:tab/>
      </w:r>
      <w:r w:rsidRPr="00260A14">
        <w:tab/>
      </w:r>
      <w:r w:rsidRPr="00260A14">
        <w:tab/>
      </w:r>
    </w:p>
    <w:p w:rsidRDefault="00156D55" w:rsidP="00156D55" w:rsidR="00156D55"/>
    <w:p w:rsidRDefault="00260A14" w:rsidP="00156D55" w:rsidR="00260A14" w:rsidRPr="00260A14"/>
    <w:p w:rsidRDefault="00156D55" w:rsidP="00156D55" w:rsidR="00156D55" w:rsidRPr="00260A14">
      <w:pPr>
        <w:jc w:val="center"/>
      </w:pPr>
    </w:p>
    <w:p w:rsidRDefault="00156D55" w:rsidP="00156D55" w:rsidR="00156D55" w:rsidRPr="00260A14">
      <w:pPr>
        <w:jc w:val="center"/>
      </w:pPr>
      <w:r w:rsidRPr="00260A14">
        <w:t>R E P U B L I K A   H R V A T S K A</w:t>
      </w:r>
    </w:p>
    <w:p w:rsidRDefault="00156D55" w:rsidP="00156D55" w:rsidR="00156D55" w:rsidRPr="00260A14">
      <w:pPr>
        <w:jc w:val="center"/>
      </w:pPr>
      <w:r w:rsidRPr="00260A14">
        <w:t>R J E Š E NJ E</w:t>
      </w:r>
    </w:p>
    <w:p w:rsidRDefault="00156D55" w:rsidP="00156D55" w:rsidR="00156D55" w:rsidRPr="00260A14">
      <w:pPr>
        <w:jc w:val="center"/>
      </w:pPr>
    </w:p>
    <w:p w:rsidRDefault="00156D55" w:rsidP="00156D55" w:rsidR="00156D55" w:rsidRPr="00260A14">
      <w:pPr>
        <w:ind w:firstLine="708"/>
        <w:jc w:val="both"/>
      </w:pPr>
      <w:r w:rsidRPr="00260A14">
        <w:t>Trgovački sud u Zagrebu, po sucu Nikoli Ribarić, u predstečajnom postupku u povodu prijedloga dužnika SCM Consultant j.d.o.o., Zagreb (Grad Zagreb), Kostanjevec 4 E, OIB: 86943017818, dana 3. lipnja 2019. godine</w:t>
      </w:r>
    </w:p>
    <w:p w:rsidRDefault="00802B4E" w:rsidP="006E687C" w:rsidR="00802B4E" w:rsidRPr="00260A14">
      <w:pPr>
        <w:jc w:val="center"/>
      </w:pPr>
    </w:p>
    <w:p w:rsidRDefault="006E687C" w:rsidP="006E687C" w:rsidR="00952AD6" w:rsidRPr="00260A14">
      <w:pPr>
        <w:jc w:val="center"/>
        <w:rPr>
          <w:b/>
        </w:rPr>
      </w:pPr>
      <w:r w:rsidRPr="00260A14">
        <w:t>z a k lj u č i o  j e</w:t>
      </w:r>
    </w:p>
    <w:p w:rsidRDefault="0042407B" w:rsidP="0042407B" w:rsidR="0042407B" w:rsidRPr="00260A14">
      <w:pPr>
        <w:jc w:val="center"/>
        <w:rPr>
          <w:b/>
        </w:rPr>
      </w:pPr>
    </w:p>
    <w:p w:rsidRDefault="00850C98" w:rsidP="00290051" w:rsidR="009648A2" w:rsidRPr="00260A14">
      <w:pPr>
        <w:ind w:firstLine="708"/>
        <w:jc w:val="both"/>
      </w:pPr>
      <w:r w:rsidRPr="00260A14">
        <w:t xml:space="preserve">Ročište za glasovanje o planu restrukturiranja </w:t>
      </w:r>
      <w:r w:rsidR="0017606F" w:rsidRPr="00260A14">
        <w:t xml:space="preserve">dužnika </w:t>
      </w:r>
      <w:r w:rsidR="00156D55" w:rsidRPr="00260A14">
        <w:t>SCM Consultant j.d.o.o., Zagreb (Grad Zagreb), Kostanjevec 4 E, OIB: 86943017818</w:t>
      </w:r>
      <w:r w:rsidR="002C7B2D" w:rsidRPr="00260A14">
        <w:t>,</w:t>
      </w:r>
      <w:r w:rsidR="0017606F" w:rsidRPr="00260A14">
        <w:t xml:space="preserve"> </w:t>
      </w:r>
      <w:r w:rsidRPr="00260A14">
        <w:t>određuje se za dan</w:t>
      </w:r>
      <w:r w:rsidR="00427F7A" w:rsidRPr="00260A14">
        <w:t>:</w:t>
      </w:r>
    </w:p>
    <w:p w:rsidRDefault="005C35E5" w:rsidP="00290051" w:rsidR="005C35E5" w:rsidRPr="00260A14">
      <w:pPr>
        <w:ind w:firstLine="708"/>
        <w:jc w:val="both"/>
      </w:pPr>
    </w:p>
    <w:p w:rsidRDefault="00D36ED9" w:rsidP="001D20DA" w:rsidR="001D20DA" w:rsidRPr="00260A14">
      <w:pPr>
        <w:ind w:firstLine="372" w:left="708"/>
        <w:jc w:val="center"/>
        <w:rPr>
          <w:b/>
        </w:rPr>
      </w:pPr>
      <w:r w:rsidRPr="00260A14">
        <w:rPr>
          <w:b/>
        </w:rPr>
        <w:t>2</w:t>
      </w:r>
      <w:r w:rsidR="00040AC6" w:rsidRPr="00260A14">
        <w:rPr>
          <w:b/>
        </w:rPr>
        <w:t>.</w:t>
      </w:r>
      <w:r w:rsidR="00E2668B" w:rsidRPr="00260A14">
        <w:rPr>
          <w:b/>
        </w:rPr>
        <w:t xml:space="preserve"> </w:t>
      </w:r>
      <w:r w:rsidR="00260A14" w:rsidRPr="00260A14">
        <w:rPr>
          <w:b/>
        </w:rPr>
        <w:t>srpnja</w:t>
      </w:r>
      <w:r w:rsidR="00DD2130" w:rsidRPr="00260A14">
        <w:rPr>
          <w:b/>
        </w:rPr>
        <w:t xml:space="preserve"> 201</w:t>
      </w:r>
      <w:r w:rsidR="00E2668B" w:rsidRPr="00260A14">
        <w:rPr>
          <w:b/>
        </w:rPr>
        <w:t>9</w:t>
      </w:r>
      <w:r w:rsidR="00040AC6" w:rsidRPr="00260A14">
        <w:t xml:space="preserve">. </w:t>
      </w:r>
      <w:r w:rsidR="002730D8" w:rsidRPr="00260A14">
        <w:rPr>
          <w:b/>
        </w:rPr>
        <w:t xml:space="preserve">u </w:t>
      </w:r>
      <w:r w:rsidR="002C7B2D" w:rsidRPr="00260A14">
        <w:rPr>
          <w:b/>
        </w:rPr>
        <w:t>1</w:t>
      </w:r>
      <w:r w:rsidRPr="00260A14">
        <w:rPr>
          <w:b/>
        </w:rPr>
        <w:t>3</w:t>
      </w:r>
      <w:r w:rsidR="002C7B2D" w:rsidRPr="00260A14">
        <w:rPr>
          <w:b/>
        </w:rPr>
        <w:t>,00</w:t>
      </w:r>
      <w:r w:rsidR="002730D8" w:rsidRPr="00260A14">
        <w:rPr>
          <w:b/>
        </w:rPr>
        <w:t xml:space="preserve"> sati</w:t>
      </w:r>
    </w:p>
    <w:p w:rsidRDefault="001D20DA" w:rsidP="001D20DA" w:rsidR="001D20DA" w:rsidRPr="00260A14">
      <w:pPr>
        <w:ind w:firstLine="372" w:left="708"/>
        <w:jc w:val="center"/>
        <w:rPr>
          <w:b/>
          <w:color w:val="FF0000"/>
        </w:rPr>
      </w:pPr>
    </w:p>
    <w:p w:rsidRDefault="002730D8" w:rsidP="001D20DA" w:rsidR="002730D8" w:rsidRPr="00260A14">
      <w:pPr>
        <w:jc w:val="both"/>
      </w:pPr>
      <w:r w:rsidRPr="00260A14">
        <w:t xml:space="preserve">u zgradi Trgovačkog suda u Zagrebu, Petrinjska 8, soba broj 96/II  (mala dvorana)   </w:t>
      </w:r>
    </w:p>
    <w:p w:rsidRDefault="005C554A" w:rsidP="001D20DA" w:rsidR="002730D8" w:rsidRPr="00260A14">
      <w:pPr>
        <w:jc w:val="both"/>
      </w:pPr>
      <w:r w:rsidRPr="00260A14">
        <w:t>na koje se ročište  objavom ovog zaključka na e-oglasna ploča suda pozivaju</w:t>
      </w:r>
      <w:r w:rsidR="002730D8" w:rsidRPr="00260A14">
        <w:t>:</w:t>
      </w:r>
    </w:p>
    <w:p w:rsidRDefault="0017606F" w:rsidP="005C554A" w:rsidR="0017606F" w:rsidRPr="00260A14">
      <w:pPr>
        <w:ind w:firstLine="372"/>
        <w:jc w:val="both"/>
      </w:pPr>
    </w:p>
    <w:p w:rsidRDefault="002730D8" w:rsidP="002730D8" w:rsidR="002730D8" w:rsidRPr="00260A14">
      <w:pPr>
        <w:ind w:left="705"/>
      </w:pPr>
      <w:r w:rsidRPr="00260A14">
        <w:t>-</w:t>
      </w:r>
      <w:r w:rsidR="001D20DA" w:rsidRPr="00260A14">
        <w:t xml:space="preserve"> dužnik </w:t>
      </w:r>
    </w:p>
    <w:p w:rsidRDefault="00D0065F" w:rsidP="0012327E" w:rsidR="00EA6CDB" w:rsidRPr="00260A14">
      <w:pPr>
        <w:ind w:left="705"/>
      </w:pPr>
      <w:r w:rsidRPr="00260A14">
        <w:t>-</w:t>
      </w:r>
      <w:r w:rsidR="001D20DA" w:rsidRPr="00260A14">
        <w:t xml:space="preserve"> </w:t>
      </w:r>
      <w:r w:rsidR="00EA6CDB" w:rsidRPr="00260A14">
        <w:t xml:space="preserve">punomoćnik </w:t>
      </w:r>
      <w:r w:rsidR="00EA73B6" w:rsidRPr="00260A14">
        <w:t xml:space="preserve">dužnika </w:t>
      </w:r>
      <w:r w:rsidR="00D36ED9" w:rsidRPr="00260A14">
        <w:t>Pavao Mrkonjić</w:t>
      </w:r>
      <w:r w:rsidR="0012327E" w:rsidRPr="00260A14">
        <w:t>,</w:t>
      </w:r>
    </w:p>
    <w:p w:rsidRDefault="002730D8" w:rsidP="00EB3941" w:rsidR="002730D8" w:rsidRPr="00260A14">
      <w:pPr>
        <w:ind w:left="705"/>
      </w:pPr>
      <w:r w:rsidRPr="00260A14">
        <w:t>-</w:t>
      </w:r>
      <w:r w:rsidR="001D20DA" w:rsidRPr="00260A14">
        <w:t xml:space="preserve"> </w:t>
      </w:r>
      <w:r w:rsidRPr="00260A14">
        <w:t xml:space="preserve">zz dužnika </w:t>
      </w:r>
      <w:r w:rsidR="00EB3941" w:rsidRPr="00260A14">
        <w:t>DAMIR JOZIĆ, OIB: 01317367750, Zagreb, KOSTANJEVEC 4/E</w:t>
      </w:r>
    </w:p>
    <w:p w:rsidRDefault="002730D8" w:rsidP="00B0385D" w:rsidR="004039F9" w:rsidRPr="00260A14">
      <w:pPr>
        <w:ind w:left="705"/>
      </w:pPr>
      <w:r w:rsidRPr="00260A14">
        <w:t>-</w:t>
      </w:r>
      <w:r w:rsidR="001D20DA" w:rsidRPr="00260A14">
        <w:t xml:space="preserve"> </w:t>
      </w:r>
      <w:r w:rsidRPr="00260A14">
        <w:t>povjeren</w:t>
      </w:r>
      <w:r w:rsidR="005C554A" w:rsidRPr="00260A14">
        <w:t>i</w:t>
      </w:r>
      <w:r w:rsidRPr="00260A14">
        <w:t>k</w:t>
      </w:r>
      <w:r w:rsidR="00E65341" w:rsidRPr="00260A14">
        <w:t xml:space="preserve"> </w:t>
      </w:r>
      <w:r w:rsidR="00EB3941" w:rsidRPr="00260A14">
        <w:t>Markičević Miron,</w:t>
      </w:r>
    </w:p>
    <w:p w:rsidRDefault="002730D8" w:rsidP="005C554A" w:rsidR="005C554A" w:rsidRPr="00260A14">
      <w:pPr>
        <w:jc w:val="both"/>
      </w:pPr>
      <w:r w:rsidRPr="00260A14">
        <w:tab/>
        <w:t>-</w:t>
      </w:r>
      <w:r w:rsidR="00260A14">
        <w:t xml:space="preserve"> </w:t>
      </w:r>
      <w:r w:rsidR="005C554A" w:rsidRPr="00260A14">
        <w:t>vjerovnici dužnika navedeni u popisu vjerovnika i prava glasa koja im pripadaju (članak 57. Stečajnog zakona</w:t>
      </w:r>
      <w:r w:rsidR="00290051" w:rsidRPr="00260A14">
        <w:t xml:space="preserve">, </w:t>
      </w:r>
      <w:r w:rsidR="005C554A" w:rsidRPr="00260A14">
        <w:t>N.N.br. 71/15, dalje: SZ), koji popis je javno objavljen na e-oglasnoj ploči Trgovačkog suda</w:t>
      </w:r>
    </w:p>
    <w:p w:rsidRDefault="002730D8" w:rsidP="005C554A" w:rsidR="002730D8" w:rsidRPr="00260A14">
      <w:pPr>
        <w:jc w:val="both"/>
      </w:pPr>
      <w:r w:rsidRPr="00260A14">
        <w:t xml:space="preserve"> </w:t>
      </w:r>
    </w:p>
    <w:p w:rsidRDefault="009648A2" w:rsidP="009648A2" w:rsidR="009648A2" w:rsidRPr="00260A14">
      <w:pPr>
        <w:jc w:val="both"/>
      </w:pPr>
    </w:p>
    <w:p w:rsidRDefault="00D47B9A" w:rsidP="00D47B9A" w:rsidR="00D47B9A" w:rsidRPr="00260A14">
      <w:pPr>
        <w:ind w:firstLine="360"/>
        <w:jc w:val="both"/>
      </w:pPr>
      <w:r w:rsidRPr="00260A14">
        <w:tab/>
      </w:r>
      <w:r w:rsidR="00B0385D" w:rsidRPr="00260A14">
        <w:rPr>
          <w:b/>
        </w:rPr>
        <w:t>N</w:t>
      </w:r>
      <w:r w:rsidRPr="00260A14">
        <w:rPr>
          <w:b/>
        </w:rPr>
        <w:t>apomena</w:t>
      </w:r>
      <w:r w:rsidRPr="00260A14">
        <w:t>:</w:t>
      </w:r>
    </w:p>
    <w:p w:rsidRDefault="00D47B9A" w:rsidP="00D47B9A" w:rsidR="009519C9" w:rsidRPr="00260A14">
      <w:pPr>
        <w:ind w:firstLine="708"/>
        <w:jc w:val="both"/>
      </w:pPr>
      <w:r w:rsidRPr="00260A14">
        <w:t>-</w:t>
      </w:r>
      <w:r w:rsidR="00B0385D" w:rsidRPr="00260A14">
        <w:t xml:space="preserve"> </w:t>
      </w:r>
      <w:r w:rsidR="00E30BD5" w:rsidRPr="00260A14">
        <w:t xml:space="preserve">vjerovnici </w:t>
      </w:r>
      <w:r w:rsidR="009519C9" w:rsidRPr="00260A14">
        <w:t xml:space="preserve">dužnika </w:t>
      </w:r>
      <w:r w:rsidR="00E30BD5" w:rsidRPr="00260A14">
        <w:t>na</w:t>
      </w:r>
      <w:r w:rsidR="00EC32DC" w:rsidRPr="00260A14">
        <w:t xml:space="preserve">vedeni u </w:t>
      </w:r>
      <w:r w:rsidR="00E30BD5" w:rsidRPr="00260A14">
        <w:t>popisu vjerovnika i prava glasa koja im pripadaju</w:t>
      </w:r>
      <w:r w:rsidR="001445A9" w:rsidRPr="00260A14">
        <w:t xml:space="preserve"> </w:t>
      </w:r>
      <w:r w:rsidR="0017606F" w:rsidRPr="00260A14">
        <w:t xml:space="preserve">mogu do </w:t>
      </w:r>
      <w:r w:rsidR="00DC795F" w:rsidRPr="00260A14">
        <w:t xml:space="preserve">ročišta </w:t>
      </w:r>
      <w:r w:rsidR="00EC32DC" w:rsidRPr="00260A14">
        <w:t>za glasovanje</w:t>
      </w:r>
      <w:r w:rsidR="0017606F" w:rsidRPr="00260A14">
        <w:t>, pozivom na gornji broj spisa</w:t>
      </w:r>
      <w:r w:rsidR="001251F9" w:rsidRPr="00260A14">
        <w:t>,</w:t>
      </w:r>
      <w:r w:rsidR="0017606F" w:rsidRPr="00260A14">
        <w:t xml:space="preserve"> </w:t>
      </w:r>
      <w:r w:rsidR="00DC795F" w:rsidRPr="00260A14">
        <w:t>dostaviti sudu popunjeni obrazac za glasovanje (obrazac br.11.)</w:t>
      </w:r>
      <w:r w:rsidR="00E15C0B" w:rsidRPr="00260A14">
        <w:t xml:space="preserve">, </w:t>
      </w:r>
      <w:r w:rsidR="00DC795F" w:rsidRPr="00260A14">
        <w:t xml:space="preserve"> propisan </w:t>
      </w:r>
      <w:r w:rsidR="00871FF4" w:rsidRPr="00260A14">
        <w:t xml:space="preserve">Pravilnikom </w:t>
      </w:r>
      <w:r w:rsidR="00EC32DC" w:rsidRPr="00260A14">
        <w:t xml:space="preserve">o sadržaju i </w:t>
      </w:r>
      <w:r w:rsidR="009519C9" w:rsidRPr="00260A14">
        <w:t>obliku obrazaca na kojima se podnose podnesci u predstečajnom i stečajnom postupku (N.N.br, 197/15)</w:t>
      </w:r>
      <w:r w:rsidR="00CA6224" w:rsidRPr="00260A14">
        <w:t>.</w:t>
      </w:r>
      <w:r w:rsidR="00CA6224" w:rsidRPr="00260A14">
        <w:rPr>
          <w:color w:val="484848"/>
        </w:rPr>
        <w:t xml:space="preserve"> </w:t>
      </w:r>
      <w:r w:rsidR="00CA6224" w:rsidRPr="00260A14">
        <w:t>Ako je vjerovnik pravna osoba, uz obrazac mora biti priložen dokaz da ga je potpisala ovlaštena osoba.</w:t>
      </w:r>
    </w:p>
    <w:p w:rsidRDefault="00D47B9A" w:rsidP="00D47B9A" w:rsidR="00465B4F" w:rsidRPr="00260A14">
      <w:pPr>
        <w:ind w:firstLine="708"/>
        <w:jc w:val="both"/>
      </w:pPr>
      <w:r w:rsidRPr="00260A14">
        <w:t>-</w:t>
      </w:r>
      <w:r w:rsidR="00B0385D" w:rsidRPr="00260A14">
        <w:t xml:space="preserve"> </w:t>
      </w:r>
      <w:r w:rsidRPr="00260A14">
        <w:t>ako v</w:t>
      </w:r>
      <w:r w:rsidR="00465B4F" w:rsidRPr="00260A14">
        <w:t>jerovnici  do početka ročišta za glasovanje ne dostave obrazac za glasovanje ili dostave obrazac iz kojeg se ne može nedvojbeno utvrditi</w:t>
      </w:r>
      <w:r w:rsidR="008354D0" w:rsidRPr="00260A14">
        <w:t xml:space="preserve"> </w:t>
      </w:r>
      <w:r w:rsidR="00465B4F" w:rsidRPr="00260A14">
        <w:t xml:space="preserve">kako su glasovali, smatrat će se da su glasovali protiv plana restrukturiranja </w:t>
      </w:r>
    </w:p>
    <w:p w:rsidRDefault="00465B4F" w:rsidP="00952AD6" w:rsidR="005C35E5" w:rsidRPr="00260A14">
      <w:pPr>
        <w:ind w:firstLine="708"/>
        <w:jc w:val="both"/>
      </w:pPr>
      <w:r w:rsidRPr="00260A14">
        <w:t>-</w:t>
      </w:r>
      <w:r w:rsidR="00B0385D" w:rsidRPr="00260A14">
        <w:t xml:space="preserve"> </w:t>
      </w:r>
      <w:r w:rsidRPr="00260A14">
        <w:t xml:space="preserve">ako vjerovnici </w:t>
      </w:r>
      <w:r w:rsidR="008354D0" w:rsidRPr="00260A14">
        <w:t xml:space="preserve">s pravom glasa </w:t>
      </w:r>
      <w:r w:rsidRPr="00260A14">
        <w:t>nazočni na ročištu za gl</w:t>
      </w:r>
      <w:r w:rsidR="008354D0" w:rsidRPr="00260A14">
        <w:t>a</w:t>
      </w:r>
      <w:r w:rsidRPr="00260A14">
        <w:t xml:space="preserve">sovanje  </w:t>
      </w:r>
      <w:r w:rsidR="008354D0" w:rsidRPr="00260A14">
        <w:t>ne glasuju ni na tom ročištu, smatrat će se da su glasoval</w:t>
      </w:r>
      <w:r w:rsidR="00B33305" w:rsidRPr="00260A14">
        <w:t>i protiv plana restrukturiranja</w:t>
      </w:r>
    </w:p>
    <w:p w:rsidRDefault="00B33305" w:rsidP="00952AD6" w:rsidR="00B33305" w:rsidRPr="00260A14">
      <w:pPr>
        <w:ind w:firstLine="708"/>
        <w:jc w:val="both"/>
      </w:pPr>
      <w:r w:rsidRPr="00260A14">
        <w:lastRenderedPageBreak/>
        <w:t>-</w:t>
      </w:r>
      <w:r w:rsidRPr="00260A14">
        <w:rPr>
          <w:color w:val="484848"/>
        </w:rPr>
        <w:t xml:space="preserve"> </w:t>
      </w:r>
      <w:r w:rsidRPr="00260A14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260A14">
        <w:t>.</w:t>
      </w:r>
    </w:p>
    <w:p w:rsidRDefault="00B33305" w:rsidP="00952AD6" w:rsidR="00B33305" w:rsidRPr="00260A14">
      <w:pPr>
        <w:ind w:firstLine="708"/>
        <w:jc w:val="both"/>
        <w:rPr>
          <w:b/>
          <w:i/>
        </w:rPr>
      </w:pPr>
    </w:p>
    <w:p w:rsidRDefault="00952AD6" w:rsidP="001251F9" w:rsidR="00952AD6" w:rsidRPr="00260A14">
      <w:pPr>
        <w:jc w:val="center"/>
      </w:pPr>
    </w:p>
    <w:p w:rsidRDefault="0042407B" w:rsidP="001251F9" w:rsidR="0042407B" w:rsidRPr="00260A14">
      <w:pPr>
        <w:jc w:val="center"/>
      </w:pPr>
      <w:r w:rsidRPr="00260A14">
        <w:t>Obrazloženje</w:t>
      </w:r>
    </w:p>
    <w:p w:rsidRDefault="0042407B" w:rsidP="0042407B" w:rsidR="0042407B" w:rsidRPr="00260A14">
      <w:pPr>
        <w:pStyle w:val="Tijeloteksta"/>
        <w:jc w:val="center"/>
      </w:pPr>
    </w:p>
    <w:p w:rsidRDefault="008354D0" w:rsidP="00A628FE" w:rsidR="00A628FE" w:rsidRPr="00260A14">
      <w:pPr>
        <w:ind w:firstLine="708"/>
        <w:jc w:val="both"/>
      </w:pPr>
      <w:r w:rsidRPr="00260A14">
        <w:t>Ročište za glasovanje o planu restrukturiranja određeno je</w:t>
      </w:r>
      <w:r w:rsidR="00A628FE" w:rsidRPr="00260A14">
        <w:t xml:space="preserve"> </w:t>
      </w:r>
      <w:r w:rsidRPr="00260A14">
        <w:t>temelje</w:t>
      </w:r>
      <w:r w:rsidR="0076488F" w:rsidRPr="00260A14">
        <w:t>m</w:t>
      </w:r>
      <w:r w:rsidRPr="00260A14">
        <w:t xml:space="preserve"> članka </w:t>
      </w:r>
      <w:r w:rsidR="00A628FE" w:rsidRPr="00260A14">
        <w:t>55. S</w:t>
      </w:r>
      <w:r w:rsidR="001D7C1D" w:rsidRPr="00260A14">
        <w:t>Z</w:t>
      </w:r>
      <w:r w:rsidR="00A628FE" w:rsidRPr="00260A14">
        <w:t>-a.</w:t>
      </w:r>
    </w:p>
    <w:p w:rsidRDefault="00A628FE" w:rsidP="00A628FE" w:rsidR="00A628FE" w:rsidRPr="00260A14">
      <w:pPr>
        <w:ind w:firstLine="708"/>
        <w:jc w:val="both"/>
      </w:pPr>
    </w:p>
    <w:p w:rsidRDefault="00677248" w:rsidP="00A628FE" w:rsidR="00677248" w:rsidRPr="00260A14">
      <w:pPr>
        <w:ind w:firstLine="708"/>
        <w:jc w:val="both"/>
      </w:pPr>
    </w:p>
    <w:p w:rsidRDefault="00494008" w:rsidP="005C35E5" w:rsidR="005C35E5" w:rsidRPr="00260A14">
      <w:pPr>
        <w:jc w:val="center"/>
      </w:pPr>
      <w:r w:rsidRPr="00260A14">
        <w:t xml:space="preserve"> </w:t>
      </w:r>
      <w:r w:rsidR="005C35E5" w:rsidRPr="00260A14">
        <w:t>Zagreb,</w:t>
      </w:r>
      <w:r w:rsidR="00DD2130" w:rsidRPr="00260A14">
        <w:t xml:space="preserve"> </w:t>
      </w:r>
      <w:r w:rsidR="00EB3941" w:rsidRPr="00260A14">
        <w:t>3</w:t>
      </w:r>
      <w:r w:rsidR="00E2668B" w:rsidRPr="00260A14">
        <w:t>.</w:t>
      </w:r>
      <w:r w:rsidR="00EB3941" w:rsidRPr="00260A14">
        <w:t xml:space="preserve"> lipnja</w:t>
      </w:r>
      <w:r w:rsidR="005C35E5" w:rsidRPr="00260A14">
        <w:t xml:space="preserve"> 201</w:t>
      </w:r>
      <w:r w:rsidR="00E2668B" w:rsidRPr="00260A14">
        <w:t>9</w:t>
      </w:r>
      <w:r w:rsidR="005C35E5" w:rsidRPr="00260A14">
        <w:t>.</w:t>
      </w:r>
    </w:p>
    <w:p w:rsidRDefault="00E22224" w:rsidP="00597BE1" w:rsidR="00E22224" w:rsidRPr="00260A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 w:rsidRPr="00260A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76B0" w:rsidP="00102EFB" w:rsidR="003176B0" w:rsidRPr="00260A1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60A1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76B0" w:rsidP="00102EFB" w:rsidR="005528D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60A14">
        <w:rPr>
          <w:rFonts w:hAnsi="Times New Roman" w:ascii="Times New Roman"/>
          <w:b w:val="false"/>
          <w:color w:val="auto"/>
          <w:szCs w:val="24"/>
        </w:rPr>
        <w:t>Nikola Ribarić</w:t>
      </w:r>
      <w:r w:rsidR="005528D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528D1" w:rsidP="00102EFB" w:rsidR="005528D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5528D1" w:rsidP="005528D1" w:rsidR="005528D1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5528D1" w:rsidP="00102EFB" w:rsidR="003176B0" w:rsidRPr="00260A1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3176B0" w:rsidRPr="00260A1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 w:rsidRPr="00260A14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260A1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 w:rsidRPr="00260A14">
      <w:r w:rsidRPr="00260A14">
        <w:tab/>
      </w:r>
      <w:r w:rsidRPr="00260A14">
        <w:tab/>
      </w:r>
      <w:r w:rsidRPr="00260A14">
        <w:tab/>
      </w:r>
      <w:r w:rsidRPr="00260A14">
        <w:tab/>
      </w:r>
      <w:r w:rsidRPr="00260A14">
        <w:tab/>
      </w:r>
      <w:r w:rsidRPr="00260A14">
        <w:tab/>
      </w:r>
      <w:r w:rsidRPr="00260A14">
        <w:tab/>
      </w:r>
      <w:r w:rsidRPr="00260A14">
        <w:tab/>
      </w:r>
      <w:r w:rsidRPr="00260A14">
        <w:tab/>
      </w:r>
      <w:r w:rsidRPr="00260A14">
        <w:tab/>
      </w:r>
      <w:r w:rsidRPr="00260A14">
        <w:tab/>
      </w:r>
    </w:p>
    <w:p w:rsidRDefault="005528D1" w:rsidP="001D7C1D" w:rsidR="005528D1"/>
    <w:p w:rsidRDefault="001D7C1D" w:rsidP="001D7C1D" w:rsidR="001D7C1D" w:rsidRPr="00260A14">
      <w:r w:rsidRPr="00260A14">
        <w:t>UPUTA O PRAVNOM LIJEKU:</w:t>
      </w:r>
    </w:p>
    <w:p w:rsidRDefault="001251F9" w:rsidP="001251F9" w:rsidR="001251F9" w:rsidRPr="00260A14">
      <w:pPr>
        <w:jc w:val="both"/>
      </w:pPr>
      <w:r w:rsidRPr="00260A14">
        <w:t>Protiv zaključka žalba nije dopuštena (članak 19. stavak 7.SZ-a)</w:t>
      </w:r>
    </w:p>
    <w:p w:rsidRDefault="00873C16" w:rsidP="001D7C1D" w:rsidR="00873C16" w:rsidRPr="00260A14"/>
    <w:p w:rsidRDefault="003176B0" w:rsidP="001D7C1D" w:rsidR="003176B0" w:rsidRPr="00260A14"/>
    <w:p w:rsidRDefault="003176B0" w:rsidP="001D7C1D" w:rsidR="003176B0" w:rsidRPr="00260A14"/>
    <w:p w:rsidRDefault="00E22224" w:rsidP="001D7C1D" w:rsidR="00E22224" w:rsidRPr="00260A14"/>
    <w:p w:rsidRDefault="00102EFB" w:rsidR="00102EFB" w:rsidRPr="00260A14"/>
    <w:sectPr w:rsidSect="0083551A" w:rsidR="00102EFB" w:rsidRPr="00260A14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8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102EFB" w:rsidR="006E62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60A14">
      <w:t>72. St-3072/2018-19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02EFB"/>
    <w:rsid w:val="0012327E"/>
    <w:rsid w:val="001251F9"/>
    <w:rsid w:val="00142CB2"/>
    <w:rsid w:val="001445A9"/>
    <w:rsid w:val="00153D80"/>
    <w:rsid w:val="00156D55"/>
    <w:rsid w:val="0016023C"/>
    <w:rsid w:val="0017606F"/>
    <w:rsid w:val="0018613F"/>
    <w:rsid w:val="001B2AD1"/>
    <w:rsid w:val="001D20DA"/>
    <w:rsid w:val="001D7C1D"/>
    <w:rsid w:val="001E6338"/>
    <w:rsid w:val="00201F56"/>
    <w:rsid w:val="00207728"/>
    <w:rsid w:val="00220063"/>
    <w:rsid w:val="00251ADB"/>
    <w:rsid w:val="00260A14"/>
    <w:rsid w:val="002730D8"/>
    <w:rsid w:val="002841E8"/>
    <w:rsid w:val="00290051"/>
    <w:rsid w:val="002C1B18"/>
    <w:rsid w:val="002C4A56"/>
    <w:rsid w:val="002C7B2D"/>
    <w:rsid w:val="002D25DE"/>
    <w:rsid w:val="00311D3C"/>
    <w:rsid w:val="003176B0"/>
    <w:rsid w:val="00320F5B"/>
    <w:rsid w:val="00326E27"/>
    <w:rsid w:val="003605FD"/>
    <w:rsid w:val="00366CB2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8D1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22282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0385D"/>
    <w:rsid w:val="00B13F51"/>
    <w:rsid w:val="00B15BF0"/>
    <w:rsid w:val="00B33305"/>
    <w:rsid w:val="00B36EA4"/>
    <w:rsid w:val="00B42369"/>
    <w:rsid w:val="00B47C1D"/>
    <w:rsid w:val="00B86AA5"/>
    <w:rsid w:val="00BC21E9"/>
    <w:rsid w:val="00BC6537"/>
    <w:rsid w:val="00BC72A8"/>
    <w:rsid w:val="00BE1970"/>
    <w:rsid w:val="00BE7FFA"/>
    <w:rsid w:val="00BF15A9"/>
    <w:rsid w:val="00C22FB5"/>
    <w:rsid w:val="00C25555"/>
    <w:rsid w:val="00C327D4"/>
    <w:rsid w:val="00C32C23"/>
    <w:rsid w:val="00C558DE"/>
    <w:rsid w:val="00C73C08"/>
    <w:rsid w:val="00C833CE"/>
    <w:rsid w:val="00CA6224"/>
    <w:rsid w:val="00CA7873"/>
    <w:rsid w:val="00CA7CFE"/>
    <w:rsid w:val="00CC57ED"/>
    <w:rsid w:val="00CD09E2"/>
    <w:rsid w:val="00CD3A30"/>
    <w:rsid w:val="00CE75B7"/>
    <w:rsid w:val="00D0065F"/>
    <w:rsid w:val="00D03905"/>
    <w:rsid w:val="00D1401A"/>
    <w:rsid w:val="00D3269C"/>
    <w:rsid w:val="00D36ED9"/>
    <w:rsid w:val="00D452A3"/>
    <w:rsid w:val="00D47B9A"/>
    <w:rsid w:val="00D53EC5"/>
    <w:rsid w:val="00D91CEA"/>
    <w:rsid w:val="00D93159"/>
    <w:rsid w:val="00DC795F"/>
    <w:rsid w:val="00DD2130"/>
    <w:rsid w:val="00DE0332"/>
    <w:rsid w:val="00E02326"/>
    <w:rsid w:val="00E15C0B"/>
    <w:rsid w:val="00E22224"/>
    <w:rsid w:val="00E2668B"/>
    <w:rsid w:val="00E3002E"/>
    <w:rsid w:val="00E30BD5"/>
    <w:rsid w:val="00E371BF"/>
    <w:rsid w:val="00E65341"/>
    <w:rsid w:val="00EA6CDB"/>
    <w:rsid w:val="00EA73B6"/>
    <w:rsid w:val="00EA751C"/>
    <w:rsid w:val="00EB0FA7"/>
    <w:rsid w:val="00EB3941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glasovanje</izvorni_sadrzaj>
    <derivirana_varijabla naziv="DomainObject.Primjedba_1">Ročište za glasovanje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3072</izvorni_sadrzaj>
    <derivirana_varijabla naziv="DomainObject.Predmet.Broj_1">3072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St-3072/2018</izvorni_sadrzaj>
    <derivirana_varijabla naziv="DomainObject.Predmet.OznakaBroj_1">St-3072/2018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SCM Consultant j.d.o.o.</izvorni_sadrzaj>
    <derivirana_varijabla naziv="DomainObject.Predmet.ProtustrankaFormated_1">  SCM Consultant j.d.o.o.</derivirana_varijabla>
  </DomainObject.Predmet.ProtustrankaFormated>
  <DomainObject.Predmet.ProtustrankaFormatedOIB>
    <izvorni_sadrzaj>  SCM Consultant j.d.o.o., OIB 86943017818</izvorni_sadrzaj>
    <derivirana_varijabla naziv="DomainObject.Predmet.ProtustrankaFormatedOIB_1">  SCM Consultant j.d.o.o., OIB 86943017818</derivirana_varijabla>
  </DomainObject.Predmet.ProtustrankaFormatedOIB>
  <DomainObject.Predmet.ProtustrankaFormatedWithAdress>
    <izvorni_sadrzaj> SCM Consultant j.d.o.o., Kostanjevec 4 E, 10000 Zagreb</izvorni_sadrzaj>
    <derivirana_varijabla naziv="DomainObject.Predmet.ProtustrankaFormatedWithAdress_1"> SCM Consultant j.d.o.o., Kostanjevec 4 E, 10000 Zagreb</derivirana_varijabla>
  </DomainObject.Predmet.ProtustrankaFormatedWithAdress>
  <DomainObject.Predmet.ProtustrankaFormatedWithAdressOIB>
    <izvorni_sadrzaj> SCM Consultant j.d.o.o., OIB 86943017818, Kostanjevec 4 E, 10000 Zagreb</izvorni_sadrzaj>
    <derivirana_varijabla naziv="DomainObject.Predmet.ProtustrankaFormatedWithAdressOIB_1"> SCM Consultant j.d.o.o., OIB 86943017818, Kostanjevec 4 E, 10000 Zagreb</derivirana_varijabla>
  </DomainObject.Predmet.ProtustrankaFormatedWithAdressOIB>
  <DomainObject.Predmet.ProtustrankaWithAdress>
    <izvorni_sadrzaj>SCM Consultant j.d.o.o. Kostanjevec 4 E, 10000 Zagreb</izvorni_sadrzaj>
    <derivirana_varijabla naziv="DomainObject.Predmet.ProtustrankaWithAdress_1">SCM Consultant j.d.o.o. Kostanjevec 4 E, 10000 Zagreb</derivirana_varijabla>
  </DomainObject.Predmet.ProtustrankaWithAdress>
  <DomainObject.Predmet.ProtustrankaWithAdressOIB>
    <izvorni_sadrzaj>SCM Consultant j.d.o.o., OIB 86943017818, Kostanjevec 4 E, 10000 Zagreb</izvorni_sadrzaj>
    <derivirana_varijabla naziv="DomainObject.Predmet.ProtustrankaWithAdressOIB_1">SCM Consultant j.d.o.o., OIB 86943017818, Kostanjevec 4 E, 10000 Zagreb</derivirana_varijabla>
  </DomainObject.Predmet.ProtustrankaWithAdressOIB>
  <DomainObject.Predmet.ProtustrankaNazivFormated>
    <izvorni_sadrzaj>SCM Consultant j.d.o.o.</izvorni_sadrzaj>
    <derivirana_varijabla naziv="DomainObject.Predmet.ProtustrankaNazivFormated_1">SCM Consultant j.d.o.o.</derivirana_varijabla>
  </DomainObject.Predmet.ProtustrankaNazivFormated>
  <DomainObject.Predmet.ProtustrankaNazivFormatedOIB>
    <izvorni_sadrzaj>SCM Consultant j.d.o.o., OIB 86943017818</izvorni_sadrzaj>
    <derivirana_varijabla naziv="DomainObject.Predmet.ProtustrankaNazivFormatedOIB_1">SCM Consultant j.d.o.o., OIB 86943017818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SCM Consultant j.d.o.o.; Damir Jozić</izvorni_sadrzaj>
    <derivirana_varijabla naziv="DomainObject.Predmet.StrankaFormated_1">  SCM Consultant j.d.o.o.; Damir Jozić</derivirana_varijabla>
  </DomainObject.Predmet.StrankaFormated>
  <DomainObject.Predmet.StrankaFormatedOIB>
    <izvorni_sadrzaj>  SCM Consultant j.d.o.o., OIB 86943017818; Damir Jozić, OIB 01317367750</izvorni_sadrzaj>
    <derivirana_varijabla naziv="DomainObject.Predmet.StrankaFormatedOIB_1">  SCM Consultant j.d.o.o., OIB 86943017818; Damir Jozić, OIB 01317367750</derivirana_varijabla>
  </DomainObject.Predmet.StrankaFormatedOIB>
  <DomainObject.Predmet.StrankaFormatedWithAdress>
    <izvorni_sadrzaj> SCM Consultant j.d.o.o., Kostanjevec 4 E, 10000 Zagreb; Damir Jozić, Kostanjevec 4 E, 10000 Zagreb</izvorni_sadrzaj>
    <derivirana_varijabla naziv="DomainObject.Predmet.StrankaFormatedWithAdress_1"> SCM Consultant j.d.o.o., Kostanjevec 4 E, 10000 Zagreb; Damir Jozić, Kostanjevec 4 E, 10000 Zagreb</derivirana_varijabla>
  </DomainObject.Predmet.StrankaFormatedWithAdress>
  <DomainObject.Predmet.StrankaFormatedWithAdressOIB>
    <izvorni_sadrzaj> SCM Consultant j.d.o.o., OIB 86943017818, Kostanjevec 4 E, 10000 Zagreb; Damir Jozić, OIB 01317367750, Kostanjevec 4 E, 10000 Zagreb</izvorni_sadrzaj>
    <derivirana_varijabla naziv="DomainObject.Predmet.StrankaFormatedWithAdressOIB_1"> SCM Consultant j.d.o.o., OIB 86943017818, Kostanjevec 4 E, 10000 Zagreb; Damir Jozić, OIB 01317367750, Kostanjevec 4 E, 10000 Zagreb</derivirana_varijabla>
  </DomainObject.Predmet.StrankaFormatedWithAdressOIB>
  <DomainObject.Predmet.StrankaWithAdress>
    <izvorni_sadrzaj>SCM Consultant j.d.o.o. Kostanjevec 4 E,10000 Zagreb,Damir Jozić Kostanjevec 4 E,10000 Zagreb</izvorni_sadrzaj>
    <derivirana_varijabla naziv="DomainObject.Predmet.StrankaWithAdress_1">SCM Consultant j.d.o.o. Kostanjevec 4 E,10000 Zagreb,Damir Jozić Kostanjevec 4 E,10000 Zagreb</derivirana_varijabla>
  </DomainObject.Predmet.StrankaWithAdress>
  <DomainObject.Predmet.StrankaWithAdressOIB>
    <izvorni_sadrzaj>SCM Consultant j.d.o.o., OIB 86943017818, Kostanjevec 4 E,10000 Zagreb,Damir Jozić, OIB 01317367750, Kostanjevec 4 E,10000 Zagreb</izvorni_sadrzaj>
    <derivirana_varijabla naziv="DomainObject.Predmet.StrankaWithAdressOIB_1">SCM Consultant j.d.o.o., OIB 86943017818, Kostanjevec 4 E,10000 Zagreb,Damir Jozić, OIB 01317367750, Kostanjevec 4 E,10000 Zagreb</derivirana_varijabla>
  </DomainObject.Predmet.StrankaWithAdressOIB>
  <DomainObject.Predmet.StrankaNazivFormated>
    <izvorni_sadrzaj>SCM Consultant j.d.o.o.,Damir Jozić</izvorni_sadrzaj>
    <derivirana_varijabla naziv="DomainObject.Predmet.StrankaNazivFormated_1">SCM Consultant j.d.o.o.,Damir Jozić</derivirana_varijabla>
  </DomainObject.Predmet.StrankaNazivFormated>
  <DomainObject.Predmet.StrankaNazivFormatedOIB>
    <izvorni_sadrzaj>SCM Consultant j.d.o.o., OIB 86943017818,Damir Jozić, OIB 01317367750</izvorni_sadrzaj>
    <derivirana_varijabla naziv="DomainObject.Predmet.StrankaNazivFormatedOIB_1">SCM Consultant j.d.o.o., OIB 86943017818,Damir Jozić, OIB 01317367750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SCM Consultant j.d.o.o.</item>
      <item>Damir Jozić</item>
    </izvorni_sadrzaj>
    <derivirana_varijabla naziv="DomainObject.Predmet.StrankaListFormated_1">
      <item>SCM Consultant j.d.o.o.</item>
      <item>Damir Jozić</item>
    </derivirana_varijabla>
  </DomainObject.Predmet.StrankaListFormated>
  <DomainObject.Predmet.StrankaListFormatedOIB>
    <izvorni_sadrzaj>
      <item>SCM Consultant j.d.o.o., OIB 86943017818</item>
      <item>Damir Jozić, OIB 01317367750</item>
    </izvorni_sadrzaj>
    <derivirana_varijabla naziv="DomainObject.Predmet.StrankaListFormatedOIB_1">
      <item>SCM Consultant j.d.o.o., OIB 86943017818</item>
      <item>Damir Jozić, OIB 01317367750</item>
    </derivirana_varijabla>
  </DomainObject.Predmet.StrankaListFormatedOIB>
  <DomainObject.Predmet.StrankaListFormatedWithAdress>
    <izvorni_sadrzaj>
      <item>SCM Consultant j.d.o.o., Kostanjevec 4 E, 10000 Zagreb</item>
      <item>Damir Jozić, Kostanjevec 4 E, 10000 Zagreb</item>
    </izvorni_sadrzaj>
    <derivirana_varijabla naziv="DomainObject.Predmet.StrankaListFormatedWithAdress_1">
      <item>SCM Consultant j.d.o.o., Kostanjevec 4 E, 10000 Zagreb</item>
      <item>Damir Jozić, Kostanjevec 4 E, 10000 Zagreb</item>
    </derivirana_varijabla>
  </DomainObject.Predmet.StrankaListFormatedWithAdress>
  <DomainObject.Predmet.StrankaListFormatedWithAdressOIB>
    <izvorni_sadrzaj>
      <item>SCM Consultant j.d.o.o., OIB 86943017818, Kostanjevec 4 E, 10000 Zagreb</item>
      <item>Damir Jozić, OIB 01317367750, Kostanjevec 4 E, 10000 Zagreb</item>
    </izvorni_sadrzaj>
    <derivirana_varijabla naziv="DomainObject.Predmet.StrankaListFormatedWithAdressOIB_1">
      <item>SCM Consultant j.d.o.o., OIB 86943017818, Kostanjevec 4 E, 10000 Zagreb</item>
      <item>Damir Jozić, OIB 01317367750, Kostanjevec 4 E, 10000 Zagreb</item>
    </derivirana_varijabla>
  </DomainObject.Predmet.StrankaListFormatedWithAdressOIB>
  <DomainObject.Predmet.StrankaListNazivFormated>
    <izvorni_sadrzaj>
      <item>SCM Consultant j.d.o.o.</item>
      <item>Damir Jozić</item>
    </izvorni_sadrzaj>
    <derivirana_varijabla naziv="DomainObject.Predmet.StrankaListNazivFormated_1">
      <item>SCM Consultant j.d.o.o.</item>
      <item>Damir Jozić</item>
    </derivirana_varijabla>
  </DomainObject.Predmet.StrankaListNazivFormated>
  <DomainObject.Predmet.StrankaListNazivFormatedOIB>
    <izvorni_sadrzaj>
      <item>SCM Consultant j.d.o.o., OIB 86943017818</item>
      <item>Damir Jozić, OIB 01317367750</item>
    </izvorni_sadrzaj>
    <derivirana_varijabla naziv="DomainObject.Predmet.StrankaListNazivFormatedOIB_1">
      <item>SCM Consultant j.d.o.o., OIB 86943017818</item>
      <item>Damir Jozić, OIB 01317367750</item>
    </derivirana_varijabla>
  </DomainObject.Predmet.StrankaListNazivFormatedOIB>
  <DomainObject.Predmet.ProtuStrankaListFormated>
    <izvorni_sadrzaj>
      <item>SCM Consultant j.d.o.o.</item>
    </izvorni_sadrzaj>
    <derivirana_varijabla naziv="DomainObject.Predmet.ProtuStrankaListFormated_1">
      <item>SCM Consultant j.d.o.o.</item>
    </derivirana_varijabla>
  </DomainObject.Predmet.ProtuStrankaListFormated>
  <DomainObject.Predmet.ProtuStrankaListFormatedOIB>
    <izvorni_sadrzaj>
      <item>SCM Consultant j.d.o.o., OIB 86943017818</item>
    </izvorni_sadrzaj>
    <derivirana_varijabla naziv="DomainObject.Predmet.ProtuStrankaListFormatedOIB_1">
      <item>SCM Consultant j.d.o.o., OIB 86943017818</item>
    </derivirana_varijabla>
  </DomainObject.Predmet.ProtuStrankaListFormatedOIB>
  <DomainObject.Predmet.ProtuStrankaListFormatedWithAdress>
    <izvorni_sadrzaj>
      <item>SCM Consultant j.d.o.o., Kostanjevec 4 E, 10000 Zagreb</item>
    </izvorni_sadrzaj>
    <derivirana_varijabla naziv="DomainObject.Predmet.ProtuStrankaListFormatedWithAdress_1">
      <item>SCM Consultant j.d.o.o., Kostanjevec 4 E, 10000 Zagreb</item>
    </derivirana_varijabla>
  </DomainObject.Predmet.ProtuStrankaListFormatedWithAdress>
  <DomainObject.Predmet.ProtuStrankaListFormatedWithAdressOIB>
    <izvorni_sadrzaj>
      <item>SCM Consultant j.d.o.o., OIB 86943017818, Kostanjevec 4 E, 10000 Zagreb</item>
    </izvorni_sadrzaj>
    <derivirana_varijabla naziv="DomainObject.Predmet.ProtuStrankaListFormatedWithAdressOIB_1">
      <item>SCM Consultant j.d.o.o., OIB 86943017818, Kostanjevec 4 E, 10000 Zagreb</item>
    </derivirana_varijabla>
  </DomainObject.Predmet.ProtuStrankaListFormatedWithAdressOIB>
  <DomainObject.Predmet.ProtuStrankaListNazivFormated>
    <izvorni_sadrzaj>
      <item>SCM Consultant j.d.o.o.</item>
    </izvorni_sadrzaj>
    <derivirana_varijabla naziv="DomainObject.Predmet.ProtuStrankaListNazivFormated_1">
      <item>SCM Consultant j.d.o.o.</item>
    </derivirana_varijabla>
  </DomainObject.Predmet.ProtuStrankaListNazivFormated>
  <DomainObject.Predmet.ProtuStrankaListNazivFormatedOIB>
    <izvorni_sadrzaj>
      <item>SCM Consultant j.d.o.o., OIB 86943017818</item>
    </izvorni_sadrzaj>
    <derivirana_varijabla naziv="DomainObject.Predmet.ProtuStrankaListNazivFormatedOIB_1">
      <item>SCM Consultant j.d.o.o., OIB 86943017818</item>
    </derivirana_varijabla>
  </DomainObject.Predmet.ProtuStrankaListNazivFormatedOIB>
  <DomainObject.Predmet.OstaliListFormated>
    <izvorni_sadrzaj>
      <item>Pavao Mrkonjić</item>
      <item>RH, Ministarstvo financija, Porezna uprava Zagreb</item>
      <item>RIŽMA USLUGE d.o.o. za usluge</item>
      <item>Damir Jozić</item>
    </izvorni_sadrzaj>
    <derivirana_varijabla naziv="DomainObject.Predmet.OstaliListFormated_1">
      <item>Pavao Mrkonjić</item>
      <item>RH, Ministarstvo financija, Porezna uprava Zagreb</item>
      <item>RIŽMA USLUGE d.o.o. za usluge</item>
      <item>Damir Jozić</item>
    </derivirana_varijabla>
  </DomainObject.Predmet.OstaliListFormated>
  <DomainObject.Predmet.OstaliListFormatedOIB>
    <izvorni_sadrzaj>
      <item>Pavao Mrkonjić</item>
      <item>RH, Ministarstvo financija, Porezna uprava Zagreb, OIB 18683136487</item>
      <item>RIŽMA USLUGE d.o.o. za usluge, OIB 10921795994</item>
      <item>Damir Jozić, OIB 01317367750</item>
    </izvorni_sadrzaj>
    <derivirana_varijabla naziv="DomainObject.Predmet.OstaliListFormatedOIB_1">
      <item>Pavao Mrkonjić</item>
      <item>RH, Ministarstvo financija, Porezna uprava Zagreb, OIB 18683136487</item>
      <item>RIŽMA USLUGE d.o.o. za usluge, OIB 10921795994</item>
      <item>Damir Jozić, OIB 01317367750</item>
    </derivirana_varijabla>
  </DomainObject.Predmet.OstaliListFormatedOIB>
  <DomainObject.Predmet.OstaliListFormatedWithAdress>
    <izvorni_sadrzaj>
      <item>Pavao Mrkonjić, Ante Topić Mimare 24, 10000 Zagreb</item>
      <item>RH, Ministarstvo financija, Porezna uprava Zagreb, Avenija Dubrovnik 32, 10000 Zagreb</item>
      <item>RIŽMA USLUGE d.o.o. za usluge, Slavonska avenija 50, 10000 Zagreb</item>
      <item>Damir Jozić, Kostanjevec 4e, 10000 Zagreb</item>
    </izvorni_sadrzaj>
    <derivirana_varijabla naziv="DomainObject.Predmet.OstaliListFormatedWithAdress_1">
      <item>Pavao Mrkonjić, Ante Topić Mimare 24, 10000 Zagreb</item>
      <item>RH, Ministarstvo financija, Porezna uprava Zagreb, Avenija Dubrovnik 32, 10000 Zagreb</item>
      <item>RIŽMA USLUGE d.o.o. za usluge, Slavonska avenija 50, 10000 Zagreb</item>
      <item>Damir Jozić, Kostanjevec 4e, 10000 Zagreb</item>
    </derivirana_varijabla>
  </DomainObject.Predmet.OstaliListFormatedWithAdress>
  <DomainObject.Predmet.OstaliListFormatedWithAdressOIB>
    <izvorni_sadrzaj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  <item>Damir Jozić, OIB 01317367750, Kostanjevec 4e, 10000 Zagreb</item>
    </izvorni_sadrzaj>
    <derivirana_varijabla naziv="DomainObject.Predmet.OstaliListFormatedWithAdressOIB_1"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  <item>Damir Jozić, OIB 01317367750, Kostanjevec 4e, 10000 Zagreb</item>
    </derivirana_varijabla>
  </DomainObject.Predmet.OstaliListFormatedWithAdressOIB>
  <DomainObject.Predmet.OstaliListNazivFormated>
    <izvorni_sadrzaj>
      <item>Pavao Mrkonjić</item>
      <item>RH, Ministarstvo financija, Porezna uprava Zagreb</item>
      <item>RIŽMA USLUGE d.o.o. za usluge</item>
      <item>Damir Jozić</item>
    </izvorni_sadrzaj>
    <derivirana_varijabla naziv="DomainObject.Predmet.OstaliListNazivFormated_1">
      <item>Pavao Mrkonjić</item>
      <item>RH, Ministarstvo financija, Porezna uprava Zagreb</item>
      <item>RIŽMA USLUGE d.o.o. za usluge</item>
      <item>Damir Jozić</item>
    </derivirana_varijabla>
  </DomainObject.Predmet.OstaliListNazivFormated>
  <DomainObject.Predmet.OstaliListNazivFormatedOIB>
    <izvorni_sadrzaj>
      <item>Pavao Mrkonjić</item>
      <item>RH, Ministarstvo financija, Porezna uprava Zagreb, OIB 18683136487</item>
      <item>RIŽMA USLUGE d.o.o. za usluge, OIB 10921795994</item>
      <item>Damir Jozić, OIB 01317367750</item>
    </izvorni_sadrzaj>
    <derivirana_varijabla naziv="DomainObject.Predmet.OstaliListNazivFormatedOIB_1">
      <item>Pavao Mrkonjić</item>
      <item>RH, Ministarstvo financija, Porezna uprava Zagreb, OIB 18683136487</item>
      <item>RIŽMA USLUGE d.o.o. za usluge, OIB 10921795994</item>
      <item>Damir Jozić, OIB 01317367750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SCM Consultant j.d.o.o. i dr.</izvorni_sadrzaj>
    <derivirana_varijabla naziv="DomainObject.Predmet.StrankaIDrugi_1">SCM Consultant j.d.o.o. i dr.</derivirana_varijabla>
  </DomainObject.Predmet.StrankaIDrugi>
  <DomainObject.Predmet.ProtustrankaIDrugi>
    <izvorni_sadrzaj>SCM Consultant j.d.o.o.</izvorni_sadrzaj>
    <derivirana_varijabla naziv="DomainObject.Predmet.ProtustrankaIDrugi_1">SCM Consultant j.d.o.o.</derivirana_varijabla>
  </DomainObject.Predmet.ProtustrankaIDrugi>
  <DomainObject.Predmet.StrankaIDrugiAdressOIB>
    <izvorni_sadrzaj>SCM Consultant j.d.o.o., OIB 86943017818, Kostanjevec 4 E, 10000 Zagreb i dr.</izvorni_sadrzaj>
    <derivirana_varijabla naziv="DomainObject.Predmet.StrankaIDrugiAdressOIB_1">SCM Consultant j.d.o.o., OIB 86943017818, Kostanjevec 4 E, 10000 Zagreb i dr.</derivirana_varijabla>
  </DomainObject.Predmet.StrankaIDrugiAdressOIB>
  <DomainObject.Predmet.ProtustrankaIDrugiAdressOIB>
    <izvorni_sadrzaj>SCM Consultant j.d.o.o., OIB 86943017818, Kostanjevec 4 E, 10000 Zagreb</izvorni_sadrzaj>
    <derivirana_varijabla naziv="DomainObject.Predmet.ProtustrankaIDrugiAdressOIB_1">SCM Consultant j.d.o.o., OIB 86943017818, Kostanjevec 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SCM Consultant j.d.o.o.</item>
      <item>SCM Consultant j.d.o.o.</item>
      <item>Pavao Mrkonjić</item>
      <item>Damir Jozić</item>
      <item>RH, Ministarstvo financija, Porezna uprava Zagreb</item>
      <item>RIŽMA USLUGE d.o.o. za usluge</item>
      <item>Damir Jozić</item>
    </izvorni_sadrzaj>
    <derivirana_varijabla naziv="DomainObject.Predmet.SudioniciListNaziv_1">
      <item>SCM Consultant j.d.o.o.</item>
      <item>SCM Consultant j.d.o.o.</item>
      <item>Pavao Mrkonjić</item>
      <item>Damir Jozić</item>
      <item>RH, Ministarstvo financija, Porezna uprava Zagreb</item>
      <item>RIŽMA USLUGE d.o.o. za usluge</item>
      <item>Damir Jozić</item>
    </derivirana_varijabla>
  </DomainObject.Predmet.SudioniciListNaziv>
  <DomainObject.Predmet.SudioniciListAdressOIB>
    <izvorni_sadrzaj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  <item>Damir Jozić, OIB 01317367750, Kostanjevec 4e,10000 Zagreb</item>
    </izvorni_sadrzaj>
    <derivirana_varijabla naziv="DomainObject.Predmet.SudioniciListAdressOIB_1"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  <item>Damir Jozić, OIB 01317367750, Kostanjevec 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86943017818</item>
      <item>, OIB 86943017818</item>
      <item>, OIB null</item>
      <item>, OIB 01317367750</item>
      <item>, OIB 18683136487</item>
      <item>, OIB 10921795994</item>
      <item>, OIB 01317367750</item>
    </izvorni_sadrzaj>
    <derivirana_varijabla naziv="DomainObject.Predmet.SudioniciListNazivOIB_1">
      <item>, OIB 86943017818</item>
      <item>, OIB 86943017818</item>
      <item>, OIB null</item>
      <item>, OIB 01317367750</item>
      <item>, OIB 18683136487</item>
      <item>, OIB 10921795994</item>
      <item>, OIB 01317367750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2052</properties:Characters>
  <properties:Lines>72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2019-06-03T11:29:00Z</dcterms:created>
  <dc:creator>nribaric</dc:creator>
  <cp:lastModifiedBy>Maja Hajtek</cp:lastModifiedBy>
  <cp:lastPrinted>2019-06-03T11:48:00Z</cp:lastPrinted>
  <dcterms:modified xmlns:xsi="http://www.w3.org/2001/XMLSchema-instance" xsi:type="dcterms:W3CDTF">2019-06-03T11:48:00Z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(Ročište za glasovanje o planu sci 3.6.2019. - 19.docx)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