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08b7" w14:paraId="d6908b7" w:rsidRDefault="00D0443A" w:rsidP="00910611" w:rsidR="00D044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43A" w:rsidP="00910611" w:rsidR="00D0443A">
      <w:r>
        <w:rPr>
          <w:rFonts w:eastAsia="MS Mincho"/>
        </w:rPr>
        <w:t>REPUBLIKA HRVATSKA</w:t>
      </w:r>
    </w:p>
    <w:p w:rsidRDefault="00D0443A" w:rsidP="00910611" w:rsidR="00D0443A">
      <w:r>
        <w:rPr>
          <w:rFonts w:eastAsia="MS Mincho"/>
        </w:rPr>
        <w:t>TRGOVAČKI SUD U RIJECI</w:t>
      </w:r>
    </w:p>
    <w:p w:rsidRDefault="00D0443A" w:rsidR="00D0443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34596" w:rsidP="00A14336" w:rsidR="00034596"/>
    <w:p w:rsidRDefault="00034596" w:rsidP="00A14336" w:rsidR="00034596"/>
    <w:p w:rsidRDefault="00034596" w:rsidP="00A14336" w:rsidR="00034596"/>
    <w:p w:rsidRDefault="00034596" w:rsidP="00A14336" w:rsidR="00034596"/>
    <w:p w:rsidRDefault="00034596" w:rsidP="00A14336" w:rsidR="00034596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78573F" w:rsidP="0078573F" w:rsidR="0078573F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A61353">
        <w:rPr>
          <w:bCs/>
        </w:rPr>
        <w:t>PURANI FABRIS</w:t>
      </w:r>
      <w:r w:rsidRPr="00A61353">
        <w:t xml:space="preserve"> društvo s ograničenom odgovornošću za uzgoj i trgovinu peradi Pazin, Zagrebačka 2, OIB: 54422492180</w:t>
      </w:r>
      <w:r w:rsidRPr="00DC0722">
        <w:t>, određuje se za dan</w:t>
      </w:r>
    </w:p>
    <w:p w:rsidRDefault="0078573F" w:rsidP="0078573F" w:rsidR="0078573F" w:rsidRPr="00DC0722"/>
    <w:p w:rsidRDefault="0078573F" w:rsidP="0078573F" w:rsidR="0078573F" w:rsidRPr="00DC0722"/>
    <w:p w:rsidRDefault="0078573F" w:rsidP="0078573F" w:rsidR="0078573F" w:rsidRPr="00DC0722"/>
    <w:p w:rsidRDefault="0078573F" w:rsidP="0078573F" w:rsidR="0078573F" w:rsidRPr="00DC0722">
      <w:pPr>
        <w:jc w:val="center"/>
      </w:pPr>
      <w:r>
        <w:t>16. ožujka 2016</w:t>
      </w:r>
      <w:r w:rsidRPr="00DC0722">
        <w:t xml:space="preserve">.g. u </w:t>
      </w:r>
      <w:r>
        <w:t>9,00</w:t>
      </w:r>
      <w:r w:rsidRPr="00DC0722">
        <w:t xml:space="preserve"> sati</w:t>
      </w:r>
    </w:p>
    <w:p w:rsidRDefault="0078573F" w:rsidP="0078573F" w:rsidR="0078573F" w:rsidRPr="00DC0722">
      <w:pPr>
        <w:jc w:val="center"/>
      </w:pPr>
      <w:r w:rsidRPr="00DC0722">
        <w:t>kod Trgovačkog suda u Rijeci</w:t>
      </w:r>
    </w:p>
    <w:p w:rsidRDefault="0078573F" w:rsidP="0078573F" w:rsidR="0078573F" w:rsidRPr="00DC0722">
      <w:pPr>
        <w:jc w:val="center"/>
      </w:pPr>
      <w:r w:rsidRPr="00DC0722">
        <w:t>Zadarska 1 i 3</w:t>
      </w:r>
    </w:p>
    <w:p w:rsidRDefault="0078573F" w:rsidP="0078573F" w:rsidR="0078573F" w:rsidRPr="00DC0722">
      <w:pPr>
        <w:jc w:val="center"/>
      </w:pPr>
      <w:r w:rsidRPr="00DC0722">
        <w:t>sudnica br. 3, I. kat.</w:t>
      </w:r>
    </w:p>
    <w:p w:rsidRDefault="0078573F" w:rsidP="0078573F" w:rsidR="0078573F" w:rsidRPr="00DC0722">
      <w:pPr>
        <w:jc w:val="both"/>
      </w:pPr>
    </w:p>
    <w:p w:rsidRDefault="0078573F" w:rsidP="0078573F" w:rsidR="0078573F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A14336" w:rsidP="00A14336" w:rsidR="00A14336" w:rsidRPr="00B565C5"/>
    <w:p w:rsidRDefault="00A14336" w:rsidP="00A14336" w:rsidR="00A14336" w:rsidRPr="00B565C5"/>
    <w:p w:rsidRDefault="00BD7B5B" w:rsidP="00A14336" w:rsidR="00A14336" w:rsidRPr="00B565C5">
      <w:r w:rsidRPr="00B565C5">
        <w:t xml:space="preserve">(Posl. br. 14 </w:t>
      </w:r>
      <w:proofErr w:type="spellStart"/>
      <w:r w:rsidRPr="00B565C5">
        <w:t>Stpn</w:t>
      </w:r>
      <w:proofErr w:type="spellEnd"/>
      <w:r w:rsidRPr="00B565C5">
        <w:t>-</w:t>
      </w:r>
      <w:r w:rsidR="0078573F">
        <w:t>1</w:t>
      </w:r>
      <w:r w:rsidR="00007E67">
        <w:t>5</w:t>
      </w:r>
      <w:r w:rsidR="0078573F">
        <w:t>7</w:t>
      </w:r>
      <w:r w:rsidR="00007E67">
        <w:t>/2014</w:t>
      </w:r>
      <w:r w:rsidR="00A14336" w:rsidRPr="00B565C5">
        <w:t xml:space="preserve"> od </w:t>
      </w:r>
      <w:r w:rsidR="00007E67">
        <w:t>2</w:t>
      </w:r>
      <w:r w:rsidR="0078573F">
        <w:t>3</w:t>
      </w:r>
      <w:r w:rsidR="00007E67">
        <w:t>. veljače 201</w:t>
      </w:r>
      <w:r w:rsidR="0078573F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61B" w:rsidR="0049761B">
      <w:r>
        <w:separator/>
      </w:r>
    </w:p>
  </w:endnote>
  <w:endnote w:id="0" w:type="continuationSeparator">
    <w:p w:rsidRDefault="0049761B" w:rsidR="00497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61B" w:rsidR="0049761B">
      <w:r>
        <w:separator/>
      </w:r>
    </w:p>
  </w:footnote>
  <w:footnote w:id="0" w:type="continuationSeparator">
    <w:p w:rsidRDefault="0049761B" w:rsidR="00497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78573F">
      <w:t>1</w:t>
    </w:r>
    <w:r w:rsidR="00007E67">
      <w:t>5</w:t>
    </w:r>
    <w:r w:rsidR="0078573F">
      <w:t>7</w:t>
    </w:r>
    <w:r w:rsidR="00007E67">
      <w:t>/2014-</w:t>
    </w:r>
    <w:r w:rsidR="0078573F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34596"/>
    <w:rsid w:val="00092787"/>
    <w:rsid w:val="00120ECA"/>
    <w:rsid w:val="00121E89"/>
    <w:rsid w:val="001534EB"/>
    <w:rsid w:val="00195026"/>
    <w:rsid w:val="001C2356"/>
    <w:rsid w:val="001E5A2A"/>
    <w:rsid w:val="002901BF"/>
    <w:rsid w:val="002A0C18"/>
    <w:rsid w:val="002D2DDD"/>
    <w:rsid w:val="00333140"/>
    <w:rsid w:val="0038054A"/>
    <w:rsid w:val="00423D62"/>
    <w:rsid w:val="00444610"/>
    <w:rsid w:val="0049761B"/>
    <w:rsid w:val="005403BD"/>
    <w:rsid w:val="00546779"/>
    <w:rsid w:val="00556C6E"/>
    <w:rsid w:val="00606084"/>
    <w:rsid w:val="0078573F"/>
    <w:rsid w:val="0081752B"/>
    <w:rsid w:val="0086169B"/>
    <w:rsid w:val="008C0509"/>
    <w:rsid w:val="00A14336"/>
    <w:rsid w:val="00AA5FE2"/>
    <w:rsid w:val="00B565C5"/>
    <w:rsid w:val="00B97D51"/>
    <w:rsid w:val="00BD7B5B"/>
    <w:rsid w:val="00C80A5F"/>
    <w:rsid w:val="00CC14A6"/>
    <w:rsid w:val="00CC3C67"/>
    <w:rsid w:val="00D0443A"/>
    <w:rsid w:val="00D36B12"/>
    <w:rsid w:val="00D4595D"/>
    <w:rsid w:val="00D87D7F"/>
    <w:rsid w:val="00D942E9"/>
    <w:rsid w:val="00E22407"/>
    <w:rsid w:val="00E5454E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4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044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443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4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044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443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Stpn-157/2014</izvorni_sadrzaj>
    <derivirana_varijabla naziv="DomainObject.Predmet.OznakaBroj_1">Stpn-157/2014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PURANI FABRIS d.o.o.  Pazin</izvorni_sadrzaj>
    <derivirana_varijabla naziv="DomainObject.Predmet.StrankaFormated_1">  PURANI FABRIS d.o.o.  Pazin</derivirana_varijabla>
  </DomainObject.Predmet.StrankaFormated>
  <DomainObject.Predmet.StrankaFormatedOIB>
    <izvorni_sadrzaj>  PURANI FABRIS d.o.o.  Pazin, OIB 54422492180</izvorni_sadrzaj>
    <derivirana_varijabla naziv="DomainObject.Predmet.StrankaFormatedOIB_1">  PURANI FABRIS d.o.o.  Pazin, OIB 54422492180</derivirana_varijabla>
  </DomainObject.Predmet.StrankaFormatedOIB>
  <DomainObject.Predmet.StrankaFormatedWithAdress>
    <izvorni_sadrzaj> PURANI FABRIS d.o.o.  Pazin, Zagrebačka 2, 52000 Pazin</izvorni_sadrzaj>
    <derivirana_varijabla naziv="DomainObject.Predmet.StrankaFormatedWithAdress_1"> PURANI FABRIS d.o.o.  Pazin, Zagrebačka 2, 52000 Pazin</derivirana_varijabla>
  </DomainObject.Predmet.StrankaFormatedWithAdress>
  <DomainObject.Predmet.StrankaFormatedWithAdressOIB>
    <izvorni_sadrzaj> PURANI FABRIS d.o.o.  Pazin, OIB 54422492180, Zagrebačka 2, 52000 Pazin</izvorni_sadrzaj>
    <derivirana_varijabla naziv="DomainObject.Predmet.StrankaFormatedWithAdressOIB_1"> PURANI FABRIS d.o.o.  Pazin, OIB 54422492180, Zagrebačka 2, 52000 Pazin</derivirana_varijabla>
  </DomainObject.Predmet.StrankaFormatedWithAdressOIB>
  <DomainObject.Predmet.StrankaWithAdress>
    <izvorni_sadrzaj>PURANI FABRIS d.o.o.  Pazin Zagrebačka 2,52000 Pazin</izvorni_sadrzaj>
    <derivirana_varijabla naziv="DomainObject.Predmet.StrankaWithAdress_1">PURANI FABRIS d.o.o.  Pazin Zagrebačka 2,52000 Pazin</derivirana_varijabla>
  </DomainObject.Predmet.StrankaWithAdress>
  <DomainObject.Predmet.StrankaWithAdressOIB>
    <izvorni_sadrzaj>PURANI FABRIS d.o.o.  Pazin, OIB 54422492180, Zagrebačka 2,52000 Pazin</izvorni_sadrzaj>
    <derivirana_varijabla naziv="DomainObject.Predmet.StrankaWithAdressOIB_1">PURANI FABRIS d.o.o.  Pazin, OIB 54422492180, Zagrebačka 2,52000 Pazin</derivirana_varijabla>
  </DomainObject.Predmet.StrankaWithAdressOIB>
  <DomainObject.Predmet.StrankaNazivFormated>
    <izvorni_sadrzaj>PURANI FABRIS d.o.o.  Pazin</izvorni_sadrzaj>
    <derivirana_varijabla naziv="DomainObject.Predmet.StrankaNazivFormated_1">PURANI FABRIS d.o.o.  Pazin</derivirana_varijabla>
  </DomainObject.Predmet.StrankaNazivFormated>
  <DomainObject.Predmet.StrankaNazivFormatedOIB>
    <izvorni_sadrzaj>PURANI FABRIS d.o.o.  Pazin, OIB 54422492180</izvorni_sadrzaj>
    <derivirana_varijabla naziv="DomainObject.Predmet.StrankaNazivFormatedOIB_1">PURANI FABRIS d.o.o.  Pazin, OIB 54422492180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PURANI FABRIS d.o.o.  Pazin</item>
    </izvorni_sadrzaj>
    <derivirana_varijabla naziv="DomainObject.Predmet.StrankaListFormated_1">
      <item>PURANI FABRIS d.o.o.  Pazin</item>
    </derivirana_varijabla>
  </DomainObject.Predmet.StrankaListFormated>
  <DomainObject.Predmet.StrankaListFormatedOIB>
    <izvorni_sadrzaj>
      <item>PURANI FABRIS d.o.o.  Pazin, OIB 54422492180</item>
    </izvorni_sadrzaj>
    <derivirana_varijabla naziv="DomainObject.Predmet.StrankaListFormatedOIB_1">
      <item>PURANI FABRIS d.o.o.  Pazin, OIB 54422492180</item>
    </derivirana_varijabla>
  </DomainObject.Predmet.StrankaListFormatedOIB>
  <DomainObject.Predmet.StrankaListFormatedWithAdress>
    <izvorni_sadrzaj>
      <item>PURANI FABRIS d.o.o.  Pazin, Zagrebačka 2, 52000 Pazin</item>
    </izvorni_sadrzaj>
    <derivirana_varijabla naziv="DomainObject.Predmet.StrankaListFormatedWithAdress_1">
      <item>PURANI FABRIS d.o.o.  Pazin, Zagrebačka 2, 52000 Pazin</item>
    </derivirana_varijabla>
  </DomainObject.Predmet.StrankaListFormatedWithAdress>
  <DomainObject.Predmet.StrankaListFormatedWithAdressOIB>
    <izvorni_sadrzaj>
      <item>PURANI FABRIS d.o.o.  Pazin, OIB 54422492180, Zagrebačka 2, 52000 Pazin</item>
    </izvorni_sadrzaj>
    <derivirana_varijabla naziv="DomainObject.Predmet.StrankaListFormatedWithAdressOIB_1">
      <item>PURANI FABRIS d.o.o.  Pazin, OIB 54422492180, Zagrebačka 2, 52000 Pazin</item>
    </derivirana_varijabla>
  </DomainObject.Predmet.StrankaListFormatedWithAdressOIB>
  <DomainObject.Predmet.StrankaListNazivFormated>
    <izvorni_sadrzaj>
      <item>PURANI FABRIS d.o.o.  Pazin</item>
    </izvorni_sadrzaj>
    <derivirana_varijabla naziv="DomainObject.Predmet.StrankaListNazivFormated_1">
      <item>PURANI FABRIS d.o.o.  Pazin</item>
    </derivirana_varijabla>
  </DomainObject.Predmet.StrankaListNazivFormated>
  <DomainObject.Predmet.StrankaListNazivFormatedOIB>
    <izvorni_sadrzaj>
      <item>PURANI FABRIS d.o.o.  Pazin, OIB 54422492180</item>
    </izvorni_sadrzaj>
    <derivirana_varijabla naziv="DomainObject.Predmet.StrankaListNazivFormatedOIB_1">
      <item>PURANI FABRIS d.o.o.  Pazin, OIB 54422492180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PURANI FABRIS d.o.o.  Pazin</izvorni_sadrzaj>
    <derivirana_varijabla naziv="DomainObject.Predmet.StrankaIDrugi_1">PURANI FABRIS d.o.o.  Pazin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PURANI FABRIS d.o.o.  Pazin, OIB 54422492180, Zagrebačka 2, 52000 Pazin</izvorni_sadrzaj>
    <derivirana_varijabla naziv="DomainObject.Predmet.StrankaIDrugiAdressOIB_1">PURANI FABRIS d.o.o.  Pazin, OIB 54422492180, Zagrebačka 2, 52000 Pazin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PURANI FABRIS d.o.o.  Pazin</item>
    </izvorni_sadrzaj>
    <derivirana_varijabla naziv="DomainObject.Predmet.SudioniciListNaziv_1">
      <item>PURANI FABRIS d.o.o.  Pazin</item>
    </derivirana_varijabla>
  </DomainObject.Predmet.SudioniciListNaziv>
  <DomainObject.Predmet.SudioniciListAdressOIB>
    <izvorni_sadrzaj>
      <item>PURANI FABRIS d.o.o.  Pazin, OIB 54422492180, Zagrebačka 2,52000 Pazin</item>
    </izvorni_sadrzaj>
    <derivirana_varijabla naziv="DomainObject.Predmet.SudioniciListAdressOIB_1">
      <item>PURANI FABRIS d.o.o.  Pazin, OIB 54422492180, Zagrebačka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54422492180</item>
    </izvorni_sadrzaj>
    <derivirana_varijabla naziv="DomainObject.Predmet.SudioniciListNazivOIB_1">
      <item>, OIB 54422492180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582</properties:Characters>
  <properties:Lines>30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2016-02-23T09:19:00Z</dcterms:created>
  <dc:creator>vjelenovic</dc:creator>
  <cp:lastModifiedBy>Danijela Fumić</cp:lastModifiedBy>
  <cp:lastPrinted>2016-02-23T09:18:00Z</cp:lastPrinted>
  <dcterms:modified xmlns:xsi="http://www.w3.org/2001/XMLSchema-instance" xsi:type="dcterms:W3CDTF">2016-02-23T09:20:00Z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