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1f37" w14:paraId="2e51f37" w:rsidRDefault="00D34B66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8670B5">
        <w:t>186</w:t>
      </w:r>
      <w:proofErr w:type="spellEnd"/>
      <w:r w:rsidR="008670B5">
        <w:t>/</w:t>
      </w:r>
      <w:proofErr w:type="spellStart"/>
      <w:r w:rsidR="008670B5">
        <w:t>16</w:t>
      </w:r>
      <w:proofErr w:type="spellEnd"/>
      <w:r w:rsidR="008670B5">
        <w:t>-</w:t>
      </w:r>
      <w:proofErr w:type="spellStart"/>
      <w:r w:rsidR="008670B5">
        <w:t>17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B95D9D" w:rsidR="00B95D9D" w:rsidRPr="00B95D9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B95D9D" w:rsidP="005A2A88" w:rsidR="00B95D9D"/>
    <w:p w:rsidRDefault="00B95D9D" w:rsidP="005A2A88" w:rsidR="00B95D9D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B95D9D" w:rsidP="005A2A88" w:rsidR="00B95D9D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8670B5">
        <w:t xml:space="preserve">Trgovački sud u Osijeku, po sucu Jadranki Herman, kao stečajnom sucu, povodom prijedloga </w:t>
      </w:r>
      <w:r w:rsidR="008670B5">
        <w:rPr>
          <w:bCs/>
        </w:rPr>
        <w:t xml:space="preserve">RH Ministarstvo financija, Porezna uprava, Područni ured Slavonija i Baranja, Osijek zastupano po </w:t>
      </w:r>
      <w:proofErr w:type="spellStart"/>
      <w:r w:rsidR="008670B5">
        <w:rPr>
          <w:bCs/>
        </w:rPr>
        <w:t>ŽDO</w:t>
      </w:r>
      <w:proofErr w:type="spellEnd"/>
      <w:r w:rsidR="008670B5">
        <w:rPr>
          <w:bCs/>
        </w:rPr>
        <w:t xml:space="preserve"> Osijek, za otvaranje  stečajnog postupka nad dužnikom  </w:t>
      </w:r>
      <w:r w:rsidR="008670B5">
        <w:rPr>
          <w:color w:val="000000"/>
        </w:rPr>
        <w:t xml:space="preserve">LENTA d.o.o. za poljoprivrednu proizvodnju, trgovinu i usluge, Donji Miholjac,  Kolodvorska </w:t>
      </w:r>
      <w:proofErr w:type="spellStart"/>
      <w:r w:rsidR="008670B5">
        <w:rPr>
          <w:color w:val="000000"/>
        </w:rPr>
        <w:t>101</w:t>
      </w:r>
      <w:proofErr w:type="spellEnd"/>
      <w:r w:rsidR="008670B5">
        <w:rPr>
          <w:color w:val="000000"/>
        </w:rPr>
        <w:t xml:space="preserve">, </w:t>
      </w:r>
      <w:proofErr w:type="spellStart"/>
      <w:r w:rsidR="008670B5">
        <w:rPr>
          <w:color w:val="000000"/>
        </w:rPr>
        <w:t>MBS</w:t>
      </w:r>
      <w:proofErr w:type="spellEnd"/>
      <w:r w:rsidR="008670B5">
        <w:rPr>
          <w:color w:val="000000"/>
        </w:rPr>
        <w:t xml:space="preserve">: </w:t>
      </w:r>
      <w:proofErr w:type="spellStart"/>
      <w:r w:rsidR="008670B5">
        <w:rPr>
          <w:color w:val="000000"/>
        </w:rPr>
        <w:t>030068161</w:t>
      </w:r>
      <w:proofErr w:type="spellEnd"/>
      <w:r w:rsidR="008670B5">
        <w:rPr>
          <w:color w:val="000000"/>
        </w:rPr>
        <w:t xml:space="preserve">, </w:t>
      </w:r>
      <w:proofErr w:type="spellStart"/>
      <w:r w:rsidR="008670B5">
        <w:rPr>
          <w:color w:val="000000"/>
        </w:rPr>
        <w:t>OIB</w:t>
      </w:r>
      <w:proofErr w:type="spellEnd"/>
      <w:r w:rsidR="008670B5">
        <w:rPr>
          <w:color w:val="000000"/>
        </w:rPr>
        <w:t xml:space="preserve">: </w:t>
      </w:r>
      <w:proofErr w:type="spellStart"/>
      <w:r w:rsidR="008670B5">
        <w:rPr>
          <w:color w:val="000000"/>
        </w:rPr>
        <w:t>89891777063</w:t>
      </w:r>
      <w:proofErr w:type="spellEnd"/>
      <w:r w:rsidR="008670B5">
        <w:rPr>
          <w:color w:val="000000"/>
        </w:rPr>
        <w:t xml:space="preserve">, dana 9. ožujka </w:t>
      </w:r>
      <w:proofErr w:type="spellStart"/>
      <w:r w:rsidR="008670B5">
        <w:rPr>
          <w:color w:val="000000"/>
        </w:rPr>
        <w:t>2017</w:t>
      </w:r>
      <w:proofErr w:type="spellEnd"/>
      <w:r w:rsidR="008670B5">
        <w:rPr>
          <w:color w:val="000000"/>
        </w:rPr>
        <w:t xml:space="preserve">. </w:t>
      </w:r>
      <w:r w:rsidR="008670B5">
        <w:t xml:space="preserve">   </w:t>
      </w:r>
    </w:p>
    <w:p w:rsidRDefault="005A2A88" w:rsidP="005A2A88" w:rsidR="005A2A88">
      <w:pPr>
        <w:jc w:val="both"/>
      </w:pPr>
    </w:p>
    <w:p w:rsidRDefault="00B95D9D" w:rsidP="005A2A88" w:rsidR="00B95D9D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r>
        <w:t xml:space="preserve"> </w:t>
      </w:r>
      <w:r w:rsidR="00B95D9D">
        <w:rPr>
          <w:color w:val="000000"/>
        </w:rPr>
        <w:t xml:space="preserve">LENTA d.o.o. za poljoprivrednu proizvodnju, trgovinu i usluge, Donji Miholjac,  Kolodvorska </w:t>
      </w:r>
      <w:proofErr w:type="spellStart"/>
      <w:r w:rsidR="00B95D9D">
        <w:rPr>
          <w:color w:val="000000"/>
        </w:rPr>
        <w:t>101</w:t>
      </w:r>
      <w:proofErr w:type="spellEnd"/>
      <w:r w:rsidR="00B95D9D">
        <w:rPr>
          <w:color w:val="000000"/>
        </w:rPr>
        <w:t xml:space="preserve">, </w:t>
      </w:r>
      <w:proofErr w:type="spellStart"/>
      <w:r w:rsidR="00B95D9D">
        <w:rPr>
          <w:color w:val="000000"/>
        </w:rPr>
        <w:t>MBS</w:t>
      </w:r>
      <w:proofErr w:type="spellEnd"/>
      <w:r w:rsidR="00B95D9D">
        <w:rPr>
          <w:color w:val="000000"/>
        </w:rPr>
        <w:t xml:space="preserve">: </w:t>
      </w:r>
      <w:proofErr w:type="spellStart"/>
      <w:r w:rsidR="00B95D9D">
        <w:rPr>
          <w:color w:val="000000"/>
        </w:rPr>
        <w:t>030068161</w:t>
      </w:r>
      <w:proofErr w:type="spellEnd"/>
      <w:r w:rsidR="00B95D9D">
        <w:rPr>
          <w:color w:val="000000"/>
        </w:rPr>
        <w:t xml:space="preserve">, </w:t>
      </w:r>
      <w:proofErr w:type="spellStart"/>
      <w:r w:rsidR="00B95D9D">
        <w:rPr>
          <w:color w:val="000000"/>
        </w:rPr>
        <w:t>OIB</w:t>
      </w:r>
      <w:proofErr w:type="spellEnd"/>
      <w:r w:rsidR="00B95D9D">
        <w:rPr>
          <w:color w:val="000000"/>
        </w:rPr>
        <w:t xml:space="preserve">: </w:t>
      </w:r>
      <w:proofErr w:type="spellStart"/>
      <w:r w:rsidR="00B95D9D">
        <w:rPr>
          <w:color w:val="000000"/>
        </w:rPr>
        <w:t>89891777063</w:t>
      </w:r>
      <w:proofErr w:type="spellEnd"/>
      <w:r w:rsidR="0011468C">
        <w:t xml:space="preserve">, </w:t>
      </w:r>
      <w:r>
        <w:t xml:space="preserve">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B95D9D">
        <w:t xml:space="preserve">0 s pozivom na broj </w:t>
      </w:r>
      <w:proofErr w:type="spellStart"/>
      <w:r w:rsidR="00B95D9D">
        <w:t>HR05</w:t>
      </w:r>
      <w:proofErr w:type="spellEnd"/>
      <w:r w:rsidR="00B95D9D">
        <w:t xml:space="preserve"> </w:t>
      </w:r>
      <w:proofErr w:type="spellStart"/>
      <w:r w:rsidR="00B95D9D">
        <w:t>272</w:t>
      </w:r>
      <w:proofErr w:type="spellEnd"/>
      <w:r w:rsidR="00B95D9D">
        <w:t>-</w:t>
      </w:r>
      <w:proofErr w:type="spellStart"/>
      <w:r w:rsidR="00B95D9D">
        <w:t>186</w:t>
      </w:r>
      <w:proofErr w:type="spellEnd"/>
      <w:r w:rsidR="0011468C">
        <w:t>-</w:t>
      </w:r>
      <w:proofErr w:type="spellStart"/>
      <w:r w:rsidR="0011468C">
        <w:t>16</w:t>
      </w:r>
      <w:proofErr w:type="spellEnd"/>
      <w:r>
        <w:t xml:space="preserve"> kod Hrv</w:t>
      </w:r>
      <w:r w:rsidR="0011468C">
        <w:t xml:space="preserve">atske poštanske banke iznos od </w:t>
      </w:r>
      <w:proofErr w:type="spellStart"/>
      <w:r w:rsidR="00B95D9D">
        <w:t>31.450</w:t>
      </w:r>
      <w:proofErr w:type="spellEnd"/>
      <w:r w:rsidR="00B95D9D"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  <w:rPr>
          <w:b/>
        </w:rPr>
      </w:pPr>
    </w:p>
    <w:p w:rsidRDefault="00B95D9D" w:rsidP="000B0BE5" w:rsidR="00B95D9D">
      <w:pPr>
        <w:jc w:val="center"/>
        <w:rPr>
          <w:b/>
        </w:rPr>
      </w:pPr>
    </w:p>
    <w:p w:rsidRDefault="00B95D9D" w:rsidP="00B95D9D" w:rsidR="00865CEE">
      <w:pPr>
        <w:ind w:firstLine="720"/>
        <w:jc w:val="both"/>
        <w:rPr>
          <w:color w:val="000000"/>
        </w:rPr>
      </w:pPr>
      <w:r>
        <w:t xml:space="preserve">Dana </w:t>
      </w:r>
      <w:proofErr w:type="spellStart"/>
      <w:r>
        <w:t>30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9761</w:t>
      </w:r>
      <w:proofErr w:type="spellEnd"/>
      <w:r>
        <w:t xml:space="preserve">  od </w:t>
      </w:r>
      <w:proofErr w:type="spellStart"/>
      <w:r>
        <w:t>29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., za provedbu skraćenog stečajnog postupka nad dužnikom </w:t>
      </w:r>
      <w:r>
        <w:rPr>
          <w:color w:val="000000"/>
        </w:rPr>
        <w:t xml:space="preserve">LENTA d.o.o., Kolodvorska </w:t>
      </w:r>
      <w:proofErr w:type="spellStart"/>
      <w:r>
        <w:rPr>
          <w:color w:val="000000"/>
        </w:rPr>
        <w:t>101</w:t>
      </w:r>
      <w:proofErr w:type="spellEnd"/>
      <w:r>
        <w:rPr>
          <w:color w:val="000000"/>
        </w:rPr>
        <w:t xml:space="preserve">, Donji Miholjac,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030068161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89891777063</w:t>
      </w:r>
      <w:proofErr w:type="spellEnd"/>
      <w:r>
        <w:rPr>
          <w:color w:val="000000"/>
        </w:rPr>
        <w:t xml:space="preserve">. </w:t>
      </w:r>
    </w:p>
    <w:p w:rsidRDefault="00B95D9D" w:rsidP="00B95D9D" w:rsidR="00B95D9D" w:rsidRPr="00B95D9D">
      <w:pPr>
        <w:ind w:firstLine="720"/>
        <w:jc w:val="both"/>
        <w:rPr>
          <w:bCs/>
        </w:rPr>
      </w:pPr>
    </w:p>
    <w:p w:rsidRDefault="00865CEE" w:rsidP="00B95D9D" w:rsidR="00B95D9D">
      <w:pPr>
        <w:jc w:val="center"/>
      </w:pPr>
      <w:r>
        <w:lastRenderedPageBreak/>
        <w:tab/>
      </w:r>
      <w:r w:rsidR="00B95D9D">
        <w:t>2</w:t>
      </w:r>
    </w:p>
    <w:p w:rsidRDefault="00B95D9D" w:rsidP="00B95D9D" w:rsidR="00B95D9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186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B95D9D" w:rsidP="00865CEE" w:rsidR="00B95D9D">
      <w:pPr>
        <w:jc w:val="both"/>
      </w:pPr>
    </w:p>
    <w:p w:rsidRDefault="00B95D9D" w:rsidP="00865CEE" w:rsidR="00B95D9D">
      <w:pPr>
        <w:jc w:val="both"/>
      </w:pPr>
    </w:p>
    <w:p w:rsidRDefault="00B95D9D" w:rsidP="00865CEE" w:rsidR="00B95D9D">
      <w:pPr>
        <w:jc w:val="both"/>
      </w:pPr>
    </w:p>
    <w:p w:rsidRDefault="00B95D9D" w:rsidP="00865CEE" w:rsidR="00B95D9D">
      <w:pPr>
        <w:jc w:val="both"/>
      </w:pPr>
    </w:p>
    <w:p w:rsidRDefault="00865CEE" w:rsidP="00B95D9D" w:rsidR="00865CEE">
      <w:pPr>
        <w:ind w:firstLine="708"/>
        <w:jc w:val="both"/>
      </w:pPr>
      <w:r>
        <w:t>Na ročištu radi izjašnjenja o prijedlogu za otvaranje stečajnog postupka nad dužnikom, održanom</w:t>
      </w:r>
      <w:r w:rsidR="00B95D9D">
        <w:t xml:space="preserve"> </w:t>
      </w:r>
      <w:proofErr w:type="spellStart"/>
      <w:r w:rsidR="00B95D9D">
        <w:t>22</w:t>
      </w:r>
      <w:proofErr w:type="spellEnd"/>
      <w:r w:rsidR="00B95D9D">
        <w:t xml:space="preserve">. veljače </w:t>
      </w:r>
      <w:proofErr w:type="spellStart"/>
      <w:r w:rsidR="00B95D9D">
        <w:t>2017</w:t>
      </w:r>
      <w:proofErr w:type="spellEnd"/>
      <w:r w:rsidR="00B95D9D">
        <w:t>.</w:t>
      </w:r>
      <w:r w:rsidR="006D77A4">
        <w:t xml:space="preserve">  godine,</w:t>
      </w:r>
      <w:r>
        <w:t xml:space="preserve">  izvršen je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905232">
        <w:t xml:space="preserve"> suda iznosili bi </w:t>
      </w:r>
      <w:proofErr w:type="spellStart"/>
      <w:r w:rsidR="006D77A4">
        <w:t>31.450</w:t>
      </w:r>
      <w:proofErr w:type="spellEnd"/>
      <w:r w:rsidR="006D77A4">
        <w:t>,</w:t>
      </w:r>
      <w:proofErr w:type="spellStart"/>
      <w:r w:rsidR="006D77A4">
        <w:t>00</w:t>
      </w:r>
      <w:proofErr w:type="spellEnd"/>
      <w:r w:rsidR="006D77A4">
        <w:t xml:space="preserve"> kn (troškovi otvaranja stečajnog postupka, troškovi arhiviranja građe, troškovi stečajnog upravitelja, troškovi vođenja knjigovodstva, troškovi procjene nekretnina).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6D77A4">
        <w:t xml:space="preserve">9. ožujak </w:t>
      </w:r>
      <w:proofErr w:type="spellStart"/>
      <w:r w:rsidR="006D77A4">
        <w:t>2017</w:t>
      </w:r>
      <w:proofErr w:type="spellEnd"/>
      <w:r w:rsidR="006D77A4">
        <w:t xml:space="preserve">.   </w:t>
      </w:r>
      <w:r w:rsidR="00905232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Predlagatelj- </w:t>
      </w:r>
      <w:r w:rsidR="006D77A4">
        <w:t xml:space="preserve">RH MF po </w:t>
      </w:r>
      <w:proofErr w:type="spellStart"/>
      <w:r w:rsidR="006D77A4">
        <w:t>ŽDO</w:t>
      </w:r>
      <w:proofErr w:type="spellEnd"/>
      <w:r w:rsidR="006D77A4">
        <w:t xml:space="preserve"> Osijek</w:t>
      </w:r>
    </w:p>
    <w:p w:rsidRDefault="00905232" w:rsidP="00905232" w:rsidR="00905232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r w:rsidR="006D77A4">
        <w:rPr>
          <w:color w:val="000000"/>
        </w:rPr>
        <w:t xml:space="preserve">LENTA d.o.o. Donji Miholjac,  Kolodvorska </w:t>
      </w:r>
      <w:proofErr w:type="spellStart"/>
      <w:r w:rsidR="006D77A4">
        <w:rPr>
          <w:color w:val="000000"/>
        </w:rPr>
        <w:t>101</w:t>
      </w:r>
      <w:proofErr w:type="spellEnd"/>
    </w:p>
    <w:p w:rsidRDefault="00905232" w:rsidP="00905232" w:rsidR="00905232">
      <w:pPr>
        <w:pStyle w:val="Tijeloteksta"/>
        <w:numPr>
          <w:ilvl w:val="0"/>
          <w:numId w:val="10"/>
        </w:numPr>
        <w:jc w:val="left"/>
      </w:pPr>
      <w:r>
        <w:t xml:space="preserve">Privremeni stečajni upravitelj </w:t>
      </w:r>
      <w:r w:rsidR="00B76A57">
        <w:t>Ivana Krstić, Osijek</w:t>
      </w:r>
    </w:p>
    <w:p w:rsidRDefault="00905232" w:rsidP="00905232" w:rsidR="00905232">
      <w:pPr>
        <w:pStyle w:val="Tijeloteksta"/>
        <w:numPr>
          <w:ilvl w:val="0"/>
          <w:numId w:val="10"/>
        </w:numPr>
      </w:pPr>
      <w:proofErr w:type="spellStart"/>
      <w:r>
        <w:t>zz</w:t>
      </w:r>
      <w:proofErr w:type="spellEnd"/>
      <w:r>
        <w:t xml:space="preserve"> dužnika </w:t>
      </w:r>
      <w:r w:rsidR="00B76A57">
        <w:t xml:space="preserve">Mato </w:t>
      </w:r>
      <w:proofErr w:type="spellStart"/>
      <w:r w:rsidR="00B76A57">
        <w:t>Kupanovac</w:t>
      </w:r>
      <w:proofErr w:type="spellEnd"/>
      <w:r w:rsidR="00B76A57">
        <w:t xml:space="preserve">, </w:t>
      </w:r>
      <w:proofErr w:type="spellStart"/>
      <w:r w:rsidR="00B76A57">
        <w:t>Viljevo</w:t>
      </w:r>
      <w:proofErr w:type="spellEnd"/>
      <w:r w:rsidR="00B76A57">
        <w:t xml:space="preserve">, B. Radića </w:t>
      </w:r>
      <w:proofErr w:type="spellStart"/>
      <w:r w:rsidR="00B76A57">
        <w:t>121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B76A57" w:rsidP="00CD3D56" w:rsidR="00CD3D56">
      <w:pPr>
        <w:pStyle w:val="Tijeloteksta"/>
        <w:numPr>
          <w:ilvl w:val="0"/>
          <w:numId w:val="10"/>
        </w:numPr>
        <w:jc w:val="left"/>
      </w:pPr>
      <w:r>
        <w:t>kal. 9/4</w:t>
      </w:r>
    </w:p>
    <w:p w:rsidRDefault="00905232" w:rsidP="00905232" w:rsidR="00905232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F4C14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D77A4"/>
    <w:rsid w:val="00711E3C"/>
    <w:rsid w:val="00750269"/>
    <w:rsid w:val="007E41DD"/>
    <w:rsid w:val="008219B7"/>
    <w:rsid w:val="00825B4D"/>
    <w:rsid w:val="00856AD5"/>
    <w:rsid w:val="00865CEE"/>
    <w:rsid w:val="008670B5"/>
    <w:rsid w:val="00894FC5"/>
    <w:rsid w:val="00905232"/>
    <w:rsid w:val="0093013D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76A57"/>
    <w:rsid w:val="00B95D9D"/>
    <w:rsid w:val="00BC3825"/>
    <w:rsid w:val="00BF2834"/>
    <w:rsid w:val="00BF3D56"/>
    <w:rsid w:val="00C04DD2"/>
    <w:rsid w:val="00C121ED"/>
    <w:rsid w:val="00C419DE"/>
    <w:rsid w:val="00C572BE"/>
    <w:rsid w:val="00CA624B"/>
    <w:rsid w:val="00CC749D"/>
    <w:rsid w:val="00CD3D56"/>
    <w:rsid w:val="00D146C1"/>
    <w:rsid w:val="00D34B66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1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9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1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9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9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9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9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165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LENTA društvo s ograničenom odgovornošću za poljoprivrednu proizvodnju, trgovinu i usluge</izvorni_sadrzaj>
    <derivirana_varijabla naziv="DomainObject.Predmet.ProtustrankaFormated_1">  LENTA društvo s ograničenom odgovornošću za poljoprivrednu proizvodnju, trgovinu i usluge</derivirana_varijabla>
  </DomainObject.Predmet.ProtustrankaFormated>
  <DomainObject.Predmet.ProtustrankaFormatedOIB>
    <izvorni_sadrzaj>  LENTA društvo s ograničenom odgovornošću za poljoprivrednu proizvodnju, trgovinu i usluge, OIB 89891777063</izvorni_sadrzaj>
    <derivirana_varijabla naziv="DomainObject.Predmet.ProtustrankaFormatedOIB_1">  LENTA društvo s ograničenom odgovornošću za poljoprivrednu proizvodnju, trgovinu i usluge, OIB 89891777063</derivirana_varijabla>
  </DomainObject.Predmet.ProtustrankaFormatedOIB>
  <DomainObject.Predmet.ProtustrankaFormatedWithAdress>
    <izvorni_sadrzaj> LENTA društvo s ograničenom odgovornošću za poljoprivrednu proizvodnju, trgovinu i usluge, Kolodvorska 101, 31540 Donji Miholjac</izvorni_sadrzaj>
    <derivirana_varijabla naziv="DomainObject.Predmet.ProtustrankaFormatedWithAdress_1"> LENTA društvo s ograničenom odgovornošću za poljoprivrednu proizvodnju, trgovinu i usluge, Kolodvorska 101, 31540 Donji Miholjac</derivirana_varijabla>
  </DomainObject.Predmet.ProtustrankaFormatedWithAdress>
  <DomainObject.Predmet.ProtustrankaFormatedWithAdressOIB>
    <izvorni_sadrzaj> LENTA društvo s ograničenom odgovornošću za poljoprivrednu proizvodnju, trgovinu i usluge, OIB 89891777063, Kolodvorska 101, 31540 Donji Miholjac</izvorni_sadrzaj>
    <derivirana_varijabla naziv="DomainObject.Predmet.ProtustrankaFormatedWithAdressOIB_1"> LENTA društvo s ograničenom odgovornošću za poljoprivrednu proizvodnju, trgovinu i usluge, OIB 89891777063, Kolodvorska 101, 31540 Donji Miholjac</derivirana_varijabla>
  </DomainObject.Predmet.ProtustrankaFormatedWithAdressOIB>
  <DomainObject.Predmet.ProtustrankaWithAdress>
    <izvorni_sadrzaj>LENTA društvo s ograničenom odgovornošću za poljoprivrednu proizvodnju, trgovinu i usluge Kolodvorska 101, 31540 Donji Miholjac</izvorni_sadrzaj>
    <derivirana_varijabla naziv="DomainObject.Predmet.ProtustrankaWithAdress_1">LENTA društvo s ograničenom odgovornošću za poljoprivrednu proizvodnju, trgovinu i usluge Kolodvorska 101, 31540 Donji Miholjac</derivirana_varijabla>
  </DomainObject.Predmet.ProtustrankaWithAdress>
  <DomainObject.Predmet.ProtustrankaWithAdressOIB>
    <izvorni_sadrzaj>LENTA društvo s ograničenom odgovornošću za poljoprivrednu proizvodnju, trgovinu i usluge, OIB 89891777063, Kolodvorska 101, 31540 Donji Miholjac</izvorni_sadrzaj>
    <derivirana_varijabla naziv="DomainObject.Predmet.ProtustrankaWithAdressOIB_1">LENTA društvo s ograničenom odgovornošću za poljoprivrednu proizvodnju, trgovinu i usluge, OIB 89891777063, Kolodvorska 101, 31540 Donji Miholjac</derivirana_varijabla>
  </DomainObject.Predmet.ProtustrankaWithAdressOIB>
  <DomainObject.Predmet.ProtustrankaNazivFormated>
    <izvorni_sadrzaj>LENTA društvo s ograničenom odgovornošću za poljoprivrednu proizvodnju, trgovinu i usluge</izvorni_sadrzaj>
    <derivirana_varijabla naziv="DomainObject.Predmet.ProtustrankaNazivFormated_1">LENTA društvo s ograničenom odgovornošću za poljoprivrednu proizvodnju, trgovinu i usluge</derivirana_varijabla>
  </DomainObject.Predmet.ProtustrankaNazivFormated>
  <DomainObject.Predmet.ProtustrankaNazivFormatedOIB>
    <izvorni_sadrzaj>LENTA društvo s ograničenom odgovornošću za poljoprivrednu proizvodnju, trgovinu i usluge, OIB 89891777063</izvorni_sadrzaj>
    <derivirana_varijabla naziv="DomainObject.Predmet.ProtustrankaNazivFormatedOIB_1">LENTA društvo s ograničenom odgovornošću za poljoprivrednu proizvodnju, trgovinu i usluge, OIB 89891777063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ŽDO Osijek</izvorni_sadrzaj>
    <derivirana_varijabla naziv="DomainObject.Predmet.StrankaFormated_1">  RH MINISTARSTVO FINANCIJA zastupanog po punomoćniku ŽDO Osijek</derivirana_varijabla>
  </DomainObject.Predmet.StrankaFormated>
  <DomainObject.Predmet.StrankaFormatedOIB>
    <izvorni_sadrzaj>  RH MINISTARSTVO FINANCIJA, OIB 52634238587 zastupanog po punomoćniku ŽDO Osijek</izvorni_sadrzaj>
    <derivirana_varijabla naziv="DomainObject.Predmet.StrankaFormatedOIB_1">  RH MINISTARSTVO FINANCIJA, OIB 52634238587 zastupanog po punomoćniku ŽDO Osijek</derivirana_varijabla>
  </DomainObject.Predmet.StrankaFormatedOIB>
  <DomainObject.Predmet.StrankaFormatedWithAdress>
    <izvorni_sadrzaj> RH MINISTARSTVO FINANCIJA zastupanog po punomoćniku ŽDO Osijek</izvorni_sadrzaj>
    <derivirana_varijabla naziv="DomainObject.Predmet.StrankaFormatedWithAdress_1"> RH MINISTARSTVO FINANCIJA zastupanog po punomoćniku ŽDO Osijek</derivirana_varijabla>
  </DomainObject.Predmet.StrankaFormatedWithAdress>
  <DomainObject.Predmet.StrankaFormatedWithAdressOIB>
    <izvorni_sadrzaj> RH MINISTARSTVO FINANCIJA, OIB 52634238587 zastupanog po punomoćniku ŽDO Osijek</izvorni_sadrzaj>
    <derivirana_varijabla naziv="DomainObject.Predmet.StrankaFormatedWithAdressOIB_1"> RH MINISTARSTVO FINANCIJA, OIB 52634238587 zastupanog po punomoćniku ŽDO Osijek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 zastupanog po punomoćniku ŽDO Osijek</item>
    </izvorni_sadrzaj>
    <derivirana_varijabla naziv="DomainObject.Predmet.StrankaListFormated_1">
      <item>RH MINISTARSTVO FINANCIJA zastupanog po punomoćniku ŽDO Osijek</item>
    </derivirana_varijabla>
  </DomainObject.Predmet.StrankaListFormated>
  <DomainObject.Predmet.StrankaListFormatedOIB>
    <izvorni_sadrzaj>
      <item>RH MINISTARSTVO FINANCIJA, OIB 52634238587 zastupanog po punomoćniku ŽDO Osijek</item>
    </izvorni_sadrzaj>
    <derivirana_varijabla naziv="DomainObject.Predmet.StrankaListFormatedOIB_1">
      <item>RH MINISTARSTVO FINANCIJA, OIB 52634238587 zastupanog po punomoćniku ŽDO Osijek</item>
    </derivirana_varijabla>
  </DomainObject.Predmet.StrankaListFormatedOIB>
  <DomainObject.Predmet.StrankaListFormatedWithAdress>
    <izvorni_sadrzaj>
      <item>RH MINISTARSTVO FINANCIJA zastupanog po punomoćniku ŽDO Osijek</item>
    </izvorni_sadrzaj>
    <derivirana_varijabla naziv="DomainObject.Predmet.StrankaListFormatedWithAdress_1">
      <item>RH MINISTARSTVO FINANCIJA zastupanog po punomoćniku ŽDO Osijek</item>
    </derivirana_varijabla>
  </DomainObject.Predmet.StrankaListFormatedWithAdress>
  <DomainObject.Predmet.StrankaListFormatedWithAdressOIB>
    <izvorni_sadrzaj>
      <item>RH MINISTARSTVO FINANCIJA, OIB 52634238587 zastupanog po punomoćniku ŽDO Osijek</item>
    </izvorni_sadrzaj>
    <derivirana_varijabla naziv="DomainObject.Predmet.StrankaListFormatedWithAdressOIB_1">
      <item>RH MINISTARSTVO FINANCIJA, OIB 52634238587 zastupanog po punomoćniku ŽDO Osijek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LENTA društvo s ograničenom odgovornošću za poljoprivrednu proizvodnju, trgovinu i usluge</item>
    </izvorni_sadrzaj>
    <derivirana_varijabla naziv="DomainObject.Predmet.ProtuStrankaListFormated_1">
      <item>LENTA društvo s ograničenom odgovornošću za poljoprivrednu proizvodnju, trgovinu i usluge</item>
    </derivirana_varijabla>
  </DomainObject.Predmet.ProtuStrankaListFormated>
  <DomainObject.Predmet.ProtuStrankaListFormatedOIB>
    <izvorni_sadrzaj>
      <item>LENTA društvo s ograničenom odgovornošću za poljoprivrednu proizvodnju, trgovinu i usluge, OIB 89891777063</item>
    </izvorni_sadrzaj>
    <derivirana_varijabla naziv="DomainObject.Predmet.ProtuStrankaListFormatedOIB_1">
      <item>LENTA društvo s ograničenom odgovornošću za poljoprivrednu proizvodnju, trgovinu i usluge, OIB 89891777063</item>
    </derivirana_varijabla>
  </DomainObject.Predmet.ProtuStrankaListFormatedOIB>
  <DomainObject.Predmet.ProtuStrankaListFormatedWithAdress>
    <izvorni_sadrzaj>
      <item>LENTA društvo s ograničenom odgovornošću za poljoprivrednu proizvodnju, trgovinu i usluge, Kolodvorska 101, 31540 Donji Miholjac</item>
    </izvorni_sadrzaj>
    <derivirana_varijabla naziv="DomainObject.Predmet.ProtuStrankaListFormatedWithAdress_1">
      <item>LENTA društvo s ograničenom odgovornošću za poljoprivrednu proizvodnju, trgovinu i usluge, Kolodvorska 101, 31540 Donji Miholjac</item>
    </derivirana_varijabla>
  </DomainObject.Predmet.ProtuStrankaListFormatedWithAdress>
  <DomainObject.Predmet.ProtuStrankaListFormatedWithAdressOIB>
    <izvorni_sadrzaj>
      <item>LENTA društvo s ograničenom odgovornošću za poljoprivrednu proizvodnju, trgovinu i usluge, OIB 89891777063, Kolodvorska 101, 31540 Donji Miholjac</item>
    </izvorni_sadrzaj>
    <derivirana_varijabla naziv="DomainObject.Predmet.ProtuStrankaListFormatedWithAdressOIB_1">
      <item>LENTA društvo s ograničenom odgovornošću za poljoprivrednu proizvodnju, trgovinu i usluge, OIB 89891777063, Kolodvorska 101, 31540 Donji Miholjac</item>
    </derivirana_varijabla>
  </DomainObject.Predmet.ProtuStrankaListFormatedWithAdressOIB>
  <DomainObject.Predmet.ProtuStrankaListNazivFormated>
    <izvorni_sadrzaj>
      <item>LENTA društvo s ograničenom odgovornošću za poljoprivrednu proizvodnju, trgovinu i usluge</item>
    </izvorni_sadrzaj>
    <derivirana_varijabla naziv="DomainObject.Predmet.ProtuStrankaListNazivFormated_1">
      <item>LENTA društvo s ograničenom odgovornošću za poljoprivrednu proizvodnju, trgovinu i usluge</item>
    </derivirana_varijabla>
  </DomainObject.Predmet.ProtuStrankaListNazivFormated>
  <DomainObject.Predmet.ProtuStrankaListNazivFormatedOIB>
    <izvorni_sadrzaj>
      <item>LENTA društvo s ograničenom odgovornošću za poljoprivrednu proizvodnju, trgovinu i usluge, OIB 89891777063</item>
    </izvorni_sadrzaj>
    <derivirana_varijabla naziv="DomainObject.Predmet.ProtuStrankaListNazivFormatedOIB_1">
      <item>LENTA društvo s ograničenom odgovornošću za poljoprivrednu proizvodnju, trgovinu i usluge, OIB 89891777063</item>
    </derivirana_varijabla>
  </DomainObject.Predmet.ProtuStrankaListNazivFormatedOIB>
  <DomainObject.Predmet.OstaliListFormated>
    <izvorni_sadrzaj>
      <item>Mato Kupanovac</item>
      <item>Ministarstvo pravosuđa RH</item>
      <item>Lenta d.o.o. Donji Miholjac - javnost</item>
      <item>ŽDO Osijek punomoćnik sudionika u postupku RH MINISTARSTVO FINANCIJA</item>
      <item>FINA Osijek</item>
    </izvorni_sadrzaj>
    <derivirana_varijabla naziv="DomainObject.Predmet.OstaliListFormated_1">
      <item>Mato Kupanovac</item>
      <item>Ministarstvo pravosuđa RH</item>
      <item>Lenta d.o.o. Donji Miholjac - javnost</item>
      <item>ŽDO Osijek punomoćnik sudionika u postupku RH MINISTARSTVO FINANCIJA</item>
      <item>FINA Osijek</item>
    </derivirana_varijabla>
  </DomainObject.Predmet.OstaliListFormated>
  <DomainObject.Predmet.OstaliListFormatedOIB>
    <izvorni_sadrzaj>
      <item>Mato Kupanovac, OIB 51096426208</item>
      <item>Ministarstvo pravosuđa RH</item>
      <item>Lenta d.o.o. Donji Miholjac - javnost, OIB 89891777063</item>
      <item>ŽDO Osijek punomoćnik sudionika u postupku RH MINISTARSTVO FINANCIJA</item>
      <item>FINA Osijek</item>
    </izvorni_sadrzaj>
    <derivirana_varijabla naziv="DomainObject.Predmet.OstaliListFormatedOIB_1">
      <item>Mato Kupanovac, OIB 51096426208</item>
      <item>Ministarstvo pravosuđa RH</item>
      <item>Lenta d.o.o. Donji Miholjac - javnost, OIB 89891777063</item>
      <item>ŽDO Osijek punomoćnik sudionika u postupku RH MINISTARSTVO FINANCIJA</item>
      <item>FINA Osijek</item>
    </derivirana_varijabla>
  </DomainObject.Predmet.OstaliListFormatedOIB>
  <DomainObject.Predmet.OstaliListFormatedWithAdress>
    <izvorni_sadrzaj>
      <item>Mato Kupanovac, Braće Radića 121, 31540 Viljevo</item>
      <item>Ministarstvo pravosuđa RH, Ul. grada Vukovara 49, 10000 Zagreb</item>
      <item>Lenta d.o.o. Donji Miholjac - javnost</item>
      <item>ŽDO Osijek punomoćnik sudionika u postupku RH MINISTARSTVO FINANCIJA</item>
      <item>FINA Osijek</item>
    </izvorni_sadrzaj>
    <derivirana_varijabla naziv="DomainObject.Predmet.OstaliListFormatedWithAdress_1">
      <item>Mato Kupanovac, Braće Radića 121, 31540 Viljevo</item>
      <item>Ministarstvo pravosuđa RH, Ul. grada Vukovara 49, 10000 Zagreb</item>
      <item>Lenta d.o.o. Donji Miholjac - javnost</item>
      <item>ŽDO Osijek punomoćnik sudionika u postupku RH MINISTARSTVO FINANCIJA</item>
      <item>FINA Osijek</item>
    </derivirana_varijabla>
  </DomainObject.Predmet.OstaliListFormatedWithAdress>
  <DomainObject.Predmet.OstaliListFormatedWithAdressOIB>
    <izvorni_sadrzaj>
      <item>Mato Kupanovac, OIB 51096426208, Braće Radića 121, 31540 Viljevo</item>
      <item>Ministarstvo pravosuđa RH, Ul. grada Vukovara 49, 10000 Zagreb</item>
      <item>Lenta d.o.o. Donji Miholjac - javnost, OIB 89891777063</item>
      <item>ŽDO Osijek punomoćnik sudionika u postupku RH MINISTARSTVO FINANCIJA</item>
      <item>FINA Osijek</item>
    </izvorni_sadrzaj>
    <derivirana_varijabla naziv="DomainObject.Predmet.OstaliListFormatedWithAdressOIB_1">
      <item>Mato Kupanovac, OIB 51096426208, Braće Radića 121, 31540 Viljevo</item>
      <item>Ministarstvo pravosuđa RH, Ul. grada Vukovara 49, 10000 Zagreb</item>
      <item>Lenta d.o.o. Donji Miholjac - javnost, OIB 89891777063</item>
      <item>ŽDO Osijek punomoćnik sudionika u postupku RH MINISTARSTVO FINANCIJA</item>
      <item>FINA Osijek</item>
    </derivirana_varijabla>
  </DomainObject.Predmet.OstaliListFormatedWithAdressOIB>
  <DomainObject.Predmet.OstaliListNazivFormated>
    <izvorni_sadrzaj>
      <item>Mato Kupanovac</item>
      <item>Ministarstvo pravosuđa RH</item>
      <item>Lenta d.o.o. Donji Miholjac - javnost</item>
      <item>ŽDO Osijek</item>
      <item>FINA Osijek</item>
    </izvorni_sadrzaj>
    <derivirana_varijabla naziv="DomainObject.Predmet.OstaliListNazivFormated_1">
      <item>Mato Kupanovac</item>
      <item>Ministarstvo pravosuđa RH</item>
      <item>Lenta d.o.o. Donji Miholjac - javnost</item>
      <item>ŽDO Osijek</item>
      <item>FINA Osijek</item>
    </derivirana_varijabla>
  </DomainObject.Predmet.OstaliListNazivFormated>
  <DomainObject.Predmet.OstaliListNazivFormatedOIB>
    <izvorni_sadrzaj>
      <item>Mato Kupanovac, OIB 51096426208</item>
      <item>Ministarstvo pravosuđa RH</item>
      <item>Lenta d.o.o. Donji Miholjac - javnost, OIB 89891777063</item>
      <item>ŽDO Osijek</item>
      <item>FINA Osijek</item>
    </izvorni_sadrzaj>
    <derivirana_varijabla naziv="DomainObject.Predmet.OstaliListNazivFormatedOIB_1">
      <item>Mato Kupanovac, OIB 51096426208</item>
      <item>Ministarstvo pravosuđa RH</item>
      <item>Lenta d.o.o. Donji Miholjac - javnost, OIB 89891777063</item>
      <item>ŽDO Osijek</item>
      <item>FINA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LENTA društvo s ograničenom odgovornošću za poljoprivrednu proizvodnju, trgovinu i usluge</izvorni_sadrzaj>
    <derivirana_varijabla naziv="DomainObject.Predmet.ProtustrankaIDrugi_1">LENTA društvo s ograničenom odgovornošću za poljoprivrednu proizvodnju,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LENTA društvo s ograničenom odgovornošću za poljoprivrednu proizvodnju, trgovinu i usluge, OIB 89891777063, Kolodvorska 101, 31540 Donji Miholjac</izvorni_sadrzaj>
    <derivirana_varijabla naziv="DomainObject.Predmet.ProtustrankaIDrugiAdressOIB_1">LENTA društvo s ograničenom odgovornošću za poljoprivrednu proizvodnju, trgovinu i usluge, OIB 89891777063, Kolodvorska 101,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LENTA društvo s ograničenom odgovornošću za poljoprivrednu proizvodnju, trgovinu i usluge</item>
      <item>RH MINISTARSTVO FINANCIJA</item>
      <item>Mato Kupanovac</item>
      <item>Ministarstvo pravosuđa RH</item>
      <item>Lenta d.o.o. Donji Miholjac - javnost</item>
      <item>ŽDO Osijek</item>
      <item>FINA Osijek</item>
    </izvorni_sadrzaj>
    <derivirana_varijabla naziv="DomainObject.Predmet.SudioniciListNaziv_1">
      <item>LENTA društvo s ograničenom odgovornošću za poljoprivrednu proizvodnju, trgovinu i usluge</item>
      <item>RH MINISTARSTVO FINANCIJA</item>
      <item>Mato Kupanovac</item>
      <item>Ministarstvo pravosuđa RH</item>
      <item>Lenta d.o.o. Donji Miholjac - javnost</item>
      <item>ŽDO Osijek</item>
      <item>FINA Osijek</item>
    </derivirana_varijabla>
  </DomainObject.Predmet.SudioniciListNaziv>
  <DomainObject.Predmet.SudioniciListAdressOIB>
    <izvorni_sadrzaj>
      <item>LENTA društvo s ograničenom odgovornošću za poljoprivrednu proizvodnju, trgovinu i usluge, OIB 89891777063, Kolodvorska 101,31540 Donji Miholjac</item>
      <item>RH MINISTARSTVO FINANCIJA, OIB 52634238587</item>
      <item>Mato Kupanovac, OIB 51096426208, Braće Radića 121,31540 Viljevo</item>
      <item>Ministarstvo pravosuđa RH, Ul. grada Vukovara 49,10000 Zagreb</item>
      <item>Lenta d.o.o. Donji Miholjac - javnost, OIB 89891777063</item>
      <item>ŽDO Osijek</item>
      <item>FINA Osijek</item>
    </izvorni_sadrzaj>
    <derivirana_varijabla naziv="DomainObject.Predmet.SudioniciListAdressOIB_1">
      <item>LENTA društvo s ograničenom odgovornošću za poljoprivrednu proizvodnju, trgovinu i usluge, OIB 89891777063, Kolodvorska 101,31540 Donji Miholjac</item>
      <item>RH MINISTARSTVO FINANCIJA, OIB 52634238587</item>
      <item>Mato Kupanovac, OIB 51096426208, Braće Radića 121,31540 Viljevo</item>
      <item>Ministarstvo pravosuđa RH, Ul. grada Vukovara 49,10000 Zagreb</item>
      <item>Lenta d.o.o. Donji Miholjac - javnost, OIB 89891777063</item>
      <item>ŽDO Osijek</item>
      <item>FINA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89891777063</item>
      <item>, OIB 52634238587</item>
      <item>, OIB 51096426208</item>
      <item>, OIB null</item>
      <item>, OIB 89891777063</item>
      <item>, OIB null</item>
      <item>, OIB null</item>
    </izvorni_sadrzaj>
    <derivirana_varijabla naziv="DomainObject.Predmet.SudioniciListNazivOIB_1">
      <item>, OIB 89891777063</item>
      <item>, OIB 52634238587</item>
      <item>, OIB 51096426208</item>
      <item>, OIB null</item>
      <item>, OIB 89891777063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2794</properties:Characters>
  <properties:Lines>89</properties:Lines>
  <properties:Paragraphs>31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2017-03-08T13:17:00Z</dcterms:created>
  <dc:creator>..</dc:creator>
  <cp:lastModifiedBy>Maja Kocijan</cp:lastModifiedBy>
  <cp:lastPrinted>2017-03-09T07:04:00Z</cp:lastPrinted>
  <dcterms:modified xmlns:xsi="http://www.w3.org/2001/XMLSchema-instance" xsi:type="dcterms:W3CDTF">2017-03-09T07:06:00Z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