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11a4" w14:paraId="63411a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66303">
        <w:t>7522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566303">
        <w:t>UDRUGA ZA PROMICANJE INDUSTRIJSKE KONOPLJE, ODRŽIVOG RAZVOJA I BIOLOŠKE RAZNOLIKOSTI ZELENA SINERGIJA, Zagreb, Šestinski vrh 41, OIB: 54601392182</w:t>
      </w:r>
      <w:r w:rsidR="00F8576D">
        <w:t>,</w:t>
      </w:r>
      <w:r w:rsidR="00CE28EB">
        <w:t xml:space="preserve"> </w:t>
      </w:r>
      <w:r w:rsidRPr="00AF1EFD">
        <w:t xml:space="preserve">dana </w:t>
      </w:r>
      <w:r w:rsidR="001C0533">
        <w:t>10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/>
    <w:p w:rsidRDefault="00566303" w:rsidP="00060133" w:rsidR="0056630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566303">
        <w:t>UDRUGA ZA PROMICANJE INDUSTRIJSKE KONOPLJE, ODRŽIVOG RAZVOJA I BIOLOŠKE RAZNOLIKOSTI ZELENA SINERGIJA, Zagreb, Šestinski vrh 41, OIB: 54601392182</w:t>
      </w:r>
      <w:r w:rsidR="00F52FA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10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566303">
        <w:t>15,00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66303">
        <w:t>Milan Bariša Obradović, Sveta Nedjelja, Srebrnjak 20B, OIB: 45619494339</w:t>
      </w:r>
      <w:r w:rsidR="00F52FA1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566303">
        <w:t>UDRUGA ZA PROMICANJE INDUSTRIJSKE KONOPLJE, ODRŽIVOG RAZVOJA I BIOLOŠKE RAZNOLIKOSTI ZELENA SINERGIJA, Zagreb, Šestinski vrh 41, OIB: 54601392182</w:t>
      </w:r>
      <w:r w:rsidR="009F3DF3">
        <w:t>,</w:t>
      </w:r>
      <w:r w:rsidR="008E2BF4">
        <w:t xml:space="preserve"> </w:t>
      </w:r>
      <w:r w:rsidR="008B73DD">
        <w:t xml:space="preserve">s danom </w:t>
      </w:r>
      <w:r w:rsidR="001C0533">
        <w:t>10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566303">
        <w:t>UDRUGA ZA PROMICANJE INDUSTRIJSKE KONOPLJE, ODRŽIVOG RAZVOJA I BIOLOŠKE RAZNOLIKOSTI ZELENA SINERGIJA, Zagreb, Šestinski vrh 41, OIB: 54601392182</w:t>
      </w:r>
      <w:r w:rsidR="009F3DF3">
        <w:t>,</w:t>
      </w:r>
      <w:r w:rsidR="004B7DCF">
        <w:t xml:space="preserve">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9F6345">
        <w:t>Registra udruga</w:t>
      </w:r>
      <w:r w:rsidR="00060133"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566303" w:rsidP="00A0682A" w:rsidR="00566303">
      <w:pPr>
        <w:jc w:val="center"/>
        <w:rPr>
          <w:b/>
        </w:rPr>
      </w:pPr>
    </w:p>
    <w:p w:rsidRDefault="00566303" w:rsidP="00A0682A" w:rsidR="00566303">
      <w:pPr>
        <w:jc w:val="center"/>
        <w:rPr>
          <w:b/>
        </w:rPr>
      </w:pPr>
    </w:p>
    <w:p w:rsidRDefault="00566303" w:rsidP="00A0682A" w:rsidR="00566303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F52FA1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566303">
        <w:t>UDRUGA ZA PROMICANJE INDUSTRIJSKE KONOPLJE, ODRŽIVOG RAZVOJA I BIOLOŠKE RAZNOLIKOSTI ZELENA SINERGIJA, Zagreb, Šestinski vrh 41, OIB: 54601392182</w:t>
      </w:r>
      <w:r w:rsidR="009F3DF3">
        <w:t xml:space="preserve">, </w:t>
      </w:r>
      <w:r w:rsidR="00195338">
        <w:t xml:space="preserve">dana </w:t>
      </w:r>
      <w:r w:rsidR="00566303">
        <w:t>2</w:t>
      </w:r>
      <w:r w:rsidR="00C9661E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B2719">
        <w:t>21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10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9F6345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566303" w:rsidP="00465DEA" w:rsidR="00566303">
      <w:pPr>
        <w:ind w:firstLine="708" w:left="4248"/>
        <w:jc w:val="center"/>
      </w:pPr>
    </w:p>
    <w:p w:rsidRDefault="009F6345" w:rsidP="00465DEA" w:rsidR="009F6345">
      <w:pPr>
        <w:ind w:firstLine="708" w:left="4248"/>
        <w:jc w:val="center"/>
      </w:pPr>
    </w:p>
    <w:p w:rsidRDefault="00566303" w:rsidP="00465DEA" w:rsidR="00566303">
      <w:pPr>
        <w:ind w:firstLine="708" w:left="4248"/>
        <w:jc w:val="center"/>
      </w:pPr>
    </w:p>
    <w:p w:rsidRDefault="00566303" w:rsidP="00465DEA" w:rsidR="00566303" w:rsidRPr="00AF1EFD">
      <w:pPr>
        <w:ind w:firstLine="708" w:left="4248"/>
        <w:jc w:val="center"/>
      </w:pPr>
    </w:p>
    <w:p w:rsidRDefault="002C5A29" w:rsidR="002C5A29" w:rsidRPr="00AF1EFD">
      <w:r w:rsidRPr="00AF1EFD">
        <w:lastRenderedPageBreak/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9F6345" w:rsidP="007D7A92" w:rsidR="00465DEA">
      <w:pPr>
        <w:numPr>
          <w:ilvl w:val="0"/>
          <w:numId w:val="3"/>
        </w:numPr>
      </w:pPr>
      <w:r>
        <w:t>Registar udruga,</w:t>
      </w:r>
      <w:r w:rsidR="00465DEA">
        <w:t xml:space="preserve">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F52FA1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566303">
        <w:t>Milan Bariša Obradović, Sveta Nedjelja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A91" w:rsidR="00D64A91">
      <w:r>
        <w:separator/>
      </w:r>
    </w:p>
  </w:endnote>
  <w:endnote w:id="0" w:type="continuationSeparator">
    <w:p w:rsidRDefault="00D64A91" w:rsidR="00D64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A91" w:rsidR="00D64A91">
      <w:r>
        <w:separator/>
      </w:r>
    </w:p>
  </w:footnote>
  <w:footnote w:id="0" w:type="continuationSeparator">
    <w:p w:rsidRDefault="00D64A91" w:rsidR="00D64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3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66303">
      <w:t>7522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6D33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86EBD"/>
    <w:rsid w:val="00293964"/>
    <w:rsid w:val="002944F5"/>
    <w:rsid w:val="002B5B9E"/>
    <w:rsid w:val="002B6E67"/>
    <w:rsid w:val="002C5A29"/>
    <w:rsid w:val="002D6432"/>
    <w:rsid w:val="00337AE1"/>
    <w:rsid w:val="003828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66303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9F3DF3"/>
    <w:rsid w:val="009F6345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C7262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9661E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64A91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52FA1"/>
    <w:rsid w:val="00F60C93"/>
    <w:rsid w:val="00F6414A"/>
    <w:rsid w:val="00F64C00"/>
    <w:rsid w:val="00F8576D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6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3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3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3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3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6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3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3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3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3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7522</izvorni_sadrzaj>
    <derivirana_varijabla naziv="DomainObject.Predmet.Broj_1">7522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St-7522/2015</izvorni_sadrzaj>
    <derivirana_varijabla naziv="DomainObject.Predmet.OznakaBroj_1">St-7522/2015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industrijske konoplje, održivog razvoja i biološke raznolikosti Zelena sinergija zastupanog po punomoćniku Jure Zubak</izvorni_sadrzaj>
    <derivirana_varijabla naziv="DomainObject.Predmet.ProtustrankaFormated_1">  Udruga za promicanje industrijske konoplje, održivog razvoja i biološke raznolikosti Zelena sinergija zastupanog po punomoćniku Jure Zubak</derivirana_varijabla>
  </DomainObject.Predmet.ProtustrankaFormated>
  <DomainObject.Predmet.ProtustrankaFormatedOIB>
    <izvorni_sadrzaj>  Udruga za promicanje industrijske konoplje, održivog razvoja i biološke raznolikosti Zelena sinergija, OIB 54601392182 zastupanog po punomoćniku Jure Zubak</izvorni_sadrzaj>
    <derivirana_varijabla naziv="DomainObject.Predmet.ProtustrankaFormatedOIB_1">  Udruga za promicanje industrijske konoplje, održivog razvoja i biološke raznolikosti Zelena sinergija, OIB 54601392182 zastupanog po punomoćniku Jure Zubak</derivirana_varijabla>
  </DomainObject.Predmet.ProtustrankaFormatedOIB>
  <DomainObject.Predmet.ProtustrankaFormatedWithAdress>
    <izvorni_sadrzaj> Udruga za promicanje industrijske konoplje, održivog razvoja i biološke raznolikosti Zelena sinergija, Šestinski vrh 41, 10000 Zagreb zastupanog po punomoćniku Jure Zubak</izvorni_sadrzaj>
    <derivirana_varijabla naziv="DomainObject.Predmet.ProtustrankaFormatedWithAdress_1"> Udruga za promicanje industrijske konoplje, održivog razvoja i biološke raznolikosti Zelena sinergija, Šestinski vrh 41, 10000 Zagreb zastupanog po punomoćniku Jure Zubak</derivirana_varijabla>
  </DomainObject.Predmet.ProtustrankaFormatedWithAdress>
  <DomainObject.Predmet.ProtustrankaFormatedWithAdressOIB>
    <izvorni_sadrzaj> Udruga za promicanje industrijske konoplje, održivog razvoja i biološke raznolikosti Zelena sinergija, OIB 54601392182, Šestinski vrh 41, 10000 Zagreb zastupanog po punomoćniku Jure Zubak</izvorni_sadrzaj>
    <derivirana_varijabla naziv="DomainObject.Predmet.ProtustrankaFormatedWithAdressOIB_1"> Udruga za promicanje industrijske konoplje, održivog razvoja i biološke raznolikosti Zelena sinergija, OIB 54601392182, Šestinski vrh 41, 10000 Zagreb zastupanog po punomoćniku Jure Zubak</derivirana_varijabla>
  </DomainObject.Predmet.ProtustrankaFormatedWithAdressOIB>
  <DomainObject.Predmet.ProtustrankaWithAdress>
    <izvorni_sadrzaj>Udruga za promicanje industrijske konoplje, održivog razvoja i biološke raznolikosti Zelena sinergija Šestinski vrh 41, 10000 Zagreb</izvorni_sadrzaj>
    <derivirana_varijabla naziv="DomainObject.Predmet.ProtustrankaWithAdress_1">Udruga za promicanje industrijske konoplje, održivog razvoja i biološke raznolikosti Zelena sinergija Šestinski vrh 41, 10000 Zagreb</derivirana_varijabla>
  </DomainObject.Predmet.ProtustrankaWithAdress>
  <DomainObject.Predmet.ProtustrankaWithAdressOIB>
    <izvorni_sadrzaj>Udruga za promicanje industrijske konoplje, održivog razvoja i biološke raznolikosti Zelena sinergija, OIB 54601392182, Šestinski vrh 41, 10000 Zagreb</izvorni_sadrzaj>
    <derivirana_varijabla naziv="DomainObject.Predmet.ProtustrankaWithAdressOIB_1">Udruga za promicanje industrijske konoplje, održivog razvoja i biološke raznolikosti Zelena sinergija, OIB 54601392182, Šestinski vrh 41, 10000 Zagreb</derivirana_varijabla>
  </DomainObject.Predmet.ProtustrankaWithAdressOIB>
  <DomainObject.Predmet.ProtustrankaNazivFormated>
    <izvorni_sadrzaj>Udruga za promicanje industrijske konoplje, održivog razvoja i biološke raznolikosti Zelena sinergija</izvorni_sadrzaj>
    <derivirana_varijabla naziv="DomainObject.Predmet.ProtustrankaNazivFormated_1">Udruga za promicanje industrijske konoplje, održivog razvoja i biološke raznolikosti Zelena sinergija</derivirana_varijabla>
  </DomainObject.Predmet.ProtustrankaNazivFormated>
  <DomainObject.Predmet.ProtustrankaNazivFormatedOIB>
    <izvorni_sadrzaj>Udruga za promicanje industrijske konoplje, održivog razvoja i biološke raznolikosti Zelena sinergija, OIB 54601392182</izvorni_sadrzaj>
    <derivirana_varijabla naziv="DomainObject.Predmet.ProtustrankaNazivFormatedOIB_1">Udruga za promicanje industrijske konoplje, održivog razvoja i biološke raznolikosti Zelena sinergija, OIB 54601392182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industrijske konoplje, održivog razvoja i biološke raznolikosti Zelena sinergija zastupanog po punomoćniku Jure Zubak</item>
    </izvorni_sadrzaj>
    <derivirana_varijabla naziv="DomainObject.Predmet.ProtuStrankaListFormated_1">
      <item>Udruga za promicanje industrijske konoplje, održivog razvoja i biološke raznolikosti Zelena sinergija zastupanog po punomoćniku Jure Zubak</item>
    </derivirana_varijabla>
  </DomainObject.Predmet.ProtuStrankaListFormated>
  <DomainObject.Predmet.ProtuStrankaListFormatedOIB>
    <izvorni_sadrzaj>
      <item>Udruga za promicanje industrijske konoplje, održivog razvoja i biološke raznolikosti Zelena sinergija, OIB 54601392182 zastupanog po punomoćniku Jure Zubak</item>
    </izvorni_sadrzaj>
    <derivirana_varijabla naziv="DomainObject.Predmet.ProtuStrankaListFormatedOIB_1">
      <item>Udruga za promicanje industrijske konoplje, održivog razvoja i biološke raznolikosti Zelena sinergija, OIB 54601392182 zastupanog po punomoćniku Jure Zubak</item>
    </derivirana_varijabla>
  </DomainObject.Predmet.ProtuStrankaListFormatedOIB>
  <DomainObject.Predmet.ProtuStrankaListFormatedWithAdress>
    <izvorni_sadrzaj>
      <item>Udruga za promicanje industrijske konoplje, održivog razvoja i biološke raznolikosti Zelena sinergija, Šestinski vrh 41, 10000 Zagreb zastupanog po punomoćniku Jure Zubak</item>
    </izvorni_sadrzaj>
    <derivirana_varijabla naziv="DomainObject.Predmet.ProtuStrankaListFormatedWithAdress_1">
      <item>Udruga za promicanje industrijske konoplje, održivog razvoja i biološke raznolikosti Zelena sinergija, Šestinski vrh 41, 10000 Zagreb zastupanog po punomoćniku Jure Zubak</item>
    </derivirana_varijabla>
  </DomainObject.Predmet.ProtuStrankaListFormatedWithAdress>
  <DomainObject.Predmet.ProtuStrankaListFormatedWithAdressOIB>
    <izvorni_sadrzaj>
      <item>Udruga za promicanje industrijske konoplje, održivog razvoja i biološke raznolikosti Zelena sinergija, OIB 54601392182, Šestinski vrh 41, 10000 Zagreb zastupanog po punomoćniku Jure Zubak</item>
    </izvorni_sadrzaj>
    <derivirana_varijabla naziv="DomainObject.Predmet.ProtuStrankaListFormatedWithAdressOIB_1">
      <item>Udruga za promicanje industrijske konoplje, održivog razvoja i biološke raznolikosti Zelena sinergija, OIB 54601392182, Šestinski vrh 41, 10000 Zagreb zastupanog po punomoćniku Jure Zubak</item>
    </derivirana_varijabla>
  </DomainObject.Predmet.ProtuStrankaListFormatedWithAdressOIB>
  <DomainObject.Predmet.ProtuStrankaListNazivFormated>
    <izvorni_sadrzaj>
      <item>Udruga za promicanje industrijske konoplje, održivog razvoja i biološke raznolikosti Zelena sinergija</item>
    </izvorni_sadrzaj>
    <derivirana_varijabla naziv="DomainObject.Predmet.ProtuStrankaListNazivFormated_1">
      <item>Udruga za promicanje industrijske konoplje, održivog razvoja i biološke raznolikosti Zelena sinergija</item>
    </derivirana_varijabla>
  </DomainObject.Predmet.ProtuStrankaListNazivFormated>
  <DomainObject.Predmet.ProtuStrankaListNazivFormatedOIB>
    <izvorni_sadrzaj>
      <item>Udruga za promicanje industrijske konoplje, održivog razvoja i biološke raznolikosti Zelena sinergija, OIB 54601392182</item>
    </izvorni_sadrzaj>
    <derivirana_varijabla naziv="DomainObject.Predmet.ProtuStrankaListNazivFormatedOIB_1">
      <item>Udruga za promicanje industrijske konoplje, održivog razvoja i biološke raznolikosti Zelena sinergija, OIB 54601392182</item>
    </derivirana_varijabla>
  </DomainObject.Predmet.ProtuStrankaListNazivFormatedOIB>
  <DomainObject.Predmet.OstaliListFormated>
    <izvorni_sadrzaj>
      <item>Jure Zubak punomoćnik sudionika u postupku Udruga za promicanje industrijske konoplje, održivog razvoja i biološke raznolikosti Zelena sinergija</item>
    </izvorni_sadrzaj>
    <derivirana_varijabla naziv="DomainObject.Predmet.OstaliListFormated_1">
      <item>Jure Zubak punomoćnik sudionika u postupku Udruga za promicanje industrijske konoplje, održivog razvoja i biološke raznolikosti Zelena sinergija</item>
    </derivirana_varijabla>
  </DomainObject.Predmet.OstaliListFormated>
  <DomainObject.Predmet.OstaliListFormatedOIB>
    <izvorni_sadrzaj>
      <item>Jure Zubak punomoćnik sudionika u postupku Udruga za promicanje industrijske konoplje, održivog razvoja i biološke raznolikosti Zelena sinergija</item>
    </izvorni_sadrzaj>
    <derivirana_varijabla naziv="DomainObject.Predmet.OstaliListFormatedOIB_1">
      <item>Jure Zubak punomoćnik sudionika u postupku Udruga za promicanje industrijske konoplje, održivog razvoja i biološke raznolikosti Zelena sinergija</item>
    </derivirana_varijabla>
  </DomainObject.Predmet.OstaliListFormatedOIB>
  <DomainObject.Predmet.OstaliListFormatedWithAdress>
    <izvorni_sadrzaj>
      <item>Jure Zubak, Šestinski vrh 41, 10000 Zagreb punomoćnik sudionika u postupku Udruga za promicanje industrijske konoplje, održivog razvoja i biološke raznolikosti Zelena sinergija</item>
    </izvorni_sadrzaj>
    <derivirana_varijabla naziv="DomainObject.Predmet.OstaliListFormatedWithAdress_1">
      <item>Jure Zubak, Šestinski vrh 41, 10000 Zagreb punomoćnik sudionika u postupku Udruga za promicanje industrijske konoplje, održivog razvoja i biološke raznolikosti Zelena sinergija</item>
    </derivirana_varijabla>
  </DomainObject.Predmet.OstaliListFormatedWithAdress>
  <DomainObject.Predmet.OstaliListFormatedWithAdressOIB>
    <izvorni_sadrzaj>
      <item>Jure Zubak, Šestinski vrh 41, 10000 Zagreb punomoćnik sudionika u postupku Udruga za promicanje industrijske konoplje, održivog razvoja i biološke raznolikosti Zelena sinergija</item>
    </izvorni_sadrzaj>
    <derivirana_varijabla naziv="DomainObject.Predmet.OstaliListFormatedWithAdressOIB_1">
      <item>Jure Zubak, Šestinski vrh 41, 10000 Zagreb punomoćnik sudionika u postupku Udruga za promicanje industrijske konoplje, održivog razvoja i biološke raznolikosti Zelena sinergija</item>
    </derivirana_varijabla>
  </DomainObject.Predmet.OstaliListFormatedWithAdressOIB>
  <DomainObject.Predmet.OstaliListNazivFormated>
    <izvorni_sadrzaj>
      <item>Jure Zubak</item>
    </izvorni_sadrzaj>
    <derivirana_varijabla naziv="DomainObject.Predmet.OstaliListNazivFormated_1">
      <item>Jure Zubak</item>
    </derivirana_varijabla>
  </DomainObject.Predmet.OstaliListNazivFormated>
  <DomainObject.Predmet.OstaliListNazivFormatedOIB>
    <izvorni_sadrzaj>
      <item>Jure Zubak</item>
    </izvorni_sadrzaj>
    <derivirana_varijabla naziv="DomainObject.Predmet.OstaliListNazivFormatedOIB_1">
      <item>Jure Zubak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industrijske konoplje, održivog razvoja i biološke raznolikosti Zelena sinergija</izvorni_sadrzaj>
    <derivirana_varijabla naziv="DomainObject.Predmet.ProtustrankaIDrugi_1">Udruga za promicanje industrijske konoplje, održivog razvoja i biološke raznolikosti Zelena sinergija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industrijske konoplje, održivog razvoja i biološke raznolikosti Zelena sinergija, OIB 54601392182, Šestinski vrh 41, 10000 Zagreb</izvorni_sadrzaj>
    <derivirana_varijabla naziv="DomainObject.Predmet.ProtustrankaIDrugiAdressOIB_1">Udruga za promicanje industrijske konoplje, održivog razvoja i biološke raznolikosti Zelena sinergija, OIB 54601392182, Šestinski vrh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industrijske konoplje, održivog razvoja i biološke raznolikosti Zelena sinergija</item>
      <item>Jure Zubak</item>
    </izvorni_sadrzaj>
    <derivirana_varijabla naziv="DomainObject.Predmet.SudioniciListNaziv_1">
      <item>FINA Regionalni centar Zagreb</item>
      <item>Udruga za promicanje industrijske konoplje, održivog razvoja i biološke raznolikosti Zelena sinergija</item>
      <item>Jure Zubak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industrijske konoplje, održivog razvoja i biološke raznolikosti Zelena sinergija, OIB 54601392182, Šestinski vrh 41,10000 Zagreb</item>
      <item>Jure Zubak, Šestinski vrh 41,10000 Zagreb</item>
    </izvorni_sadrzaj>
    <derivirana_varijabla naziv="DomainObject.Predmet.SudioniciListAdressOIB_1">
      <item>FINA Regionalni centar Zagreb, OIB 85821130368, Trg svibanjskih žrtava 1995. 1,10000 Zagreb</item>
      <item>Udruga za promicanje industrijske konoplje, održivog razvoja i biološke raznolikosti Zelena sinergija, OIB 54601392182, Šestinski vrh 41,10000 Zagreb</item>
      <item>Jure Zubak, Šestinski vrh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54601392182</item>
      <item>, OIB null</item>
    </izvorni_sadrzaj>
    <derivirana_varijabla naziv="DomainObject.Predmet.SudioniciListNazivOIB_1">
      <item>, OIB 85821130368</item>
      <item>, OIB 54601392182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548</properties:Words>
  <properties:Characters>3098</properties:Characters>
  <properties:Lines>104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2016-03-10T13:54:00Z</dcterms:created>
  <dc:creator>Korisnik</dc:creator>
  <cp:lastModifiedBy>Draženka Prpić</cp:lastModifiedBy>
  <cp:lastPrinted>2016-03-10T13:56:00Z</cp:lastPrinted>
  <dcterms:modified xmlns:xsi="http://www.w3.org/2001/XMLSchema-instance" xsi:type="dcterms:W3CDTF">2016-03-10T13:56:00Z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