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b97d" w14:paraId="eb3b97d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A6204A">
        <w:rPr>
          <w:sz w:val="22"/>
          <w:szCs w:val="22"/>
        </w:rPr>
        <w:t xml:space="preserve">97/16-4      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95ED5" w:rsidR="00595ED5" w:rsidRPr="005A484A">
      <w:pPr>
        <w:jc w:val="both"/>
      </w:pPr>
      <w:r w:rsidRPr="002342CC">
        <w:t xml:space="preserve">               TRGOVAČKI SUD U OSIJEKU, po sucu Gordani Njari, u stečajnom predmetu povodom zahtjeva Financijske agencije Regionalni centar Osijek, Podružnica Osijek, L. Jagera 3, OIB 85821130368, za provedbom skraćenog s</w:t>
      </w:r>
      <w:r w:rsidR="006A7EA5">
        <w:t xml:space="preserve">tečajnog postupka nad dužnikom </w:t>
      </w:r>
      <w:r w:rsidR="00A6204A" w:rsidRPr="00A6204A">
        <w:t>KLUB ŠPORTSKE REKREACIJE "OSIJEK", Osijek, Europske avenije 9, OIB: 20758485973,</w:t>
      </w:r>
      <w:r w:rsidR="00705838">
        <w:t xml:space="preserve"> Registarski broj: 14001512, </w:t>
      </w:r>
      <w:r w:rsidR="00595ED5" w:rsidRPr="005A484A">
        <w:t>dana 1</w:t>
      </w:r>
      <w:r w:rsidR="00F944C0" w:rsidRPr="005A484A">
        <w:t>5</w:t>
      </w:r>
      <w:r w:rsidR="00595ED5" w:rsidRPr="005A484A">
        <w:t xml:space="preserve">. lipnja 2016.  </w:t>
      </w:r>
    </w:p>
    <w:p w:rsidRDefault="00595ED5" w:rsidP="00595ED5" w:rsidR="00595ED5" w:rsidRPr="005A484A">
      <w:pPr>
        <w:jc w:val="both"/>
      </w:pPr>
    </w:p>
    <w:p w:rsidRDefault="008C4A50" w:rsidP="008C4A50" w:rsidR="008C4A50" w:rsidRPr="002342CC"/>
    <w:p w:rsidRDefault="008C4A50" w:rsidP="008C4A50" w:rsidR="008C4A50" w:rsidRPr="002342CC">
      <w:pPr>
        <w:jc w:val="center"/>
        <w:rPr>
          <w:bCs/>
        </w:rPr>
      </w:pPr>
      <w:r w:rsidRPr="002342CC">
        <w:rPr>
          <w:bCs/>
        </w:rPr>
        <w:t>r i j e š i o    j e</w:t>
      </w:r>
    </w:p>
    <w:p w:rsidRDefault="008C4A50" w:rsidP="008C4A50" w:rsidR="008C4A50" w:rsidRPr="002342CC">
      <w:pPr>
        <w:ind w:left="360"/>
        <w:jc w:val="both"/>
      </w:pPr>
      <w:r w:rsidRPr="002342CC">
        <w:t xml:space="preserve">                                                </w:t>
      </w:r>
    </w:p>
    <w:p w:rsidRDefault="008C4A50" w:rsidP="008C4A50" w:rsidR="008C4A50" w:rsidRPr="002342CC">
      <w:pPr>
        <w:ind w:left="360"/>
        <w:jc w:val="both"/>
      </w:pPr>
    </w:p>
    <w:p w:rsidRDefault="008C4A50" w:rsidP="00F32DB5" w:rsidR="00F32DB5">
      <w:pPr>
        <w:pStyle w:val="Odlomakpopisa"/>
        <w:numPr>
          <w:ilvl w:val="0"/>
          <w:numId w:val="5"/>
        </w:numPr>
        <w:jc w:val="both"/>
      </w:pPr>
      <w:r w:rsidRPr="007364EE">
        <w:rPr>
          <w:bCs/>
        </w:rPr>
        <w:t xml:space="preserve"> OTVARA SE stečajni postupak nad dužnikom</w:t>
      </w:r>
      <w:r w:rsidRPr="002342CC">
        <w:t xml:space="preserve"> </w:t>
      </w:r>
      <w:r w:rsidR="007364EE">
        <w:t>KLUB ŠPORTSKE REKREACIJE "OSIJEK", Osijek, Europske avenije 9, OIB: 20758485973, Registarski broj: 14001512. .</w:t>
      </w:r>
    </w:p>
    <w:p w:rsidRDefault="007364EE" w:rsidP="007364EE" w:rsidR="007364EE" w:rsidRPr="002342CC">
      <w:pPr>
        <w:pStyle w:val="Odlomakpopisa"/>
        <w:ind w:left="1500"/>
        <w:jc w:val="both"/>
      </w:pPr>
    </w:p>
    <w:p w:rsidRDefault="008C4A50" w:rsidP="008C4A50" w:rsidR="008C4A50" w:rsidRPr="002342CC">
      <w:pPr>
        <w:pStyle w:val="Odlomakpopisa"/>
        <w:numPr>
          <w:ilvl w:val="0"/>
          <w:numId w:val="5"/>
        </w:numPr>
        <w:ind w:left="1571"/>
        <w:jc w:val="both"/>
      </w:pPr>
      <w:r w:rsidRPr="002342CC">
        <w:t>Za stečajnog upravitelja imenuje se</w:t>
      </w:r>
      <w:r w:rsidR="009075B9">
        <w:t xml:space="preserve"> Krešimir Maretić iz Zagreba, Šimuna Starčevića 7, OIB 66108961276.           </w:t>
      </w:r>
      <w:r w:rsidR="00DF0F5B">
        <w:t xml:space="preserve">            </w:t>
      </w:r>
    </w:p>
    <w:p w:rsidRDefault="008C4A50" w:rsidP="008C4A50" w:rsidR="008C4A50" w:rsidRPr="002342CC">
      <w:pPr>
        <w:ind w:left="851"/>
        <w:jc w:val="both"/>
      </w:pPr>
    </w:p>
    <w:p w:rsidRDefault="008C4A50" w:rsidP="00F32DB5" w:rsidR="00F32DB5" w:rsidRPr="007364EE">
      <w:pPr>
        <w:pStyle w:val="Odlomakpopisa"/>
        <w:numPr>
          <w:ilvl w:val="0"/>
          <w:numId w:val="5"/>
        </w:numPr>
        <w:jc w:val="both"/>
        <w:rPr>
          <w:bCs/>
        </w:rPr>
      </w:pPr>
      <w:r w:rsidRPr="007364EE">
        <w:rPr>
          <w:bCs/>
        </w:rPr>
        <w:t xml:space="preserve">ZAKLJUČUJE SE stečajni postupak nad dužnikom </w:t>
      </w:r>
      <w:r w:rsidR="007364EE">
        <w:t>KLUB ŠPORTSKE REKREACIJE "OSIJEK", Osijek, Europske avenije 9, OIB: 20758485973, Registarski broj: 14001512 .</w:t>
      </w:r>
    </w:p>
    <w:p w:rsidRDefault="00F32DB5" w:rsidP="00F32DB5" w:rsidR="00F32DB5" w:rsidRPr="00F32DB5">
      <w:pPr>
        <w:pStyle w:val="Odlomakpopisa"/>
        <w:ind w:left="1500"/>
        <w:jc w:val="both"/>
        <w:rPr>
          <w:bCs/>
        </w:rPr>
      </w:pPr>
    </w:p>
    <w:p w:rsidRDefault="008C4A50" w:rsidP="008C4A50" w:rsidR="008C4A50" w:rsidRPr="002342CC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2342CC">
        <w:rPr>
          <w:bCs/>
        </w:rPr>
        <w:t>Ovo rješenje objavit će se na mrežnoj stranici e-</w:t>
      </w:r>
      <w:r w:rsidR="00BC3E82">
        <w:rPr>
          <w:bCs/>
        </w:rPr>
        <w:t>o</w:t>
      </w:r>
      <w:r w:rsidRPr="002342CC">
        <w:rPr>
          <w:bCs/>
        </w:rPr>
        <w:t>glasna ploča sudova i dostaviti  registru nadležnom za dužnika.</w:t>
      </w:r>
    </w:p>
    <w:p w:rsidRDefault="008C4A50" w:rsidP="008C4A50" w:rsidR="008C4A50" w:rsidRPr="002342CC">
      <w:pPr>
        <w:pStyle w:val="Tijeloteksta"/>
        <w:rPr>
          <w:b/>
          <w:bCs/>
        </w:rPr>
      </w:pPr>
    </w:p>
    <w:p w:rsidRDefault="008C4A50" w:rsidP="008C4A50" w:rsidR="008C4A50" w:rsidRPr="002342CC">
      <w:pPr>
        <w:pStyle w:val="Tijeloteksta"/>
        <w:rPr>
          <w:b/>
          <w:bCs/>
        </w:rPr>
      </w:pPr>
    </w:p>
    <w:p w:rsidRDefault="008C4A50" w:rsidP="008C4A50" w:rsidR="008C4A50" w:rsidRPr="002342CC">
      <w:pPr>
        <w:pStyle w:val="Tijeloteksta"/>
        <w:jc w:val="center"/>
        <w:rPr>
          <w:bCs/>
        </w:rPr>
      </w:pPr>
      <w:r w:rsidRPr="002342CC">
        <w:rPr>
          <w:bCs/>
        </w:rPr>
        <w:t>Obrazloženje</w:t>
      </w:r>
    </w:p>
    <w:p w:rsidRDefault="0023770D" w:rsidP="008C4A50" w:rsidR="0023770D" w:rsidRPr="002342CC">
      <w:pPr>
        <w:pStyle w:val="Tijeloteksta"/>
        <w:jc w:val="center"/>
        <w:rPr>
          <w:bCs/>
        </w:rPr>
      </w:pPr>
    </w:p>
    <w:p w:rsidRDefault="008C4A50" w:rsidP="008C4A50" w:rsidR="007364EE">
      <w:pPr>
        <w:jc w:val="both"/>
      </w:pPr>
      <w:r w:rsidRPr="002342CC">
        <w:t xml:space="preserve">             Financijska agencija Regionalni centar Osijek, Podružnica Osijek podnijela je dana </w:t>
      </w:r>
      <w:r w:rsidR="00F32DB5">
        <w:t>14</w:t>
      </w:r>
      <w:r w:rsidR="00DF3709" w:rsidRPr="00F66A43">
        <w:t xml:space="preserve">. siječnja 2016. zaprimljenog kod ovog suda </w:t>
      </w:r>
      <w:r w:rsidR="00F32DB5">
        <w:t>15</w:t>
      </w:r>
      <w:r w:rsidR="00F66A43" w:rsidRPr="00F66A43">
        <w:t>.</w:t>
      </w:r>
      <w:r w:rsidR="00DF3709" w:rsidRPr="00F66A43">
        <w:t xml:space="preserve"> siječnja 2016</w:t>
      </w:r>
      <w:r w:rsidR="00DF3709" w:rsidRPr="00F35E40">
        <w:t>.</w:t>
      </w:r>
      <w:r w:rsidRPr="00F35E40">
        <w:t xml:space="preserve"> zahtjev za provedbu skraćenog </w:t>
      </w:r>
      <w:r w:rsidR="00926AFE" w:rsidRPr="00F35E40">
        <w:t>stečajnog postupka nad dužnikom</w:t>
      </w:r>
      <w:r w:rsidRPr="00F35E40">
        <w:t xml:space="preserve"> </w:t>
      </w:r>
      <w:r w:rsidR="007364EE">
        <w:t>KLUB ŠPORTSKE REKREACIJE "OSIJEK", Osijek, Europske avenije 9, OIB: 20758485973, Registarski broj: 14001512.</w:t>
      </w:r>
    </w:p>
    <w:p w:rsidRDefault="007364EE" w:rsidP="008C4A50" w:rsidR="007364EE">
      <w:pPr>
        <w:jc w:val="both"/>
        <w:rPr>
          <w:bCs/>
        </w:rPr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</w:t>
      </w:r>
      <w:r w:rsidRPr="002342CC">
        <w:rPr>
          <w:bCs/>
        </w:rPr>
        <w:lastRenderedPageBreak/>
        <w:t>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6B007C">
        <w:t xml:space="preserve">20. siječnja </w:t>
      </w:r>
      <w:r w:rsidR="00BC3E82" w:rsidRPr="00F66A43">
        <w:t>2016</w:t>
      </w:r>
      <w:r w:rsidR="00BC3E82" w:rsidRPr="00F35E40">
        <w:t>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5A484A">
        <w:t>St-</w:t>
      </w:r>
      <w:r w:rsidR="0062629E">
        <w:t>97/16-3</w:t>
      </w:r>
      <w:r w:rsidR="005A484A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2342CC">
      <w:pPr>
        <w:pStyle w:val="Tijeloteksta"/>
        <w:ind w:firstLine="71"/>
      </w:pPr>
    </w:p>
    <w:p w:rsidRDefault="008C4A50" w:rsidP="008C4A50" w:rsidR="008C4A50" w:rsidRPr="005A484A">
      <w:pPr>
        <w:pStyle w:val="Tijeloteksta"/>
        <w:jc w:val="center"/>
      </w:pPr>
      <w:r w:rsidRPr="005A484A">
        <w:t xml:space="preserve">U Osijeku </w:t>
      </w:r>
      <w:r w:rsidR="00595ED5" w:rsidRPr="005A484A">
        <w:t>1</w:t>
      </w:r>
      <w:r w:rsidR="00F944C0" w:rsidRPr="005A484A">
        <w:t>5</w:t>
      </w:r>
      <w:r w:rsidR="00595ED5" w:rsidRPr="005A484A">
        <w:t xml:space="preserve">. lipnja  2016.                       </w:t>
      </w:r>
    </w:p>
    <w:p w:rsidRDefault="008C4A50" w:rsidP="008C4A50" w:rsidR="008C4A50">
      <w:pPr>
        <w:pStyle w:val="Tijeloteksta"/>
        <w:jc w:val="center"/>
      </w:pPr>
    </w:p>
    <w:p w:rsidRDefault="009075B9" w:rsidP="009075B9" w:rsidR="009075B9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075B9" w:rsidP="009075B9" w:rsidR="009075B9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9075B9" w:rsidP="009075B9" w:rsidR="009075B9">
      <w:pPr>
        <w:pStyle w:val="Tijeloteksta"/>
        <w:jc w:val="left"/>
      </w:pPr>
    </w:p>
    <w:p w:rsidRDefault="009075B9" w:rsidP="009075B9" w:rsidR="009075B9">
      <w:pPr>
        <w:pStyle w:val="Tijeloteksta"/>
        <w:jc w:val="left"/>
      </w:pPr>
    </w:p>
    <w:p w:rsidRDefault="009075B9" w:rsidP="009075B9" w:rsidR="009075B9">
      <w:pPr>
        <w:pStyle w:val="Tijeloteksta"/>
        <w:jc w:val="left"/>
      </w:pPr>
    </w:p>
    <w:p w:rsidRDefault="009075B9" w:rsidP="009075B9" w:rsidR="009075B9">
      <w:pPr>
        <w:pStyle w:val="Tijeloteksta"/>
        <w:jc w:val="left"/>
      </w:pPr>
      <w:r>
        <w:t>UPUTA O PRAVNOM LIJEKU:</w:t>
      </w:r>
    </w:p>
    <w:p w:rsidRDefault="009075B9" w:rsidP="009075B9" w:rsidR="009075B9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075B9" w:rsidP="009075B9" w:rsidR="009075B9">
      <w:pPr>
        <w:pStyle w:val="Tijeloteksta"/>
        <w:jc w:val="left"/>
      </w:pPr>
    </w:p>
    <w:p w:rsidRDefault="009075B9" w:rsidP="009075B9" w:rsidR="009075B9">
      <w:pPr>
        <w:pStyle w:val="Tijeloteksta"/>
        <w:jc w:val="left"/>
      </w:pPr>
    </w:p>
    <w:p w:rsidRDefault="009075B9" w:rsidP="009075B9" w:rsidR="009075B9">
      <w:pPr>
        <w:pStyle w:val="Tijeloteksta"/>
        <w:jc w:val="left"/>
      </w:pPr>
      <w:r>
        <w:t>DNA</w:t>
      </w:r>
    </w:p>
    <w:p w:rsidRDefault="009075B9" w:rsidP="009075B9" w:rsidR="009075B9">
      <w:pPr>
        <w:pStyle w:val="Tijeloteksta"/>
        <w:numPr>
          <w:ilvl w:val="0"/>
          <w:numId w:val="2"/>
        </w:numPr>
        <w:jc w:val="left"/>
      </w:pPr>
      <w:r>
        <w:t xml:space="preserve">Predlagatelj FINA RC Osijek, Podružnica Osijek </w:t>
      </w:r>
    </w:p>
    <w:p w:rsidRDefault="009075B9" w:rsidP="009075B9" w:rsidR="009075B9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075B9" w:rsidP="009075B9" w:rsidR="009075B9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9075B9" w:rsidP="009075B9" w:rsidR="009075B9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9075B9" w:rsidP="009075B9" w:rsidR="009075B9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9075B9" w:rsidP="009075B9" w:rsidR="009075B9">
      <w:pPr>
        <w:pStyle w:val="Tijeloteksta"/>
        <w:numPr>
          <w:ilvl w:val="0"/>
          <w:numId w:val="2"/>
        </w:numPr>
        <w:jc w:val="left"/>
      </w:pPr>
      <w:r>
        <w:t>Riješeno istodobno otvaranjem i zaklj.</w:t>
      </w:r>
    </w:p>
    <w:p w:rsidRDefault="009075B9" w:rsidP="009075B9" w:rsidR="009075B9">
      <w:pPr>
        <w:pStyle w:val="Tijeloteksta"/>
        <w:numPr>
          <w:ilvl w:val="0"/>
          <w:numId w:val="2"/>
        </w:numPr>
        <w:jc w:val="left"/>
      </w:pPr>
      <w:r>
        <w:t xml:space="preserve">K 15.7.   </w:t>
      </w:r>
    </w:p>
    <w:p w:rsidRDefault="009075B9" w:rsidP="008C4A50" w:rsidR="009075B9">
      <w:pPr>
        <w:pStyle w:val="Tijeloteksta"/>
        <w:jc w:val="center"/>
      </w:pPr>
    </w:p>
    <w:p w:rsidRDefault="009075B9" w:rsidP="008C4A50" w:rsidR="009075B9" w:rsidRPr="002342CC">
      <w:pPr>
        <w:pStyle w:val="Tijeloteksta"/>
        <w:jc w:val="center"/>
      </w:pPr>
    </w:p>
    <w:p w:rsidRDefault="00E6345F" w:rsidP="00811407" w:rsidR="00E6345F">
      <w:pPr>
        <w:ind w:left="5580"/>
        <w:jc w:val="center"/>
      </w:pPr>
    </w:p>
    <w:p w:rsidRDefault="00E6345F" w:rsidP="00811407" w:rsidR="00E6345F">
      <w:pPr>
        <w:ind w:left="5580"/>
        <w:jc w:val="center"/>
      </w:pPr>
    </w:p>
    <w:p w:rsidRDefault="007305A3" w:rsidP="007305A3" w:rsidR="007305A3">
      <w:pPr>
        <w:pStyle w:val="Tijeloteksta"/>
        <w:jc w:val="center"/>
      </w:pPr>
    </w:p>
    <w:sectPr w:rsidSect="00CA7DA3" w:rsidR="007305A3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5936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6B007C">
    <w:pPr>
      <w:jc w:val="right"/>
    </w:pPr>
    <w:r w:rsidRPr="00344D0B">
      <w:rPr>
        <w:b/>
      </w:rPr>
      <w:t xml:space="preserve">           </w:t>
    </w:r>
    <w:r w:rsidR="00595ED5" w:rsidRPr="006B007C">
      <w:rPr>
        <w:sz w:val="22"/>
        <w:szCs w:val="22"/>
      </w:rPr>
      <w:t>3 St-</w:t>
    </w:r>
    <w:r w:rsidR="0062629E">
      <w:rPr>
        <w:sz w:val="22"/>
        <w:szCs w:val="22"/>
      </w:rPr>
      <w:t xml:space="preserve">97/16-3 </w:t>
    </w:r>
    <w:r w:rsidR="006B007C" w:rsidRPr="006B007C">
      <w:rPr>
        <w:sz w:val="22"/>
        <w:szCs w:val="22"/>
      </w:rPr>
      <w:t xml:space="preserve">   </w:t>
    </w:r>
    <w:r w:rsidR="005A484A" w:rsidRPr="006B007C">
      <w:rPr>
        <w:sz w:val="22"/>
        <w:szCs w:val="22"/>
      </w:rPr>
      <w:t xml:space="preserve">       </w:t>
    </w:r>
    <w:r w:rsidR="00595ED5" w:rsidRPr="006B007C">
      <w:rPr>
        <w:sz w:val="22"/>
        <w:szCs w:val="22"/>
      </w:rPr>
      <w:t xml:space="preserve"> </w:t>
    </w:r>
    <w:r w:rsidRPr="006B007C">
      <w:t xml:space="preserve">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34B5A"/>
    <w:rsid w:val="001643FC"/>
    <w:rsid w:val="00171061"/>
    <w:rsid w:val="00180465"/>
    <w:rsid w:val="00215DA9"/>
    <w:rsid w:val="002342CC"/>
    <w:rsid w:val="0023770D"/>
    <w:rsid w:val="0024241D"/>
    <w:rsid w:val="00277679"/>
    <w:rsid w:val="00320F3B"/>
    <w:rsid w:val="0033604D"/>
    <w:rsid w:val="00344D0B"/>
    <w:rsid w:val="003660B7"/>
    <w:rsid w:val="003B6C7C"/>
    <w:rsid w:val="003C7EC0"/>
    <w:rsid w:val="003D08B4"/>
    <w:rsid w:val="003F03B2"/>
    <w:rsid w:val="004330A2"/>
    <w:rsid w:val="0045383A"/>
    <w:rsid w:val="00456E18"/>
    <w:rsid w:val="00462C80"/>
    <w:rsid w:val="00480AD2"/>
    <w:rsid w:val="0048213A"/>
    <w:rsid w:val="00487157"/>
    <w:rsid w:val="004A619D"/>
    <w:rsid w:val="004F1ABF"/>
    <w:rsid w:val="004F3B9A"/>
    <w:rsid w:val="005064EA"/>
    <w:rsid w:val="00520DFA"/>
    <w:rsid w:val="00534927"/>
    <w:rsid w:val="005420F0"/>
    <w:rsid w:val="00554F01"/>
    <w:rsid w:val="00566CDF"/>
    <w:rsid w:val="00581BA4"/>
    <w:rsid w:val="00595ED5"/>
    <w:rsid w:val="005A484A"/>
    <w:rsid w:val="00617B3C"/>
    <w:rsid w:val="0062629E"/>
    <w:rsid w:val="00634A00"/>
    <w:rsid w:val="00642B53"/>
    <w:rsid w:val="00675936"/>
    <w:rsid w:val="006A7EA5"/>
    <w:rsid w:val="006B007C"/>
    <w:rsid w:val="006D244D"/>
    <w:rsid w:val="00705838"/>
    <w:rsid w:val="0071192E"/>
    <w:rsid w:val="007305A3"/>
    <w:rsid w:val="007364EE"/>
    <w:rsid w:val="00751321"/>
    <w:rsid w:val="00782E35"/>
    <w:rsid w:val="007A4B35"/>
    <w:rsid w:val="007B19D5"/>
    <w:rsid w:val="007C0B45"/>
    <w:rsid w:val="007E7F9D"/>
    <w:rsid w:val="007F179D"/>
    <w:rsid w:val="007F7404"/>
    <w:rsid w:val="00811407"/>
    <w:rsid w:val="008151B4"/>
    <w:rsid w:val="008A5529"/>
    <w:rsid w:val="008C4A50"/>
    <w:rsid w:val="009075B9"/>
    <w:rsid w:val="009202C9"/>
    <w:rsid w:val="00926AFE"/>
    <w:rsid w:val="009776BC"/>
    <w:rsid w:val="009865D2"/>
    <w:rsid w:val="009B409D"/>
    <w:rsid w:val="009D42F4"/>
    <w:rsid w:val="00A11D11"/>
    <w:rsid w:val="00A12C16"/>
    <w:rsid w:val="00A35140"/>
    <w:rsid w:val="00A353A4"/>
    <w:rsid w:val="00A579DC"/>
    <w:rsid w:val="00A6204A"/>
    <w:rsid w:val="00A94EE7"/>
    <w:rsid w:val="00AD10D4"/>
    <w:rsid w:val="00B07BD9"/>
    <w:rsid w:val="00B417BA"/>
    <w:rsid w:val="00B46738"/>
    <w:rsid w:val="00BA73BF"/>
    <w:rsid w:val="00BC3E82"/>
    <w:rsid w:val="00BD2CFA"/>
    <w:rsid w:val="00C02BA6"/>
    <w:rsid w:val="00C1066C"/>
    <w:rsid w:val="00C163C5"/>
    <w:rsid w:val="00C2455F"/>
    <w:rsid w:val="00C36B8C"/>
    <w:rsid w:val="00C76909"/>
    <w:rsid w:val="00C779BE"/>
    <w:rsid w:val="00CA7DA3"/>
    <w:rsid w:val="00CD017A"/>
    <w:rsid w:val="00D228E2"/>
    <w:rsid w:val="00DB052E"/>
    <w:rsid w:val="00DD35AD"/>
    <w:rsid w:val="00DE5440"/>
    <w:rsid w:val="00DF0F5B"/>
    <w:rsid w:val="00DF3709"/>
    <w:rsid w:val="00DF5259"/>
    <w:rsid w:val="00E13238"/>
    <w:rsid w:val="00E14515"/>
    <w:rsid w:val="00E512E8"/>
    <w:rsid w:val="00E6345F"/>
    <w:rsid w:val="00E72D3D"/>
    <w:rsid w:val="00EB5CAB"/>
    <w:rsid w:val="00EE665E"/>
    <w:rsid w:val="00EF7284"/>
    <w:rsid w:val="00EF770D"/>
    <w:rsid w:val="00F0353E"/>
    <w:rsid w:val="00F2091F"/>
    <w:rsid w:val="00F32DB5"/>
    <w:rsid w:val="00F35E40"/>
    <w:rsid w:val="00F62AE9"/>
    <w:rsid w:val="00F66A43"/>
    <w:rsid w:val="00F758CB"/>
    <w:rsid w:val="00F944C0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759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9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9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9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9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759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9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9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9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9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923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St-97/2016</izvorni_sadrzaj>
    <derivirana_varijabla naziv="DomainObject.Predmet.OznakaBroj_1">St-97/2016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ŠPORTSKE REKREACIJE "OSIJEK"</izvorni_sadrzaj>
    <derivirana_varijabla naziv="DomainObject.Predmet.ProtustrankaFormated_1">  KLUB ŠPORTSKE REKREACIJE "OSIJEK"</derivirana_varijabla>
  </DomainObject.Predmet.ProtustrankaFormated>
  <DomainObject.Predmet.ProtustrankaFormatedOIB>
    <izvorni_sadrzaj>  KLUB ŠPORTSKE REKREACIJE "OSIJEK", OIB 20758485973</izvorni_sadrzaj>
    <derivirana_varijabla naziv="DomainObject.Predmet.ProtustrankaFormatedOIB_1">  KLUB ŠPORTSKE REKREACIJE "OSIJEK", OIB 20758485973</derivirana_varijabla>
  </DomainObject.Predmet.ProtustrankaFormatedOIB>
  <DomainObject.Predmet.ProtustrankaFormatedWithAdress>
    <izvorni_sadrzaj> KLUB ŠPORTSKE REKREACIJE "OSIJEK", Europske Avenije 9, 31000 Osijek</izvorni_sadrzaj>
    <derivirana_varijabla naziv="DomainObject.Predmet.ProtustrankaFormatedWithAdress_1"> KLUB ŠPORTSKE REKREACIJE "OSIJEK", Europske Avenije 9, 31000 Osijek</derivirana_varijabla>
  </DomainObject.Predmet.ProtustrankaFormatedWithAdress>
  <DomainObject.Predmet.ProtustrankaFormatedWithAdressOIB>
    <izvorni_sadrzaj> KLUB ŠPORTSKE REKREACIJE "OSIJEK", OIB 20758485973, Europske Avenije 9, 31000 Osijek</izvorni_sadrzaj>
    <derivirana_varijabla naziv="DomainObject.Predmet.ProtustrankaFormatedWithAdressOIB_1"> KLUB ŠPORTSKE REKREACIJE "OSIJEK", OIB 20758485973, Europske Avenije 9, 31000 Osijek</derivirana_varijabla>
  </DomainObject.Predmet.ProtustrankaFormatedWithAdressOIB>
  <DomainObject.Predmet.ProtustrankaWithAdress>
    <izvorni_sadrzaj>KLUB ŠPORTSKE REKREACIJE "OSIJEK" Europske Avenije 9, 31000 Osijek</izvorni_sadrzaj>
    <derivirana_varijabla naziv="DomainObject.Predmet.ProtustrankaWithAdress_1">KLUB ŠPORTSKE REKREACIJE "OSIJEK" Europske Avenije 9, 31000 Osijek</derivirana_varijabla>
  </DomainObject.Predmet.ProtustrankaWithAdress>
  <DomainObject.Predmet.ProtustrankaWithAdressOIB>
    <izvorni_sadrzaj>KLUB ŠPORTSKE REKREACIJE "OSIJEK", OIB 20758485973, Europske Avenije 9, 31000 Osijek</izvorni_sadrzaj>
    <derivirana_varijabla naziv="DomainObject.Predmet.ProtustrankaWithAdressOIB_1">KLUB ŠPORTSKE REKREACIJE "OSIJEK", OIB 20758485973, Europske Avenije 9, 31000 Osijek</derivirana_varijabla>
  </DomainObject.Predmet.ProtustrankaWithAdressOIB>
  <DomainObject.Predmet.ProtustrankaNazivFormated>
    <izvorni_sadrzaj>KLUB ŠPORTSKE REKREACIJE "OSIJEK"</izvorni_sadrzaj>
    <derivirana_varijabla naziv="DomainObject.Predmet.ProtustrankaNazivFormated_1">KLUB ŠPORTSKE REKREACIJE "OSIJEK"</derivirana_varijabla>
  </DomainObject.Predmet.ProtustrankaNazivFormated>
  <DomainObject.Predmet.ProtustrankaNazivFormatedOIB>
    <izvorni_sadrzaj>KLUB ŠPORTSKE REKREACIJE "OSIJEK", OIB 20758485973</izvorni_sadrzaj>
    <derivirana_varijabla naziv="DomainObject.Predmet.ProtustrankaNazivFormatedOIB_1">KLUB ŠPORTSKE REKREACIJE "OSIJEK", OIB 20758485973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KLUB ŠPORTSKE REKREACIJE "OSIJEK"</item>
    </izvorni_sadrzaj>
    <derivirana_varijabla naziv="DomainObject.Predmet.ProtuStrankaListFormated_1">
      <item>KLUB ŠPORTSKE REKREACIJE "OSIJEK"</item>
    </derivirana_varijabla>
  </DomainObject.Predmet.ProtuStrankaListFormated>
  <DomainObject.Predmet.ProtuStrankaListFormatedOIB>
    <izvorni_sadrzaj>
      <item>KLUB ŠPORTSKE REKREACIJE "OSIJEK", OIB 20758485973</item>
    </izvorni_sadrzaj>
    <derivirana_varijabla naziv="DomainObject.Predmet.ProtuStrankaListFormatedOIB_1">
      <item>KLUB ŠPORTSKE REKREACIJE "OSIJEK", OIB 20758485973</item>
    </derivirana_varijabla>
  </DomainObject.Predmet.ProtuStrankaListFormatedOIB>
  <DomainObject.Predmet.ProtuStrankaListFormatedWithAdress>
    <izvorni_sadrzaj>
      <item>KLUB ŠPORTSKE REKREACIJE "OSIJEK", Europske Avenije 9, 31000 Osijek</item>
    </izvorni_sadrzaj>
    <derivirana_varijabla naziv="DomainObject.Predmet.ProtuStrankaListFormatedWithAdress_1">
      <item>KLUB ŠPORTSKE REKREACIJE "OSIJEK", Europske Avenije 9, 31000 Osijek</item>
    </derivirana_varijabla>
  </DomainObject.Predmet.ProtuStrankaListFormatedWithAdress>
  <DomainObject.Predmet.ProtuStrankaListFormatedWithAdressOIB>
    <izvorni_sadrzaj>
      <item>KLUB ŠPORTSKE REKREACIJE "OSIJEK", OIB 20758485973, Europske Avenije 9, 31000 Osijek</item>
    </izvorni_sadrzaj>
    <derivirana_varijabla naziv="DomainObject.Predmet.ProtuStrankaListFormatedWithAdressOIB_1">
      <item>KLUB ŠPORTSKE REKREACIJE "OSIJEK", OIB 20758485973, Europske Avenije 9, 31000 Osijek</item>
    </derivirana_varijabla>
  </DomainObject.Predmet.ProtuStrankaListFormatedWithAdressOIB>
  <DomainObject.Predmet.ProtuStrankaListNazivFormated>
    <izvorni_sadrzaj>
      <item>KLUB ŠPORTSKE REKREACIJE "OSIJEK"</item>
    </izvorni_sadrzaj>
    <derivirana_varijabla naziv="DomainObject.Predmet.ProtuStrankaListNazivFormated_1">
      <item>KLUB ŠPORTSKE REKREACIJE "OSIJEK"</item>
    </derivirana_varijabla>
  </DomainObject.Predmet.ProtuStrankaListNazivFormated>
  <DomainObject.Predmet.ProtuStrankaListNazivFormatedOIB>
    <izvorni_sadrzaj>
      <item>KLUB ŠPORTSKE REKREACIJE "OSIJEK", OIB 20758485973</item>
    </izvorni_sadrzaj>
    <derivirana_varijabla naziv="DomainObject.Predmet.ProtuStrankaListNazivFormatedOIB_1">
      <item>KLUB ŠPORTSKE REKREACIJE "OSIJEK", OIB 20758485973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KLUB ŠPORTSKE REKREACIJE "OSIJEK"</izvorni_sadrzaj>
    <derivirana_varijabla naziv="DomainObject.Predmet.ProtustrankaIDrugi_1">KLUB ŠPORTSKE REKREACIJE "OSIJEK"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KLUB ŠPORTSKE REKREACIJE "OSIJEK", OIB 20758485973, Europske Avenije 9, 31000 Osijek</izvorni_sadrzaj>
    <derivirana_varijabla naziv="DomainObject.Predmet.ProtustrankaIDrugiAdressOIB_1">KLUB ŠPORTSKE REKREACIJE "OSIJEK", OIB 20758485973, Europske Avenije 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KLUB ŠPORTSKE REKREACIJE "OSIJEK"</item>
    </izvorni_sadrzaj>
    <derivirana_varijabla naziv="DomainObject.Predmet.SudioniciListNaziv_1">
      <item>FINA RC OSIJEK</item>
      <item>KLUB ŠPORTSKE REKREACIJE "OSIJEK"</item>
    </derivirana_varijabla>
  </DomainObject.Predmet.SudioniciListNaziv>
  <DomainObject.Predmet.SudioniciListAdressOIB>
    <izvorni_sadrzaj>
      <item>FINA RC OSIJEK, OIB 85821130368</item>
      <item>KLUB ŠPORTSKE REKREACIJE "OSIJEK", OIB 20758485973, Europske Avenije 9,31000 Osijek</item>
    </izvorni_sadrzaj>
    <derivirana_varijabla naziv="DomainObject.Predmet.SudioniciListAdressOIB_1">
      <item>FINA RC OSIJEK, OIB 85821130368</item>
      <item>KLUB ŠPORTSKE REKREACIJE "OSIJEK", OIB 20758485973, Europske Avenije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20758485973</item>
    </izvorni_sadrzaj>
    <derivirana_varijabla naziv="DomainObject.Predmet.SudioniciListNazivOIB_1">
      <item>, OIB 85821130368</item>
      <item>, OIB 20758485973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6EF58D-5EAF-4914-9892-87591DA8B5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2708</properties:Characters>
  <properties:Lines>90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2016-06-15T06:23:00Z</dcterms:created>
  <dc:creator>wsadmin</dc:creator>
  <cp:lastModifiedBy>Sanja Ban</cp:lastModifiedBy>
  <cp:lastPrinted>2016-06-15T09:58:00Z</cp:lastPrinted>
  <dcterms:modified xmlns:xsi="http://www.w3.org/2001/XMLSchema-instance" xsi:type="dcterms:W3CDTF">2016-06-15T10:00:00Z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