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9863" w14:paraId="add9863" w:rsidRDefault="00A2695B" w:rsidR="002B31F8">
      <w:pPr>
        <w15:collapsed w:val="false"/>
      </w:pPr>
      <w:r w:rsidRPr="008C5BFD">
        <w:t xml:space="preserve">  </w:t>
      </w:r>
      <w:r w:rsidR="002B31F8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76C" w:rsidP="00C7076C" w:rsidR="00C7076C" w:rsidRPr="0052708A">
      <w:r w:rsidRPr="0052708A">
        <w:t>REPUBLIKA HRVATSKA</w:t>
      </w:r>
    </w:p>
    <w:p w:rsidRDefault="00C7076C" w:rsidP="00C7076C" w:rsidR="00C7076C" w:rsidRPr="0052708A">
      <w:r w:rsidRPr="0052708A">
        <w:t xml:space="preserve">TRGOVAČKI SUD U ZAGREBU                                                     </w:t>
      </w:r>
    </w:p>
    <w:p w:rsidRDefault="00C7076C" w:rsidP="00C7076C" w:rsidR="00C7076C" w:rsidRPr="0052708A">
      <w:proofErr w:type="spellStart"/>
      <w:r w:rsidRPr="0052708A">
        <w:t>Amruševa</w:t>
      </w:r>
      <w:proofErr w:type="spellEnd"/>
      <w:r w:rsidRPr="0052708A">
        <w:t xml:space="preserve"> 2/II</w:t>
      </w:r>
    </w:p>
    <w:p w:rsidRDefault="000D18A1" w:rsidP="000D18A1" w:rsidR="00C7076C" w:rsidRPr="0052708A">
      <w:pPr>
        <w:jc w:val="center"/>
      </w:pPr>
      <w:r w:rsidRPr="000D18A1">
        <w:t>REPUBLIKA HRVATSKA</w:t>
      </w:r>
    </w:p>
    <w:p w:rsidRDefault="00C7076C" w:rsidP="00C7076C" w:rsidR="00C7076C" w:rsidRPr="002B31F8">
      <w:pPr>
        <w:jc w:val="center"/>
      </w:pPr>
      <w:r w:rsidRPr="002B31F8">
        <w:t>R J E Š E NJ E</w:t>
      </w:r>
    </w:p>
    <w:p w:rsidRDefault="00C7076C" w:rsidP="00C7076C" w:rsidR="00C7076C" w:rsidRPr="0052708A">
      <w:pPr>
        <w:rPr>
          <w:b/>
        </w:rPr>
      </w:pPr>
    </w:p>
    <w:p w:rsidRDefault="00D16587" w:rsidP="00D16587" w:rsidR="00D16587">
      <w:pPr>
        <w:jc w:val="both"/>
      </w:pPr>
      <w:r w:rsidRPr="0002635C">
        <w:t xml:space="preserve">Trgovački sud u Zagrebu, po sucu Nikoli Ribariću, u stečajnom predmetu u povodu zahtjeva FINANCIJSKE AGENCIJE, za provedbu skraćenog stečajnog postupka nad dužnikom OBUĆA </w:t>
      </w:r>
      <w:proofErr w:type="spellStart"/>
      <w:r w:rsidRPr="0002635C">
        <w:t>NIKI</w:t>
      </w:r>
      <w:proofErr w:type="spellEnd"/>
      <w:r w:rsidRPr="0002635C">
        <w:t xml:space="preserve"> d.o.o. Ivanić Grad, </w:t>
      </w:r>
      <w:proofErr w:type="spellStart"/>
      <w:r w:rsidRPr="0002635C">
        <w:t>Šiftar</w:t>
      </w:r>
      <w:r>
        <w:t>ova</w:t>
      </w:r>
      <w:proofErr w:type="spellEnd"/>
      <w:r>
        <w:t xml:space="preserve"> </w:t>
      </w:r>
      <w:proofErr w:type="spellStart"/>
      <w:r>
        <w:t>35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38607000916</w:t>
      </w:r>
      <w:proofErr w:type="spellEnd"/>
      <w:r>
        <w:t xml:space="preserve">, dana </w:t>
      </w:r>
      <w:proofErr w:type="spellStart"/>
      <w:r>
        <w:t>22</w:t>
      </w:r>
      <w:proofErr w:type="spellEnd"/>
      <w:r w:rsidRPr="0002635C">
        <w:t>.</w:t>
      </w:r>
      <w:r>
        <w:t xml:space="preserve"> svibnja </w:t>
      </w:r>
      <w:proofErr w:type="spellStart"/>
      <w:r>
        <w:t>2018</w:t>
      </w:r>
      <w:proofErr w:type="spellEnd"/>
      <w:r w:rsidRPr="0002635C">
        <w:t>,</w:t>
      </w:r>
    </w:p>
    <w:p w:rsidRDefault="00D16587" w:rsidP="00D16587" w:rsidR="00D16587" w:rsidRPr="00EF0148">
      <w:pPr>
        <w:jc w:val="both"/>
      </w:pPr>
    </w:p>
    <w:p w:rsidRDefault="00D07951" w:rsidP="006C6EE8" w:rsidR="00A077F4" w:rsidRPr="002B31F8">
      <w:pPr>
        <w:ind w:left="3540"/>
      </w:pPr>
      <w:r w:rsidRPr="002B31F8">
        <w:t xml:space="preserve">     r i j e š i o   j e</w:t>
      </w:r>
    </w:p>
    <w:p w:rsidRDefault="006C6EE8" w:rsidP="006C6EE8" w:rsidR="006C6EE8" w:rsidRPr="00560CCF">
      <w:pPr>
        <w:ind w:left="3540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proofErr w:type="spellStart"/>
      <w:r w:rsidR="00D16587" w:rsidRPr="0002635C">
        <w:t>DRAGUTIN</w:t>
      </w:r>
      <w:proofErr w:type="spellEnd"/>
      <w:r w:rsidR="00D16587" w:rsidRPr="0002635C">
        <w:t xml:space="preserve"> JEŽIĆ, Zagreb, </w:t>
      </w:r>
      <w:proofErr w:type="spellStart"/>
      <w:r w:rsidR="00D16587" w:rsidRPr="0002635C">
        <w:t>Česmičkoga</w:t>
      </w:r>
      <w:proofErr w:type="spellEnd"/>
      <w:r w:rsidR="00D16587" w:rsidRPr="0002635C">
        <w:t xml:space="preserve"> </w:t>
      </w:r>
      <w:proofErr w:type="spellStart"/>
      <w:r w:rsidR="00D16587" w:rsidRPr="0002635C">
        <w:t>10</w:t>
      </w:r>
      <w:proofErr w:type="spellEnd"/>
      <w:r w:rsidR="00D16587" w:rsidRPr="0002635C">
        <w:t xml:space="preserve">, </w:t>
      </w:r>
      <w:proofErr w:type="spellStart"/>
      <w:r w:rsidR="00D16587" w:rsidRPr="0002635C">
        <w:t>OIB</w:t>
      </w:r>
      <w:proofErr w:type="spellEnd"/>
      <w:r w:rsidR="00D16587" w:rsidRPr="0002635C">
        <w:t>:</w:t>
      </w:r>
      <w:proofErr w:type="spellStart"/>
      <w:r w:rsidR="00D16587" w:rsidRPr="0002635C">
        <w:t>50868688359</w:t>
      </w:r>
      <w:proofErr w:type="spellEnd"/>
      <w:r w:rsidR="00D16587">
        <w:t xml:space="preserve">, </w:t>
      </w:r>
      <w:r w:rsidRPr="00560CCF">
        <w:t xml:space="preserve">određuje se nagrada u iznosu od </w:t>
      </w:r>
      <w:proofErr w:type="spellStart"/>
      <w:r w:rsidR="003011FC">
        <w:t>3.</w:t>
      </w:r>
      <w:r w:rsidR="00D16587">
        <w:t>0</w:t>
      </w:r>
      <w:r w:rsidR="00A2695B">
        <w:t>00</w:t>
      </w:r>
      <w:proofErr w:type="spellEnd"/>
      <w:r w:rsidR="00A2695B">
        <w:t>,</w:t>
      </w:r>
      <w:proofErr w:type="spellStart"/>
      <w:r w:rsidR="00A2695B">
        <w:t>00</w:t>
      </w:r>
      <w:proofErr w:type="spellEnd"/>
      <w:r w:rsidR="004E31AE">
        <w:t xml:space="preserve"> kn</w:t>
      </w:r>
      <w:r w:rsidRPr="00560CCF">
        <w:t xml:space="preserve"> (</w:t>
      </w:r>
      <w:proofErr w:type="spellStart"/>
      <w:r w:rsidR="00A2695B">
        <w:t>tritisuće</w:t>
      </w:r>
      <w:r w:rsidR="003011FC">
        <w:t>kuna</w:t>
      </w:r>
      <w:proofErr w:type="spellEnd"/>
      <w:r w:rsidRPr="00560CCF">
        <w:t>) bruto.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proofErr w:type="spellStart"/>
      <w:r w:rsidR="00A2695B">
        <w:t>3.</w:t>
      </w:r>
      <w:r w:rsidR="00CE5520">
        <w:t>0</w:t>
      </w:r>
      <w:r w:rsidR="00A2695B">
        <w:t>00</w:t>
      </w:r>
      <w:proofErr w:type="spellEnd"/>
      <w:r w:rsidR="00A2695B">
        <w:t>,</w:t>
      </w:r>
      <w:proofErr w:type="spellStart"/>
      <w:r w:rsidR="00A2695B">
        <w:t>00</w:t>
      </w:r>
      <w:proofErr w:type="spellEnd"/>
      <w:r w:rsidR="00A2695B">
        <w:t xml:space="preserve"> kn</w:t>
      </w:r>
      <w:r w:rsidR="00A2695B" w:rsidRPr="00560CCF">
        <w:t xml:space="preserve"> (</w:t>
      </w:r>
      <w:proofErr w:type="spellStart"/>
      <w:r w:rsidR="00A2695B">
        <w:t>tritisuće</w:t>
      </w:r>
      <w:r w:rsidR="003011FC">
        <w:t>kuna</w:t>
      </w:r>
      <w:proofErr w:type="spellEnd"/>
      <w:r w:rsidR="00A2695B">
        <w:t>) bruto</w:t>
      </w:r>
      <w:r w:rsidR="00FA67CE">
        <w:t>,</w:t>
      </w:r>
      <w:r w:rsidRPr="00560CCF">
        <w:t xml:space="preserve"> isplati</w:t>
      </w:r>
      <w:r w:rsidR="004E31AE">
        <w:t xml:space="preserve"> </w:t>
      </w:r>
      <w:proofErr w:type="spellStart"/>
      <w:r w:rsidR="00CE5520" w:rsidRPr="0002635C">
        <w:t>DRAGUTIN</w:t>
      </w:r>
      <w:proofErr w:type="spellEnd"/>
      <w:r w:rsidR="00CE5520" w:rsidRPr="0002635C">
        <w:t xml:space="preserve"> JEŽIĆ, Zagreb, </w:t>
      </w:r>
      <w:proofErr w:type="spellStart"/>
      <w:r w:rsidR="00CE5520" w:rsidRPr="0002635C">
        <w:t>Česmičkoga</w:t>
      </w:r>
      <w:proofErr w:type="spellEnd"/>
      <w:r w:rsidR="00CE5520" w:rsidRPr="0002635C">
        <w:t xml:space="preserve"> </w:t>
      </w:r>
      <w:proofErr w:type="spellStart"/>
      <w:r w:rsidR="00CE5520" w:rsidRPr="0002635C">
        <w:t>10</w:t>
      </w:r>
      <w:proofErr w:type="spellEnd"/>
      <w:r w:rsidR="00CE5520" w:rsidRPr="0002635C">
        <w:t xml:space="preserve">, </w:t>
      </w:r>
      <w:proofErr w:type="spellStart"/>
      <w:r w:rsidR="00CE5520" w:rsidRPr="0002635C">
        <w:t>OIB</w:t>
      </w:r>
      <w:proofErr w:type="spellEnd"/>
      <w:r w:rsidR="00CE5520" w:rsidRPr="0002635C">
        <w:t>:</w:t>
      </w:r>
      <w:proofErr w:type="spellStart"/>
      <w:r w:rsidR="00CE5520" w:rsidRPr="0002635C">
        <w:t>50868688359</w:t>
      </w:r>
      <w:proofErr w:type="spellEnd"/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C7076C">
        <w:t xml:space="preserve">, na broj računa: </w:t>
      </w:r>
      <w:proofErr w:type="spellStart"/>
      <w:r w:rsidR="00C7076C">
        <w:t>IBAN</w:t>
      </w:r>
      <w:proofErr w:type="spellEnd"/>
      <w:r w:rsidR="00C7076C">
        <w:t xml:space="preserve">: HR </w:t>
      </w:r>
      <w:proofErr w:type="spellStart"/>
      <w:r w:rsidR="00CE5520">
        <w:t>76</w:t>
      </w:r>
      <w:proofErr w:type="spellEnd"/>
      <w:r w:rsidR="00CE5520">
        <w:t xml:space="preserve"> </w:t>
      </w:r>
      <w:proofErr w:type="spellStart"/>
      <w:r w:rsidR="00CE5520">
        <w:t>2360000</w:t>
      </w:r>
      <w:proofErr w:type="spellEnd"/>
      <w:r w:rsidR="00CE5520">
        <w:t xml:space="preserve"> </w:t>
      </w:r>
      <w:proofErr w:type="spellStart"/>
      <w:r w:rsidR="00CE5520">
        <w:t>3110578706</w:t>
      </w:r>
      <w:proofErr w:type="spellEnd"/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834DE2" w:rsidP="00834DE2" w:rsidR="00834DE2">
      <w:pPr>
        <w:ind w:firstLine="708"/>
        <w:jc w:val="both"/>
      </w:pPr>
    </w:p>
    <w:p w:rsidRDefault="00834DE2" w:rsidP="00834DE2" w:rsidR="00834DE2">
      <w:pPr>
        <w:ind w:firstLine="708"/>
        <w:jc w:val="both"/>
      </w:pPr>
      <w:r>
        <w:t>Financijska agencija, Regionalni centar Zagre</w:t>
      </w:r>
      <w:r w:rsidR="003011FC">
        <w:t xml:space="preserve">b, podnijela je ovom sudu </w:t>
      </w:r>
      <w:r>
        <w:t>prijedlog za otvaranje stečajnog postupka nad dužnikom.</w:t>
      </w:r>
    </w:p>
    <w:p w:rsidRDefault="00DA2112" w:rsidP="00834DE2" w:rsidR="007040E2">
      <w:pPr>
        <w:ind w:firstLine="708"/>
        <w:jc w:val="both"/>
      </w:pPr>
      <w:r>
        <w:t xml:space="preserve">Rješenjem od </w:t>
      </w:r>
      <w:r w:rsidR="00A41A66">
        <w:t>8</w:t>
      </w:r>
      <w:r w:rsidR="00834DE2" w:rsidRPr="00834DE2">
        <w:t>.</w:t>
      </w:r>
      <w:r w:rsidR="00A41A66">
        <w:t xml:space="preserve"> prosinca</w:t>
      </w:r>
      <w:r w:rsidR="00834DE2" w:rsidRPr="00834DE2">
        <w:t xml:space="preserve"> </w:t>
      </w:r>
      <w:proofErr w:type="spellStart"/>
      <w:r w:rsidR="00834DE2" w:rsidRPr="00834DE2">
        <w:t>201</w:t>
      </w:r>
      <w:r w:rsidR="003011FC">
        <w:t>6</w:t>
      </w:r>
      <w:proofErr w:type="spellEnd"/>
      <w:r w:rsidR="00834DE2" w:rsidRPr="00834DE2">
        <w:t>. pokrenut je prethodni postupak radi utvrđivanja uvjeta za otvaranje stečajnog postupka nad dužnikom</w:t>
      </w:r>
      <w:r w:rsidR="007040E2">
        <w:t>.</w:t>
      </w:r>
    </w:p>
    <w:p w:rsidRDefault="00A41A66" w:rsidP="00E34CC8" w:rsidR="002B31F8">
      <w:pPr>
        <w:ind w:firstLine="708"/>
        <w:jc w:val="both"/>
      </w:pPr>
      <w:r>
        <w:t xml:space="preserve">Rješenjem suda od </w:t>
      </w:r>
      <w:proofErr w:type="spellStart"/>
      <w:r>
        <w:t>25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godine imenovan je </w:t>
      </w:r>
      <w:proofErr w:type="spellStart"/>
      <w:r w:rsidRPr="0002635C">
        <w:t>DRAGUTIN</w:t>
      </w:r>
      <w:proofErr w:type="spellEnd"/>
      <w:r w:rsidRPr="0002635C">
        <w:t xml:space="preserve"> JEŽIĆ, Zagreb, </w:t>
      </w:r>
      <w:proofErr w:type="spellStart"/>
      <w:r w:rsidRPr="0002635C">
        <w:t>Česmičkoga</w:t>
      </w:r>
      <w:proofErr w:type="spellEnd"/>
      <w:r w:rsidRPr="0002635C">
        <w:t xml:space="preserve"> </w:t>
      </w:r>
      <w:proofErr w:type="spellStart"/>
      <w:r w:rsidRPr="0002635C">
        <w:t>10</w:t>
      </w:r>
      <w:proofErr w:type="spellEnd"/>
      <w:r w:rsidRPr="0002635C">
        <w:t xml:space="preserve">, </w:t>
      </w:r>
      <w:proofErr w:type="spellStart"/>
      <w:r w:rsidRPr="0002635C">
        <w:t>OIB</w:t>
      </w:r>
      <w:proofErr w:type="spellEnd"/>
      <w:r w:rsidRPr="0002635C">
        <w:t>:</w:t>
      </w:r>
      <w:proofErr w:type="spellStart"/>
      <w:r w:rsidRPr="0002635C">
        <w:t>50868688359</w:t>
      </w:r>
      <w:proofErr w:type="spellEnd"/>
      <w:r>
        <w:t xml:space="preserve">, </w:t>
      </w:r>
      <w:r w:rsidR="00D53137">
        <w:t>privremenim</w:t>
      </w:r>
      <w:r w:rsidR="00D07951" w:rsidRPr="00560CCF">
        <w:t xml:space="preserve"> stečajnim upravit</w:t>
      </w:r>
      <w:r w:rsidR="00F95481">
        <w:t xml:space="preserve">eljem nad predloženim dužnikom. </w:t>
      </w:r>
      <w:r w:rsidR="00D07951" w:rsidRPr="00560CCF">
        <w:t xml:space="preserve">Za učinjeni posao i radnje privremenog stečajnog upravitelja podnijet je </w:t>
      </w:r>
      <w:proofErr w:type="spellStart"/>
      <w:r w:rsidR="00D53137">
        <w:t>2</w:t>
      </w:r>
      <w:r w:rsidR="00E34CC8">
        <w:t>5</w:t>
      </w:r>
      <w:proofErr w:type="spellEnd"/>
      <w:r w:rsidR="00E34CC8">
        <w:t xml:space="preserve">. travnja </w:t>
      </w:r>
      <w:proofErr w:type="spellStart"/>
      <w:r w:rsidR="00E34CC8">
        <w:t>2018</w:t>
      </w:r>
      <w:proofErr w:type="spellEnd"/>
      <w:r w:rsidR="00D07951" w:rsidRPr="00560CCF">
        <w:t xml:space="preserve">.  zahtjev za određivanjem nagrade i naknade troškova  u ukupnoj visini od </w:t>
      </w:r>
      <w:proofErr w:type="spellStart"/>
      <w:r w:rsidR="00E34CC8">
        <w:t>3.0</w:t>
      </w:r>
      <w:r w:rsidR="00A2695B">
        <w:t>00</w:t>
      </w:r>
      <w:proofErr w:type="spellEnd"/>
      <w:r w:rsidR="00A2695B">
        <w:t>,</w:t>
      </w:r>
      <w:proofErr w:type="spellStart"/>
      <w:r w:rsidR="00A2695B">
        <w:t>00</w:t>
      </w:r>
      <w:proofErr w:type="spellEnd"/>
      <w:r w:rsidR="00D07951" w:rsidRPr="00560CCF">
        <w:t xml:space="preserve"> kuna bruto sukladno izvršenom poslu, a sve u skladu s člankom 7., i </w:t>
      </w:r>
      <w:proofErr w:type="spellStart"/>
      <w:r w:rsidR="00D07951" w:rsidRPr="00560CCF">
        <w:t>19</w:t>
      </w:r>
      <w:proofErr w:type="spellEnd"/>
      <w:r w:rsidR="00D07951" w:rsidRPr="00560CCF">
        <w:t xml:space="preserve">. Uredbe o kriterijima i načinu obračuna i plaćanja nagrada stečajnim upraviteljima, te članku </w:t>
      </w:r>
      <w:proofErr w:type="spellStart"/>
      <w:r w:rsidR="00D07951" w:rsidRPr="00560CCF">
        <w:t>17</w:t>
      </w:r>
      <w:proofErr w:type="spellEnd"/>
      <w:r w:rsidR="00D07951" w:rsidRPr="00560CCF">
        <w:t xml:space="preserve">. i </w:t>
      </w:r>
      <w:proofErr w:type="spellStart"/>
      <w:r w:rsidR="00D07951" w:rsidRPr="00560CCF">
        <w:t>29</w:t>
      </w:r>
      <w:proofErr w:type="spellEnd"/>
      <w:r w:rsidR="004E31AE">
        <w:t>. Stečajnog zakona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Temeljem naprijed navedenog riješeno je kao pod I</w:t>
      </w:r>
      <w:r w:rsidR="00A077F4" w:rsidRPr="00560CCF">
        <w:t xml:space="preserve"> i II</w:t>
      </w:r>
      <w:r w:rsidR="00D07951" w:rsidRPr="00560CCF">
        <w:t xml:space="preserve"> izreke. </w:t>
      </w:r>
    </w:p>
    <w:p w:rsidRDefault="00A2284A" w:rsidP="00B3634A" w:rsidR="00B52CC1">
      <w:pPr>
        <w:ind w:firstLine="708" w:left="2832"/>
        <w:jc w:val="both"/>
      </w:pPr>
      <w:r>
        <w:t xml:space="preserve">Zagreb, </w:t>
      </w:r>
      <w:proofErr w:type="spellStart"/>
      <w:r w:rsidR="00D53137">
        <w:t>2</w:t>
      </w:r>
      <w:r w:rsidR="00E34CC8">
        <w:t>2</w:t>
      </w:r>
      <w:proofErr w:type="spellEnd"/>
      <w:r w:rsidR="00D07951" w:rsidRPr="00560CCF">
        <w:t>.</w:t>
      </w:r>
      <w:r w:rsidR="00E34CC8">
        <w:t xml:space="preserve"> svibnja</w:t>
      </w:r>
      <w:r w:rsidR="007040E2">
        <w:t xml:space="preserve"> </w:t>
      </w:r>
      <w:proofErr w:type="spellStart"/>
      <w:r w:rsidR="007040E2">
        <w:t>201</w:t>
      </w:r>
      <w:r w:rsidR="00E34CC8">
        <w:t>8</w:t>
      </w:r>
      <w:proofErr w:type="spellEnd"/>
      <w:r w:rsidR="00E34CC8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F630C" w:rsidR="00EF630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EF630C">
        <w:tab/>
      </w:r>
      <w:r w:rsidR="00560CCF">
        <w:t xml:space="preserve"> </w:t>
      </w:r>
      <w:r w:rsidR="00EF630C">
        <w:t xml:space="preserve">   </w:t>
      </w:r>
      <w:r w:rsidR="00EF630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630C" w:rsidP="00E7187D" w:rsidR="00EF63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F630C" w:rsidP="00E7187D" w:rsidR="00EF630C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F630C" w:rsidP="00E7187D" w:rsidR="00EF630C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2B31F8" w:rsidP="00EF630C" w:rsidR="002B31F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337D6" w:rsidP="000D18A1" w:rsidR="00C337D6"/>
    <w:p w:rsidRDefault="00C337D6" w:rsidP="00D07951" w:rsidR="00C337D6">
      <w:pPr>
        <w:outlineLvl w:val="0"/>
      </w:pPr>
    </w:p>
    <w:p w:rsidRDefault="00EF630C" w:rsidP="00D07951" w:rsidR="00EF630C">
      <w:pPr>
        <w:outlineLvl w:val="0"/>
      </w:pPr>
    </w:p>
    <w:p w:rsidRDefault="00D07951" w:rsidP="00D07951" w:rsidR="00D07951" w:rsidRPr="00560CCF">
      <w:pPr>
        <w:outlineLvl w:val="0"/>
      </w:pPr>
      <w:r w:rsidRPr="00560CCF">
        <w:lastRenderedPageBreak/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F46C15" w:rsidP="00D07951" w:rsidR="00F46C15">
      <w:bookmarkStart w:name="_GoBack" w:id="0"/>
      <w:bookmarkEnd w:id="0"/>
    </w:p>
    <w:sectPr w:rsidSect="004E31AE" w:rsidR="00F46C1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1F5" w:rsidP="004061F5" w:rsidR="004061F5">
    <w:pPr>
      <w:pStyle w:val="Zaglavlje"/>
      <w:jc w:val="right"/>
    </w:pPr>
    <w:proofErr w:type="spellStart"/>
    <w:smartTag w:element="metricconverter" w:uri="urn:schemas-microsoft-com:office:smarttags">
      <w:smartTagPr>
        <w:attr w:val="72 St" w:name="ProductID"/>
      </w:smartTagPr>
      <w:r w:rsidRPr="008732E3">
        <w:t>72</w:t>
      </w:r>
      <w:proofErr w:type="spellEnd"/>
      <w:r w:rsidRPr="008732E3">
        <w:t xml:space="preserve"> St</w:t>
      </w:r>
    </w:smartTag>
    <w:r w:rsidRPr="008732E3">
      <w:t>-</w:t>
    </w:r>
    <w:proofErr w:type="spellStart"/>
    <w:r>
      <w:t>6924</w:t>
    </w:r>
    <w:proofErr w:type="spellEnd"/>
    <w:r>
      <w:t>/</w:t>
    </w:r>
    <w:proofErr w:type="spellStart"/>
    <w:r>
      <w:t>2016</w:t>
    </w:r>
    <w:proofErr w:type="spellEnd"/>
    <w:r>
      <w:t xml:space="preserve"> - </w:t>
    </w:r>
    <w:proofErr w:type="spellStart"/>
    <w:r>
      <w:t>37</w:t>
    </w:r>
    <w:proofErr w:type="spellEnd"/>
  </w:p>
  <w:p w:rsidRDefault="004061F5" w:rsidR="004061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D18A1"/>
    <w:rsid w:val="000F7284"/>
    <w:rsid w:val="00120805"/>
    <w:rsid w:val="00125D20"/>
    <w:rsid w:val="0014572D"/>
    <w:rsid w:val="0020570E"/>
    <w:rsid w:val="00223ECD"/>
    <w:rsid w:val="002272FF"/>
    <w:rsid w:val="002B31F8"/>
    <w:rsid w:val="003011FC"/>
    <w:rsid w:val="00343152"/>
    <w:rsid w:val="00397F3F"/>
    <w:rsid w:val="004061F5"/>
    <w:rsid w:val="00475737"/>
    <w:rsid w:val="004E31AE"/>
    <w:rsid w:val="00536FCA"/>
    <w:rsid w:val="00560CCF"/>
    <w:rsid w:val="00602325"/>
    <w:rsid w:val="0063061E"/>
    <w:rsid w:val="00680F38"/>
    <w:rsid w:val="006C6EE8"/>
    <w:rsid w:val="007040E2"/>
    <w:rsid w:val="00756A21"/>
    <w:rsid w:val="00783B11"/>
    <w:rsid w:val="00796874"/>
    <w:rsid w:val="00824249"/>
    <w:rsid w:val="00834DE2"/>
    <w:rsid w:val="008662C3"/>
    <w:rsid w:val="00871700"/>
    <w:rsid w:val="00891417"/>
    <w:rsid w:val="00897752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41A66"/>
    <w:rsid w:val="00AB7AB0"/>
    <w:rsid w:val="00B3634A"/>
    <w:rsid w:val="00B52CC1"/>
    <w:rsid w:val="00B673CD"/>
    <w:rsid w:val="00C337D6"/>
    <w:rsid w:val="00C65F3B"/>
    <w:rsid w:val="00C7076C"/>
    <w:rsid w:val="00C96AA3"/>
    <w:rsid w:val="00CE5520"/>
    <w:rsid w:val="00D07951"/>
    <w:rsid w:val="00D130F9"/>
    <w:rsid w:val="00D16587"/>
    <w:rsid w:val="00D53137"/>
    <w:rsid w:val="00D74908"/>
    <w:rsid w:val="00DA2112"/>
    <w:rsid w:val="00DC0196"/>
    <w:rsid w:val="00E051E3"/>
    <w:rsid w:val="00E15A3A"/>
    <w:rsid w:val="00E30F29"/>
    <w:rsid w:val="00E34CC8"/>
    <w:rsid w:val="00E532EA"/>
    <w:rsid w:val="00EB313D"/>
    <w:rsid w:val="00EE27AC"/>
    <w:rsid w:val="00EF630C"/>
    <w:rsid w:val="00F032BB"/>
    <w:rsid w:val="00F218AB"/>
    <w:rsid w:val="00F34CD3"/>
    <w:rsid w:val="00F46C15"/>
    <w:rsid w:val="00F67529"/>
    <w:rsid w:val="00F86E37"/>
    <w:rsid w:val="00F95481"/>
    <w:rsid w:val="00FA67CE"/>
    <w:rsid w:val="00FA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61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3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61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3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6924</izvorni_sadrzaj>
    <derivirana_varijabla naziv="DomainObject.Predmet.Broj_1">6924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St-6924/2016</izvorni_sadrzaj>
    <derivirana_varijabla naziv="DomainObject.Predmet.OznakaBroj_1">St-6924/2016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OBUĆA NIKI d.o.o. zastupanog po punomoćniku JOSIP MATIĆ</izvorni_sadrzaj>
    <derivirana_varijabla naziv="DomainObject.Predmet.ProtustrankaFormated_1">  OBUĆA NIKI d.o.o. zastupanog po punomoćniku JOSIP MATIĆ</derivirana_varijabla>
  </DomainObject.Predmet.ProtustrankaFormated>
  <DomainObject.Predmet.ProtustrankaFormatedOIB>
    <izvorni_sadrzaj>  OBUĆA NIKI d.o.o., OIB 38607000916 zastupanog po punomoćniku JOSIP MATIĆ</izvorni_sadrzaj>
    <derivirana_varijabla naziv="DomainObject.Predmet.ProtustrankaFormatedOIB_1">  OBUĆA NIKI d.o.o., OIB 38607000916 zastupanog po punomoćniku JOSIP MATIĆ</derivirana_varijabla>
  </DomainObject.Predmet.ProtustrankaFormatedOIB>
  <DomainObject.Predmet.ProtustrankaFormatedWithAdress>
    <izvorni_sadrzaj> OBUĆA NIKI d.o.o., Šiftarova 35, 10310 Ivanić-Grad zastupanog po punomoćniku JOSIP MATIĆ</izvorni_sadrzaj>
    <derivirana_varijabla naziv="DomainObject.Predmet.ProtustrankaFormatedWithAdress_1"> OBUĆA NIKI d.o.o., Šiftarova 35, 10310 Ivanić-Grad zastupanog po punomoćniku JOSIP MATIĆ</derivirana_varijabla>
  </DomainObject.Predmet.ProtustrankaFormatedWithAdress>
  <DomainObject.Predmet.ProtustrankaFormatedWithAdressOIB>
    <izvorni_sadrzaj> OBUĆA NIKI d.o.o., OIB 38607000916, Šiftarova 35, 10310 Ivanić-Grad zastupanog po punomoćniku JOSIP MATIĆ</izvorni_sadrzaj>
    <derivirana_varijabla naziv="DomainObject.Predmet.ProtustrankaFormatedWithAdressOIB_1"> OBUĆA NIKI d.o.o., OIB 38607000916, Šiftarova 35, 10310 Ivanić-Grad zastupanog po punomoćniku JOSIP MATIĆ</derivirana_varijabla>
  </DomainObject.Predmet.ProtustrankaFormatedWithAdressOIB>
  <DomainObject.Predmet.ProtustrankaWithAdress>
    <izvorni_sadrzaj>OBUĆA NIKI d.o.o. Šiftarova 35, 10310 Ivanić-Grad</izvorni_sadrzaj>
    <derivirana_varijabla naziv="DomainObject.Predmet.ProtustrankaWithAdress_1">OBUĆA NIKI d.o.o. Šiftarova 35, 10310 Ivanić-Grad</derivirana_varijabla>
  </DomainObject.Predmet.ProtustrankaWithAdress>
  <DomainObject.Predmet.ProtustrankaWithAdressOIB>
    <izvorni_sadrzaj>OBUĆA NIKI d.o.o., OIB 38607000916, Šiftarova 35, 10310 Ivanić-Grad</izvorni_sadrzaj>
    <derivirana_varijabla naziv="DomainObject.Predmet.ProtustrankaWithAdressOIB_1">OBUĆA NIKI d.o.o., OIB 38607000916, Šiftarova 35, 10310 Ivanić-Grad</derivirana_varijabla>
  </DomainObject.Predmet.ProtustrankaWithAdressOIB>
  <DomainObject.Predmet.ProtustrankaNazivFormated>
    <izvorni_sadrzaj>OBUĆA NIKI d.o.o.</izvorni_sadrzaj>
    <derivirana_varijabla naziv="DomainObject.Predmet.ProtustrankaNazivFormated_1">OBUĆA NIKI d.o.o.</derivirana_varijabla>
  </DomainObject.Predmet.ProtustrankaNazivFormated>
  <DomainObject.Predmet.ProtustrankaNazivFormatedOIB>
    <izvorni_sadrzaj>OBUĆA NIKI d.o.o., OIB 38607000916</izvorni_sadrzaj>
    <derivirana_varijabla naziv="DomainObject.Predmet.ProtustrankaNazivFormatedOIB_1">OBUĆA NIKI d.o.o., OIB 38607000916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Sučec zastupanog po punomoćniku OWENS I HOUŠKA, odvjetničko društvo d.o.o.; Josip Matić</izvorni_sadrzaj>
    <derivirana_varijabla naziv="DomainObject.Predmet.StrankaFormated_1">  FINA Regionalni centar Zagreb; Saša Sučec zastupanog po punomoćniku OWENS I HOUŠKA, odvjetničko društvo d.o.o.; Josip Matić</derivirana_varijabla>
  </DomainObject.Predmet.StrankaFormated>
  <DomainObject.Predmet.StrankaFormatedOIB>
    <izvorni_sadrzaj>  FINA Regionalni centar Zagreb, OIB 85821130368; Saša Sučec, OIB 08917673118 zastupanog po punomoćniku OWENS I HOUŠKA, odvjetničko društvo d.o.o.; Josip Matić, OIB 58164287645</izvorni_sadrzaj>
    <derivirana_varijabla naziv="DomainObject.Predmet.StrankaFormatedOIB_1">  FINA Regionalni centar Zagreb, OIB 85821130368; Saša Sučec, OIB 08917673118 zastupanog po punomoćniku OWENS I HOUŠKA, odvjetničko društvo d.o.o.; Josip Matić, OIB 58164287645</derivirana_varijabla>
  </DomainObject.Predmet.StrankaFormatedOIB>
  <DomainObject.Predmet.StrankaFormatedWithAdress>
    <izvorni_sadrzaj> FINA Regionalni centar Zagreb, Trg svibanjskih žrtava 1995. 1, 10000 Zagreb; Saša Sučec, Hrastelnica 322, 44000 Hrastelnica zastupanog po punomoćniku OWENS I HOUŠKA, odvjetničko društvo d.o.o.; Josip Matić, Zagrebačka ulica 46, 10310 Graberje Ivanićko</izvorni_sadrzaj>
    <derivirana_varijabla naziv="DomainObject.Predmet.StrankaFormatedWithAdress_1"> FINA Regionalni centar Zagreb, Trg svibanjskih žrtava 1995. 1, 10000 Zagreb; Saša Sučec, Hrastelnica 322, 44000 Hrastelnica zastupanog po punomoćniku OWENS I HOUŠKA, odvjetničko društvo d.o.o.; Josip Matić, Zagrebačka ulica 46, 10310 Graberje Ivanićko</derivirana_varijabla>
  </DomainObject.Predmet.StrankaFormatedWithAdress>
  <DomainObject.Predmet.StrankaFormatedWithAdressOIB>
    <izvorni_sadrzaj> FINA Regionalni centar Zagreb, OIB 85821130368, Trg svibanjskih žrtava 1995. 1, 10000 Zagreb; Saša Sučec, OIB 08917673118, Hrastelnica 322, 44000 Hrastelnica zastupanog po punomoćniku OWENS I HOUŠKA, odvjetničko društvo d.o.o.; Josip Matić, OIB 58164287645, Zagrebačka ulica 46, 10310 Graberje Ivanićko</izvorni_sadrzaj>
    <derivirana_varijabla naziv="DomainObject.Predmet.StrankaFormatedWithAdressOIB_1"> FINA Regionalni centar Zagreb, OIB 85821130368, Trg svibanjskih žrtava 1995. 1, 10000 Zagreb; Saša Sučec, OIB 08917673118, Hrastelnica 322, 44000 Hrastelnica zastupanog po punomoćniku OWENS I HOUŠKA, odvjetničko društvo d.o.o.; Josip Matić, OIB 58164287645, Zagrebačka ulica 46, 10310 Graberje Ivanićko</derivirana_varijabla>
  </DomainObject.Predmet.StrankaFormatedWithAdressOIB>
  <DomainObject.Predmet.StrankaWithAdress>
    <izvorni_sadrzaj>FINA Regionalni centar Zagreb Trg svibanjskih žrtava 1995. 1,10000 Zagreb,Saša Sučec Hrastelnica 322,44000 Hrastelnica,Josip Matić Zagrebačka ulica 46,10310 Graberje Ivanićko</izvorni_sadrzaj>
    <derivirana_varijabla naziv="DomainObject.Predmet.StrankaWithAdress_1">FINA Regionalni centar Zagreb Trg svibanjskih žrtava 1995. 1,10000 Zagreb,Saša Sučec Hrastelnica 322,44000 Hrastelnica,Josip Matić Zagrebačka ulica 46,10310 Graberje Ivanićko</derivirana_varijabla>
  </DomainObject.Predmet.StrankaWithAdress>
  <DomainObject.Predmet.StrankaWithAdressOIB>
    <izvorni_sadrzaj>FINA Regionalni centar Zagreb, OIB 85821130368, Trg svibanjskih žrtava 1995. 1,10000 Zagreb,Saša Sučec, OIB 08917673118, Hrastelnica 322,44000 Hrastelnica,Josip Matić, OIB 58164287645, Zagrebačka ulica 46,10310 Graberje Ivanićko</izvorni_sadrzaj>
    <derivirana_varijabla naziv="DomainObject.Predmet.StrankaWithAdressOIB_1">FINA Regionalni centar Zagreb, OIB 85821130368, Trg svibanjskih žrtava 1995. 1,10000 Zagreb,Saša Sučec, OIB 08917673118, Hrastelnica 322,44000 Hrastelnica,Josip Matić, OIB 58164287645, Zagrebačka ulica 46,10310 Graberje Ivanićko</derivirana_varijabla>
  </DomainObject.Predmet.StrankaWithAdressOIB>
  <DomainObject.Predmet.StrankaNazivFormated>
    <izvorni_sadrzaj>FINA Regionalni centar Zagreb,Saša Sučec,Josip Matić</izvorni_sadrzaj>
    <derivirana_varijabla naziv="DomainObject.Predmet.StrankaNazivFormated_1">FINA Regionalni centar Zagreb,Saša Sučec,Josip Matić</derivirana_varijabla>
  </DomainObject.Predmet.StrankaNazivFormated>
  <DomainObject.Predmet.StrankaNazivFormatedOIB>
    <izvorni_sadrzaj>FINA Regionalni centar Zagreb, OIB 85821130368,Saša Sučec, OIB 08917673118,Josip Matić, OIB 58164287645</izvorni_sadrzaj>
    <derivirana_varijabla naziv="DomainObject.Predmet.StrankaNazivFormatedOIB_1">FINA Regionalni centar Zagreb, OIB 85821130368,Saša Sučec, OIB 08917673118,Josip Matić, OIB 58164287645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Saša Sučec zastupanog po punomoćniku OWENS I HOUŠKA, odvjetničko društvo d.o.o.</item>
      <item>Josip Matić</item>
    </izvorni_sadrzaj>
    <derivirana_varijabla naziv="DomainObject.Predmet.StrankaListFormated_1">
      <item>FINA Regionalni centar Zagreb</item>
      <item>Saša Sučec zastupanog po punomoćniku OWENS I HOUŠKA, odvjetničko društvo d.o.o.</item>
      <item>Josip Matić</item>
    </derivirana_varijabla>
  </DomainObject.Predmet.StrankaListFormated>
  <DomainObject.Predmet.StrankaListFormatedOIB>
    <izvorni_sadrzaj>
      <item>FINA Regionalni centar Zagreb, OIB 85821130368</item>
      <item>Saša Sučec, OIB 08917673118 zastupanog po punomoćniku OWENS I HOUŠKA, odvjetničko društvo d.o.o.</item>
      <item>Josip Matić, OIB 58164287645</item>
    </izvorni_sadrzaj>
    <derivirana_varijabla naziv="DomainObject.Predmet.StrankaListFormatedOIB_1">
      <item>FINA Regionalni centar Zagreb, OIB 85821130368</item>
      <item>Saša Sučec, OIB 08917673118 zastupanog po punomoćniku OWENS I HOUŠKA, odvjetničko društvo d.o.o.</item>
      <item>Josip Matić, OIB 58164287645</item>
    </derivirana_varijabla>
  </DomainObject.Predmet.StrankaListFormatedOIB>
  <DomainObject.Predmet.StrankaListFormatedWithAdress>
    <izvorni_sadrzaj>
      <item>FINA Regionalni centar Zagreb, Trg svibanjskih žrtava 1995. 1, 10000 Zagreb</item>
      <item>Saša Sučec, Hrastelnica 322, 44000 Hrastelnica zastupanog po punomoćniku OWENS I HOUŠKA, odvjetničko društvo d.o.o.</item>
      <item>Josip Matić, Zagrebačka ulica 46, 10310 Graberje Ivanićko</item>
    </izvorni_sadrzaj>
    <derivirana_varijabla naziv="DomainObject.Predmet.StrankaListFormatedWithAdress_1">
      <item>FINA Regionalni centar Zagreb, Trg svibanjskih žrtava 1995. 1, 10000 Zagreb</item>
      <item>Saša Sučec, Hrastelnica 322, 44000 Hrastelnica zastupanog po punomoćniku OWENS I HOUŠKA, odvjetničko društvo d.o.o.</item>
      <item>Josip Matić, Zagrebačka ulica 46, 10310 Graberje Ivanićko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Sučec, OIB 08917673118, Hrastelnica 322, 44000 Hrastelnica zastupanog po punomoćniku OWENS I HOUŠKA, odvjetničko društvo d.o.o.</item>
      <item>Josip Matić, OIB 58164287645, Zagrebačka ulica 46, 10310 Graberje Ivanićko</item>
    </izvorni_sadrzaj>
    <derivirana_varijabla naziv="DomainObject.Predmet.StrankaListFormatedWithAdressOIB_1">
      <item>FINA Regionalni centar Zagreb, OIB 85821130368, Trg svibanjskih žrtava 1995. 1, 10000 Zagreb</item>
      <item>Saša Sučec, OIB 08917673118, Hrastelnica 322, 44000 Hrastelnica zastupanog po punomoćniku OWENS I HOUŠKA, odvjetničko društvo d.o.o.</item>
      <item>Josip Matić, OIB 58164287645, Zagrebačka ulica 46, 10310 Graberje Ivanićko</item>
    </derivirana_varijabla>
  </DomainObject.Predmet.StrankaListFormatedWithAdressOIB>
  <DomainObject.Predmet.StrankaListNazivFormated>
    <izvorni_sadrzaj>
      <item>FINA Regionalni centar Zagreb</item>
      <item>Saša Sučec</item>
      <item>Josip Matić</item>
    </izvorni_sadrzaj>
    <derivirana_varijabla naziv="DomainObject.Predmet.StrankaListNazivFormated_1">
      <item>FINA Regionalni centar Zagreb</item>
      <item>Saša Sučec</item>
      <item>Josip Matić</item>
    </derivirana_varijabla>
  </DomainObject.Predmet.StrankaListNazivFormated>
  <DomainObject.Predmet.StrankaListNazivFormatedOIB>
    <izvorni_sadrzaj>
      <item>FINA Regionalni centar Zagreb, OIB 85821130368</item>
      <item>Saša Sučec, OIB 08917673118</item>
      <item>Josip Matić, OIB 58164287645</item>
    </izvorni_sadrzaj>
    <derivirana_varijabla naziv="DomainObject.Predmet.StrankaListNazivFormatedOIB_1">
      <item>FINA Regionalni centar Zagreb, OIB 85821130368</item>
      <item>Saša Sučec, OIB 08917673118</item>
      <item>Josip Matić, OIB 58164287645</item>
    </derivirana_varijabla>
  </DomainObject.Predmet.StrankaListNazivFormatedOIB>
  <DomainObject.Predmet.ProtuStrankaListFormated>
    <izvorni_sadrzaj>
      <item>OBUĆA NIKI d.o.o. zastupanog po punomoćniku JOSIP MATIĆ</item>
    </izvorni_sadrzaj>
    <derivirana_varijabla naziv="DomainObject.Predmet.ProtuStrankaListFormated_1">
      <item>OBUĆA NIKI d.o.o. zastupanog po punomoćniku JOSIP MATIĆ</item>
    </derivirana_varijabla>
  </DomainObject.Predmet.ProtuStrankaListFormated>
  <DomainObject.Predmet.ProtuStrankaListFormatedOIB>
    <izvorni_sadrzaj>
      <item>OBUĆA NIKI d.o.o., OIB 38607000916 zastupanog po punomoćniku JOSIP MATIĆ</item>
    </izvorni_sadrzaj>
    <derivirana_varijabla naziv="DomainObject.Predmet.ProtuStrankaListFormatedOIB_1">
      <item>OBUĆA NIKI d.o.o., OIB 38607000916 zastupanog po punomoćniku JOSIP MATIĆ</item>
    </derivirana_varijabla>
  </DomainObject.Predmet.ProtuStrankaListFormatedOIB>
  <DomainObject.Predmet.ProtuStrankaListFormatedWithAdress>
    <izvorni_sadrzaj>
      <item>OBUĆA NIKI d.o.o., Šiftarova 35, 10310 Ivanić-Grad zastupanog po punomoćniku JOSIP MATIĆ</item>
    </izvorni_sadrzaj>
    <derivirana_varijabla naziv="DomainObject.Predmet.ProtuStrankaListFormatedWithAdress_1">
      <item>OBUĆA NIKI d.o.o., Šiftarova 35, 10310 Ivanić-Grad zastupanog po punomoćniku JOSIP MATIĆ</item>
    </derivirana_varijabla>
  </DomainObject.Predmet.ProtuStrankaListFormatedWithAdress>
  <DomainObject.Predmet.ProtuStrankaListFormatedWithAdressOIB>
    <izvorni_sadrzaj>
      <item>OBUĆA NIKI d.o.o., OIB 38607000916, Šiftarova 35, 10310 Ivanić-Grad zastupanog po punomoćniku JOSIP MATIĆ</item>
    </izvorni_sadrzaj>
    <derivirana_varijabla naziv="DomainObject.Predmet.ProtuStrankaListFormatedWithAdressOIB_1">
      <item>OBUĆA NIKI d.o.o., OIB 38607000916, Šiftarova 35, 10310 Ivanić-Grad zastupanog po punomoćniku JOSIP MATIĆ</item>
    </derivirana_varijabla>
  </DomainObject.Predmet.ProtuStrankaListFormatedWithAdressOIB>
  <DomainObject.Predmet.ProtuStrankaListNazivFormated>
    <izvorni_sadrzaj>
      <item>OBUĆA NIKI d.o.o.</item>
    </izvorni_sadrzaj>
    <derivirana_varijabla naziv="DomainObject.Predmet.ProtuStrankaListNazivFormated_1">
      <item>OBUĆA NIKI d.o.o.</item>
    </derivirana_varijabla>
  </DomainObject.Predmet.ProtuStrankaListNazivFormated>
  <DomainObject.Predmet.ProtuStrankaListNazivFormatedOIB>
    <izvorni_sadrzaj>
      <item>OBUĆA NIKI d.o.o., OIB 38607000916</item>
    </izvorni_sadrzaj>
    <derivirana_varijabla naziv="DomainObject.Predmet.ProtuStrankaListNazivFormatedOIB_1">
      <item>OBUĆA NIKI d.o.o., OIB 38607000916</item>
    </derivirana_varijabla>
  </DomainObject.Predmet.ProtuStrankaListNazivFormatedOIB>
  <DomainObject.Predmet.OstaliListFormated>
    <izvorni_sadrzaj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  <item>RH, Ministarstvo pravosuđa</item>
    </izvorni_sadrzaj>
    <derivirana_varijabla naziv="DomainObject.Predmet.OstaliListFormated_1"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  <item>RH, Ministarstvo pravosuđa</item>
    </derivirana_varijabla>
  </DomainObject.Predmet.OstaliListFormated>
  <DomainObject.Predmet.OstaliListFormatedOIB>
    <izvorni_sadrzaj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  <item>RH, Ministarstvo pravosuđa, OIB 26635293339</item>
    </izvorni_sadrzaj>
    <derivirana_varijabla naziv="DomainObject.Predmet.OstaliListFormatedOIB_1"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  <item>RH, Ministarstvo pravosuđa, OIB 26635293339</item>
    </derivirana_varijabla>
  </DomainObject.Predmet.OstaliListFormatedOIB>
  <DomainObject.Predmet.OstaliListFormatedWithAdress>
    <izvorni_sadrzaj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  <item>RH, Ministarstvo pravosuđa, Ul. grada Vukovara 49, 10000 Zagreb</item>
    </izvorni_sadrzaj>
    <derivirana_varijabla naziv="DomainObject.Predmet.OstaliListFormatedWithAdress_1"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  <item>RH, Ministarstvo pravosuđa, Ul. grada Vukovara 49, 10000 Zagreb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  <item>RH, Ministarstvo pravosuđa, OIB 26635293339, Ul. grada Vukovara 49, 10000 Zagreb</item>
    </izvorni_sadrzaj>
    <derivirana_varijabla naziv="DomainObject.Predmet.OstaliListFormatedWithAdressOIB_1"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  <item>RH, Ministarstvo pravosuđa, OIB 26635293339, Ul. grada Vukovara 49, 10000 Zagreb</item>
    </derivirana_varijabla>
  </DomainObject.Predmet.OstaliListFormatedWithAdressOIB>
  <DomainObject.Predmet.OstaliListNazivFormated>
    <izvorni_sadrzaj>
      <item>JOSIP MATIĆ</item>
      <item>OWENS I HOUŠKA, odvjetničko društvo d.o.o.</item>
      <item>REPUBLIKA HRVATSKA MINISTARSTVO FINANCIJA</item>
      <item>ŽUPANIJSKO DRŽAVNO ODVJETNIŠTVO U VELIKOJ GORICI</item>
      <item>RH, Ministarstvo pravosuđa</item>
    </izvorni_sadrzaj>
    <derivirana_varijabla naziv="DomainObject.Predmet.OstaliListNazivFormated_1">
      <item>JOSIP MATIĆ</item>
      <item>OWENS I HOUŠKA, odvjetničko društvo d.o.o.</item>
      <item>REPUBLIKA HRVATSKA MINISTARSTVO FINANCIJA</item>
      <item>ŽUPANIJSKO DRŽAVNO ODVJETNIŠTVO U VELIKOJ GORICI</item>
      <item>RH, Ministarstvo pravosuđa</item>
    </derivirana_varijabla>
  </DomainObject.Predmet.OstaliListNazivFormated>
  <DomainObject.Predmet.OstaliListNazivFormatedOIB>
    <izvorni_sadrzaj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  <item>RH, Ministarstvo pravosuđa, OIB 26635293339</item>
    </izvorni_sadrzaj>
    <derivirana_varijabla naziv="DomainObject.Predmet.OstaliListNazivFormatedOIB_1"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OBUĆA NIKI d.o.o.</izvorni_sadrzaj>
    <derivirana_varijabla naziv="DomainObject.Predmet.ProtustrankaIDrugi_1">OBUĆA NIKI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OBUĆA NIKI d.o.o., OIB 38607000916, Šiftarova 35, 10310 Ivanić-Grad</izvorni_sadrzaj>
    <derivirana_varijabla naziv="DomainObject.Predmet.ProtustrankaIDrugiAdressOIB_1">OBUĆA NIKI d.o.o., OIB 38607000916, Šiftarova 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2017.</izvorni_sadrzaj>
    <derivirana_varijabla naziv="DomainObject.Predmet.OdlukaRjesenje.DatumDonosenjaOdluke_1">9. listopada 2017.</derivirana_varijabla>
  </DomainObject.Predmet.OdlukaRjesenje.DatumDonosenjaOdluke>
  <DomainObject.Predmet.OdlukaRjesenje.DatumPravomocnosti>
    <izvorni_sadrzaj>1. prosinca 2017.</izvorni_sadrzaj>
    <derivirana_varijabla naziv="DomainObject.Predmet.OdlukaRjesenje.DatumPravomocnosti_1">1. prosinca 2017.</derivirana_varijabla>
  </DomainObject.Predmet.OdlukaRjesenje.DatumPravomocnosti>
  <DomainObject.Predmet.OdlukaRjesenje.Oznaka>
    <izvorni_sadrzaj>St-6924/2016-31</izvorni_sadrzaj>
    <derivirana_varijabla naziv="DomainObject.Predmet.OdlukaRjesenje.Oznaka_1">St-6924/2016-31</derivirana_varijabla>
  </DomainObject.Predmet.OdlukaRjesenje.Oznaka>
  <DomainObject.Predmet.SudioniciListNaziv>
    <izvorni_sadrzaj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  <item>Josip Matić</item>
      <item>RH, Ministarstvo pravosuđa</item>
    </izvorni_sadrzaj>
    <derivirana_varijabla naziv="DomainObject.Predmet.SudioniciListNaziv_1"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  <item>Josip Matić</item>
      <item>RH, Ministarstvo pravosuđa</item>
    </derivirana_varijabla>
  </DomainObject.Predmet.SudioniciListNaziv>
  <DomainObject.Predmet.SudioniciListAdressOIB>
    <izvorni_sadrzaj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  <item>Josip Matić, OIB 58164287645, Zagrebačka ulica 46,10310 Graberje Ivanićko</item>
      <item>RH, Ministarstvo pravosuđa, OIB 26635293339, Ul. grada Vukovara 49,10000 Zagreb</item>
    </izvorni_sadrzaj>
    <derivirana_varijabla naziv="DomainObject.Predmet.SudioniciListAdressOIB_1"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  <item>Josip Matić, OIB 58164287645, Zagrebačka ulica 46,10310 Graberje Ivanićko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38607000916</item>
      <item>, OIB 85821130368</item>
      <item>, OIB 58164287645</item>
      <item>, OIB 04123051557</item>
      <item>, OIB 08917673118</item>
      <item>, OIB 18683136487</item>
      <item>, OIB 96292040276</item>
      <item>, OIB 58164287645</item>
      <item>, OIB 26635293339</item>
    </izvorni_sadrzaj>
    <derivirana_varijabla naziv="DomainObject.Predmet.SudioniciListNazivOIB_1">
      <item>, OIB 38607000916</item>
      <item>, OIB 85821130368</item>
      <item>, OIB 58164287645</item>
      <item>, OIB 04123051557</item>
      <item>, OIB 08917673118</item>
      <item>, OIB 18683136487</item>
      <item>, OIB 96292040276</item>
      <item>, OIB 58164287645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2117</properties:Characters>
  <properties:Lines>63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2018-05-22T12:19:00Z</dcterms:created>
  <dc:creator>nribaric</dc:creator>
  <cp:lastModifiedBy>Maja Hajtek</cp:lastModifiedBy>
  <cp:lastPrinted>2016-07-27T07:00:00Z</cp:lastPrinted>
  <dcterms:modified xmlns:xsi="http://www.w3.org/2001/XMLSchema-instance" xsi:type="dcterms:W3CDTF">2018-05-22T13:10:00Z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prethpost 22.5.2018. obuća niki ježić.docx)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