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45ddb" w14:paraId="5d45ddb" w:rsidRDefault="0022474A" w:rsidP="009D1228" w:rsidR="009D1228">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F6477C">
        <w:rPr>
          <w:b/>
        </w:rPr>
        <w:t>1131</w:t>
      </w:r>
      <w:r w:rsidR="009D1228" w:rsidRPr="00C82BA1">
        <w:rPr>
          <w:b/>
        </w:rPr>
        <w:t>/2016</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F6477C">
        <w:t>LEDELSE d.o.o. Imotski, Fra Rajmonda Rudeža 1, OIB: 97112880216</w:t>
      </w:r>
      <w:r>
        <w:t xml:space="preserve">, </w:t>
      </w:r>
      <w:r w:rsidR="004C06D8">
        <w:t xml:space="preserve">kojeg zastupa punomoćnica Ana Marija Ljubičić Kuzmanić, odvjetnica u odvjetničkom društvu Ljubičić, Vrdoljak i partneri d.o.o. Split, Sukoišanska 4, </w:t>
      </w:r>
      <w:r>
        <w:t>dana</w:t>
      </w:r>
      <w:r w:rsidR="00EC1538">
        <w:t xml:space="preserve"> </w:t>
      </w:r>
      <w:r w:rsidR="00222B19">
        <w:t>20</w:t>
      </w:r>
      <w:r w:rsidR="004C06D8">
        <w:t>. studenog</w:t>
      </w:r>
      <w:r w:rsidR="005A49E7">
        <w:t xml:space="preserve"> 2017</w:t>
      </w:r>
      <w:r w:rsidR="004C06D8">
        <w:t>.</w:t>
      </w:r>
    </w:p>
    <w:p w:rsidRDefault="00C82BA1" w:rsidP="00C82BA1" w:rsidR="00C82BA1" w:rsidRPr="00955A99">
      <w:pPr>
        <w:jc w:val="both"/>
        <w:rPr>
          <w:sz w:val="18"/>
          <w:szCs w:val="18"/>
        </w:rPr>
      </w:pPr>
    </w:p>
    <w:p w:rsidRDefault="00C82BA1" w:rsidP="00C82BA1" w:rsidR="00C82BA1" w:rsidRPr="004C06D8">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F6477C">
        <w:t>LEDELSE d.o.o. Imotski, Fra Rajmonda Rudeža 1, OIB: 97112880216</w:t>
      </w:r>
      <w:r>
        <w:t xml:space="preserve">, 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F6477C">
        <w:t>1131</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3D01C2" w:rsidR="003D01C2">
      <w:pPr>
        <w:ind w:firstLine="708"/>
        <w:jc w:val="both"/>
      </w:pPr>
      <w:r>
        <w:rPr>
          <w:szCs w:val="24"/>
        </w:rPr>
        <w:t>Financijska agencija, Regionalni centar Split</w:t>
      </w:r>
      <w:r w:rsidR="006B2F06">
        <w:rPr>
          <w:szCs w:val="24"/>
        </w:rPr>
        <w:t xml:space="preserve"> (u daljnjem tekstu FINA)</w:t>
      </w:r>
      <w:r>
        <w:rPr>
          <w:szCs w:val="24"/>
        </w:rPr>
        <w:t xml:space="preserve"> podnijela je ovom sudu </w:t>
      </w:r>
      <w:r w:rsidR="00212BEC">
        <w:rPr>
          <w:szCs w:val="24"/>
        </w:rPr>
        <w:t>19. travnja</w:t>
      </w:r>
      <w:r w:rsidR="00F63621">
        <w:rPr>
          <w:szCs w:val="24"/>
        </w:rPr>
        <w:t xml:space="preserve"> 2016. prijedlog za otvaranje stečajnog postupka nad dužnikom </w:t>
      </w:r>
      <w:r w:rsidR="00212BEC">
        <w:t>LEDELSE d.o.o. Imotski</w:t>
      </w:r>
      <w:r w:rsidR="009D1228">
        <w:t xml:space="preserve">, </w:t>
      </w:r>
      <w:r w:rsidR="003D01C2">
        <w:t xml:space="preserve">a sve sukladno odredbama čl. 110. st. 1. </w:t>
      </w:r>
      <w:r w:rsidR="003D01C2" w:rsidRPr="00AD67DB">
        <w:t>Stečajnog zakona (</w:t>
      </w:r>
      <w:r w:rsidR="003D01C2">
        <w:t>Narodne novine 71/15</w:t>
      </w:r>
      <w:r w:rsidR="004C06D8">
        <w:t xml:space="preserve"> i 104/17</w:t>
      </w:r>
      <w:r w:rsidR="003D01C2">
        <w:t>,</w:t>
      </w:r>
      <w:r w:rsidR="003D01C2" w:rsidRPr="00AD67DB">
        <w:t xml:space="preserve"> dalje SZ)</w:t>
      </w:r>
      <w:r w:rsidR="003D01C2">
        <w:t>.</w:t>
      </w:r>
    </w:p>
    <w:p w:rsidRDefault="0001635B" w:rsidP="0001635B" w:rsidR="0001635B">
      <w:pPr>
        <w:ind w:firstLine="708"/>
        <w:jc w:val="both"/>
      </w:pPr>
    </w:p>
    <w:p w:rsidRDefault="00A65088" w:rsidP="009D1228" w:rsidR="009D1228">
      <w:pPr>
        <w:ind w:firstLine="708"/>
        <w:jc w:val="both"/>
      </w:pPr>
      <w:r>
        <w:t xml:space="preserve">U </w:t>
      </w:r>
      <w:r w:rsidR="00C07794">
        <w:t xml:space="preserve">prijedlogu </w:t>
      </w:r>
      <w:r w:rsidR="004C06D8">
        <w:t>FINE u bitnom</w:t>
      </w:r>
      <w:r w:rsidR="00C07794">
        <w:t xml:space="preserve"> je navedeno</w:t>
      </w:r>
      <w:r>
        <w:t xml:space="preserve"> da dužnik </w:t>
      </w:r>
      <w:r w:rsidR="009D1228">
        <w:t xml:space="preserve">na dan </w:t>
      </w:r>
      <w:r w:rsidR="00212BEC">
        <w:t>15. travnja</w:t>
      </w:r>
      <w:r w:rsidR="00D713E7">
        <w:t xml:space="preserve"> 2016</w:t>
      </w:r>
      <w:r w:rsidR="009D1228">
        <w:t xml:space="preserve">., u Očevidniku redoslijeda osnova za plaćanje, ima evidentirane neizvršene osnove za plaćanje u neprekinutom razdoblju od </w:t>
      </w:r>
      <w:r w:rsidR="00D713E7">
        <w:t>120</w:t>
      </w:r>
      <w:r w:rsidR="004C06D8">
        <w:t xml:space="preserve"> dana</w:t>
      </w:r>
      <w:r w:rsidR="009D1228">
        <w:t xml:space="preserve"> u ukupnom iznosu od </w:t>
      </w:r>
      <w:r w:rsidR="00212BEC">
        <w:t>16.725,71</w:t>
      </w:r>
      <w:r w:rsidR="009D1228">
        <w:t xml:space="preserve"> kn, kao i da prema podacima koji su dostavljeni od Hrvatskog </w:t>
      </w:r>
      <w:r w:rsidR="004C06D8">
        <w:t>zavoda za mirovinsko osiguranje</w:t>
      </w:r>
      <w:r w:rsidR="009D1228">
        <w:t xml:space="preserve"> dužnik ima </w:t>
      </w:r>
      <w:r w:rsidR="004C06D8">
        <w:t xml:space="preserve">jednog </w:t>
      </w:r>
      <w:r w:rsidR="009D1228">
        <w:t xml:space="preserve">zaposlenog, a predlagatelj da ne raspolaže s drugim podacima o imovini dužnika. </w:t>
      </w:r>
    </w:p>
    <w:p w:rsidRDefault="00306EE8" w:rsidP="00A65088" w:rsidR="00306EE8">
      <w:pPr>
        <w:ind w:firstLine="708"/>
        <w:jc w:val="both"/>
      </w:pPr>
    </w:p>
    <w:p w:rsidRDefault="00C07794" w:rsidP="00C07794" w:rsidR="006B2F06">
      <w:pPr>
        <w:ind w:firstLine="708"/>
        <w:jc w:val="both"/>
      </w:pPr>
      <w:r w:rsidRPr="006A49A6">
        <w:lastRenderedPageBreak/>
        <w:t xml:space="preserve">Povodom podnesenog prijedloga, rješenjem </w:t>
      </w:r>
      <w:r w:rsidR="006B2F06">
        <w:t>ovog suda</w:t>
      </w:r>
      <w:r w:rsidRPr="006A49A6">
        <w:t xml:space="preserve"> posl. br. 12. St-</w:t>
      </w:r>
      <w:r w:rsidR="00212BEC">
        <w:t>1131</w:t>
      </w:r>
      <w:r w:rsidR="006B2F06">
        <w:t>/2016</w:t>
      </w:r>
      <w:r w:rsidRPr="006A49A6">
        <w:t xml:space="preserve"> od </w:t>
      </w:r>
      <w:r w:rsidR="00D713E7">
        <w:t>1. ožujka</w:t>
      </w:r>
      <w:r w:rsidR="006B2F06">
        <w:t xml:space="preserve"> </w:t>
      </w:r>
      <w:r w:rsidRPr="006A49A6">
        <w:t>201</w:t>
      </w:r>
      <w:r w:rsidR="009D1228">
        <w:t>7</w:t>
      </w:r>
      <w:r w:rsidR="006B2F06">
        <w:t>. god. pokrenut je</w:t>
      </w:r>
      <w:r w:rsidRPr="006A49A6">
        <w:t xml:space="preserve"> prethodni postupak </w:t>
      </w:r>
      <w:r w:rsidR="006B2F06">
        <w:t xml:space="preserve">radi utvrđivanja </w:t>
      </w:r>
      <w:r w:rsidR="00AC0514">
        <w:t>pretpostavki</w:t>
      </w:r>
      <w:r w:rsidR="006B2F06">
        <w:t xml:space="preserve"> za otvaranje stečajnog postupka nad dužnikom</w:t>
      </w:r>
      <w:r w:rsidR="00D50543">
        <w:t>.</w:t>
      </w:r>
    </w:p>
    <w:p w:rsidRDefault="00D50543" w:rsidP="00042F59" w:rsidR="00D50543">
      <w:pPr>
        <w:jc w:val="both"/>
      </w:pPr>
    </w:p>
    <w:p w:rsidRDefault="00D50543" w:rsidP="00D50543" w:rsidR="00D50543">
      <w:pPr>
        <w:ind w:firstLine="708"/>
        <w:jc w:val="both"/>
      </w:pPr>
      <w:r>
        <w:t xml:space="preserve">FINA je za potrebe prethodnog postupka dostavila ovom sudu potvrdu o neizvršenim osnovama za plaćanje dužnika (list </w:t>
      </w:r>
      <w:r w:rsidR="009B05A7">
        <w:t>41</w:t>
      </w:r>
      <w:r>
        <w:t xml:space="preserve"> spisa) kojom se potvrđuje da dužnik na dan </w:t>
      </w:r>
      <w:r w:rsidR="009B05A7">
        <w:t>25.05</w:t>
      </w:r>
      <w:r w:rsidR="009D1228">
        <w:t>.2017</w:t>
      </w:r>
      <w:r w:rsidR="009B05A7">
        <w:t xml:space="preserve">., </w:t>
      </w:r>
      <w:r>
        <w:t xml:space="preserve">u Očevidniku </w:t>
      </w:r>
      <w:r>
        <w:rPr>
          <w:szCs w:val="24"/>
        </w:rPr>
        <w:t>redoslijeda osnova za plaćanje</w:t>
      </w:r>
      <w:r w:rsidR="009B05A7">
        <w:rPr>
          <w:szCs w:val="24"/>
        </w:rPr>
        <w:t>,</w:t>
      </w:r>
      <w:r>
        <w:rPr>
          <w:szCs w:val="24"/>
        </w:rPr>
        <w:t xml:space="preserve"> ima evidentirane neizvršne osnove za plaćanje u neprekinutom razdoblju od </w:t>
      </w:r>
      <w:r w:rsidR="009B05A7">
        <w:rPr>
          <w:szCs w:val="24"/>
        </w:rPr>
        <w:t>524</w:t>
      </w:r>
      <w:r w:rsidR="003145B3">
        <w:rPr>
          <w:szCs w:val="24"/>
        </w:rPr>
        <w:t xml:space="preserve"> </w:t>
      </w:r>
      <w:r>
        <w:rPr>
          <w:szCs w:val="24"/>
        </w:rPr>
        <w:t xml:space="preserve">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4C06D8" w:rsidP="004C06D8" w:rsidR="004C06D8">
      <w:pPr>
        <w:ind w:firstLine="708"/>
        <w:jc w:val="both"/>
        <w:rPr>
          <w:szCs w:val="24"/>
        </w:rPr>
      </w:pPr>
    </w:p>
    <w:p w:rsidRDefault="004C06D8" w:rsidP="004C06D8" w:rsidR="004C06D8">
      <w:pPr>
        <w:ind w:firstLine="708"/>
        <w:jc w:val="both"/>
        <w:rPr>
          <w:szCs w:val="24"/>
        </w:rPr>
      </w:pPr>
      <w:r>
        <w:rPr>
          <w:szCs w:val="24"/>
        </w:rPr>
        <w:t xml:space="preserve">Radi utvrđivanja stanja imovine dužnika, sud je službenim putem zatražio podatke o imovini dužnika od: Općinskog suda u Splitu, Zemljišnoknjižni odjel Split i </w:t>
      </w:r>
      <w:r w:rsidR="009B05A7">
        <w:rPr>
          <w:szCs w:val="24"/>
        </w:rPr>
        <w:t>Imotski</w:t>
      </w:r>
      <w:r>
        <w:rPr>
          <w:szCs w:val="24"/>
        </w:rPr>
        <w:t xml:space="preserve">, Porezne uprave i MUP RH, PU Splitsko-dalmatinske. Općinski sud u Splitu, Zemljišnoknjižni odjel Split i </w:t>
      </w:r>
      <w:r w:rsidR="009B05A7">
        <w:rPr>
          <w:szCs w:val="24"/>
        </w:rPr>
        <w:t>Imotski</w:t>
      </w:r>
      <w:r>
        <w:rPr>
          <w:szCs w:val="24"/>
        </w:rPr>
        <w:t xml:space="preserve"> su potvrdama od </w:t>
      </w:r>
      <w:r w:rsidR="009B05A7">
        <w:rPr>
          <w:szCs w:val="24"/>
        </w:rPr>
        <w:t>12.04</w:t>
      </w:r>
      <w:r>
        <w:rPr>
          <w:szCs w:val="24"/>
        </w:rPr>
        <w:t xml:space="preserve">.2017. i </w:t>
      </w:r>
      <w:r w:rsidR="009B05A7">
        <w:rPr>
          <w:szCs w:val="24"/>
        </w:rPr>
        <w:t>17.05</w:t>
      </w:r>
      <w:r>
        <w:rPr>
          <w:szCs w:val="24"/>
        </w:rPr>
        <w:t xml:space="preserve">.2017. </w:t>
      </w:r>
      <w:r w:rsidR="009B05A7">
        <w:rPr>
          <w:szCs w:val="24"/>
        </w:rPr>
        <w:t xml:space="preserve">obavijestili ovaj sud </w:t>
      </w:r>
      <w:r>
        <w:rPr>
          <w:szCs w:val="24"/>
        </w:rPr>
        <w:t>da dužnik nije upisan kao vlasnik nekretnina na području njihove nadležnosti</w:t>
      </w:r>
      <w:r w:rsidR="009B05A7">
        <w:rPr>
          <w:szCs w:val="24"/>
        </w:rPr>
        <w:t xml:space="preserve">, dok je </w:t>
      </w:r>
      <w:r>
        <w:rPr>
          <w:szCs w:val="24"/>
        </w:rPr>
        <w:t xml:space="preserve">MUP RH, PU Splitsko-dalmatinska </w:t>
      </w:r>
      <w:r w:rsidR="009B05A7">
        <w:rPr>
          <w:szCs w:val="24"/>
        </w:rPr>
        <w:t>18.04</w:t>
      </w:r>
      <w:r>
        <w:rPr>
          <w:szCs w:val="24"/>
        </w:rPr>
        <w:t xml:space="preserve">.2017. god. </w:t>
      </w:r>
      <w:r w:rsidR="009B05A7">
        <w:rPr>
          <w:szCs w:val="24"/>
        </w:rPr>
        <w:t>dostavila uvjerenje da dužnik nije evidentiran kao vlasnik vozila.</w:t>
      </w:r>
      <w:r>
        <w:rPr>
          <w:szCs w:val="24"/>
        </w:rPr>
        <w:t xml:space="preserve"> </w:t>
      </w:r>
      <w:r w:rsidR="009B05A7">
        <w:rPr>
          <w:szCs w:val="24"/>
        </w:rPr>
        <w:t>Porezna uprava je podneskom od 13.04.2017. dostavila ovom sudu godišnji finacijski izvještaj i bruto bilancu dužnika</w:t>
      </w:r>
      <w:r w:rsidR="00222B19">
        <w:rPr>
          <w:szCs w:val="24"/>
        </w:rPr>
        <w:t xml:space="preserve"> za 2015. godinu</w:t>
      </w:r>
      <w:r w:rsidR="009B05A7">
        <w:rPr>
          <w:szCs w:val="24"/>
        </w:rPr>
        <w:t xml:space="preserve">, a iz kojih isprava proizlazi da dužnik u svojim poslovnim knjigama, od imovine, ima evidentirana potraživanja u </w:t>
      </w:r>
      <w:r w:rsidR="00D107C4">
        <w:rPr>
          <w:szCs w:val="24"/>
        </w:rPr>
        <w:t>iznosu od 6.628,00 kn te novac</w:t>
      </w:r>
      <w:r w:rsidR="009B05A7">
        <w:rPr>
          <w:szCs w:val="24"/>
        </w:rPr>
        <w:t xml:space="preserve"> </w:t>
      </w:r>
      <w:r w:rsidR="00D107C4">
        <w:rPr>
          <w:szCs w:val="24"/>
        </w:rPr>
        <w:t>na žiro-računu u banci u iznosu</w:t>
      </w:r>
      <w:r w:rsidR="009B05A7">
        <w:rPr>
          <w:szCs w:val="24"/>
        </w:rPr>
        <w:t xml:space="preserve"> od 3.186.653,00 kn. </w:t>
      </w:r>
    </w:p>
    <w:p w:rsidRDefault="00EC1538" w:rsidP="003145B3" w:rsidR="00EC1538">
      <w:pPr>
        <w:jc w:val="both"/>
      </w:pPr>
    </w:p>
    <w:p w:rsidRDefault="00D50543" w:rsidP="004020DF" w:rsidR="009A2BA8">
      <w:pPr>
        <w:ind w:firstLine="708"/>
        <w:jc w:val="both"/>
      </w:pPr>
      <w:r>
        <w:t xml:space="preserve">Na ročištu koje je u prethodnom postupku održano kod ovog suda </w:t>
      </w:r>
      <w:r w:rsidR="009A2BA8">
        <w:t xml:space="preserve">26. svibnja </w:t>
      </w:r>
      <w:r w:rsidR="009D1228">
        <w:t>2017</w:t>
      </w:r>
      <w:r>
        <w:t>.</w:t>
      </w:r>
      <w:r w:rsidR="009D1228">
        <w:t>,</w:t>
      </w:r>
      <w:r w:rsidR="009A2BA8">
        <w:t xml:space="preserve"> zastupnica</w:t>
      </w:r>
      <w:r>
        <w:t xml:space="preserve"> po zakonu dužnika </w:t>
      </w:r>
      <w:r w:rsidR="00212BEC">
        <w:rPr>
          <w:szCs w:val="24"/>
        </w:rPr>
        <w:t>Sanja Tomić iz Ljubuškog</w:t>
      </w:r>
      <w:r>
        <w:t xml:space="preserve"> izjavi</w:t>
      </w:r>
      <w:r w:rsidR="00212BEC">
        <w:t>la</w:t>
      </w:r>
      <w:r w:rsidR="004020DF">
        <w:t xml:space="preserve"> </w:t>
      </w:r>
      <w:r w:rsidR="009A2BA8">
        <w:t xml:space="preserve">je </w:t>
      </w:r>
      <w:r>
        <w:t xml:space="preserve">da se dužnik ne protivi podnesenom prijedlogu </w:t>
      </w:r>
      <w:r w:rsidR="003145B3">
        <w:t>za otvaranje</w:t>
      </w:r>
      <w:r w:rsidR="009A2BA8">
        <w:t xml:space="preserve"> stečaja te je isto tako potvrdila</w:t>
      </w:r>
      <w:r w:rsidR="003145B3">
        <w:t xml:space="preserve"> da je račun dužn</w:t>
      </w:r>
      <w:r w:rsidR="009A2BA8">
        <w:t xml:space="preserve">ika već duže vremena u blokadi. </w:t>
      </w:r>
    </w:p>
    <w:p w:rsidRDefault="003145B3" w:rsidP="009A2BA8" w:rsidR="004020DF">
      <w:pPr>
        <w:jc w:val="both"/>
        <w:rPr>
          <w:szCs w:val="24"/>
        </w:rPr>
      </w:pPr>
      <w:r>
        <w:t>U svom iskazu, a nakon što je prethodno upozoren</w:t>
      </w:r>
      <w:r w:rsidR="004020DF">
        <w:t>a</w:t>
      </w:r>
      <w:r>
        <w:t xml:space="preserve"> na dužnost kazivanja istine i posljedice davanja lažnog iskaza, </w:t>
      </w:r>
      <w:r w:rsidR="004020DF">
        <w:rPr>
          <w:szCs w:val="24"/>
        </w:rPr>
        <w:t>Sana Tomić</w:t>
      </w:r>
      <w:r w:rsidR="009D1228">
        <w:rPr>
          <w:szCs w:val="24"/>
        </w:rPr>
        <w:t xml:space="preserve"> </w:t>
      </w:r>
      <w:r w:rsidR="004020DF">
        <w:t>je navela da je d</w:t>
      </w:r>
      <w:r w:rsidR="004020DF">
        <w:rPr>
          <w:szCs w:val="24"/>
        </w:rPr>
        <w:t xml:space="preserve">ruštvo </w:t>
      </w:r>
      <w:r w:rsidR="009A2BA8">
        <w:rPr>
          <w:szCs w:val="24"/>
        </w:rPr>
        <w:t xml:space="preserve">Ledelse d.o.o. osnovano 2013. godine, a </w:t>
      </w:r>
      <w:r w:rsidR="004020DF">
        <w:rPr>
          <w:szCs w:val="24"/>
        </w:rPr>
        <w:t>r</w:t>
      </w:r>
      <w:r w:rsidR="00222B19">
        <w:rPr>
          <w:szCs w:val="24"/>
        </w:rPr>
        <w:t>adi obavljanja poslova trgovine prehrambenim proizvodima</w:t>
      </w:r>
      <w:r w:rsidR="004020DF">
        <w:rPr>
          <w:szCs w:val="24"/>
        </w:rPr>
        <w:t>. Međutim, dužnik da zapravo nikada nije</w:t>
      </w:r>
      <w:r w:rsidR="009A2BA8">
        <w:rPr>
          <w:szCs w:val="24"/>
        </w:rPr>
        <w:t xml:space="preserve"> ni</w:t>
      </w:r>
      <w:r w:rsidR="004020DF">
        <w:rPr>
          <w:szCs w:val="24"/>
        </w:rPr>
        <w:t xml:space="preserve"> započeo s obavljanjem svoje djelatnosti te da se ona od osnutka vodi kao jedini zaposlenik tog društva. Vezano uz samo poslovanje dužnika, navela je da je nakon osnivanja firme imala namjeru pozajmiti određena novčana sredstva, a radi pokretanja poslovanja, te da je stupila u kontakt sa Nedjeljkom Šuto, koja je bila zaposlenica Privredne banke Zagreb d.d.</w:t>
      </w:r>
      <w:r w:rsidR="009A2BA8">
        <w:rPr>
          <w:szCs w:val="24"/>
        </w:rPr>
        <w:t>, i</w:t>
      </w:r>
      <w:r w:rsidR="004020DF">
        <w:rPr>
          <w:szCs w:val="24"/>
        </w:rPr>
        <w:t xml:space="preserve"> Mariom Todorićem, koji da su joj obećali da će pribaviti potreban novac pozajmicom od svojih poznanika koji su spremni uložiti u poslovanje dužnika. Nedjeljka Šuto </w:t>
      </w:r>
      <w:r w:rsidR="009A2BA8">
        <w:rPr>
          <w:szCs w:val="24"/>
        </w:rPr>
        <w:t xml:space="preserve">da </w:t>
      </w:r>
      <w:r w:rsidR="004020DF">
        <w:rPr>
          <w:szCs w:val="24"/>
        </w:rPr>
        <w:t xml:space="preserve">ju je nakon određenog vremena obavijestila da je pribavila suglasnost svojih poznanika te da su isti pristali uplatiti na račun dužnika određena novčana sredstva, a koja sredstva </w:t>
      </w:r>
      <w:r w:rsidR="009A2BA8">
        <w:rPr>
          <w:szCs w:val="24"/>
        </w:rPr>
        <w:t xml:space="preserve">da </w:t>
      </w:r>
      <w:r w:rsidR="004020DF">
        <w:rPr>
          <w:szCs w:val="24"/>
        </w:rPr>
        <w:t xml:space="preserve">su nakon toga i uplaćena. Na </w:t>
      </w:r>
      <w:r w:rsidR="009A2BA8">
        <w:rPr>
          <w:szCs w:val="24"/>
        </w:rPr>
        <w:t>njeno inzistiranje</w:t>
      </w:r>
      <w:r w:rsidR="004020DF">
        <w:rPr>
          <w:szCs w:val="24"/>
        </w:rPr>
        <w:t xml:space="preserve"> da se s tim ulagačima sklope pisani ugovori o pozajmicama, </w:t>
      </w:r>
      <w:r w:rsidR="009A2BA8">
        <w:rPr>
          <w:szCs w:val="24"/>
        </w:rPr>
        <w:t>Nedjeljka Šutalo</w:t>
      </w:r>
      <w:r w:rsidR="004020DF">
        <w:rPr>
          <w:szCs w:val="24"/>
        </w:rPr>
        <w:t xml:space="preserve"> da je odgovorila kako to nije potrebno te </w:t>
      </w:r>
      <w:r w:rsidR="009A2BA8">
        <w:rPr>
          <w:szCs w:val="24"/>
        </w:rPr>
        <w:t>da</w:t>
      </w:r>
      <w:r w:rsidR="004020DF">
        <w:rPr>
          <w:szCs w:val="24"/>
        </w:rPr>
        <w:t xml:space="preserve"> neće biti nikakvih problema vezanih uz</w:t>
      </w:r>
      <w:r w:rsidR="009A2BA8">
        <w:rPr>
          <w:szCs w:val="24"/>
        </w:rPr>
        <w:t xml:space="preserve"> to. Međutim, tijekom 2014. godine</w:t>
      </w:r>
      <w:r w:rsidR="004020DF">
        <w:rPr>
          <w:szCs w:val="24"/>
        </w:rPr>
        <w:t xml:space="preserve"> </w:t>
      </w:r>
      <w:r w:rsidR="009A2BA8">
        <w:rPr>
          <w:szCs w:val="24"/>
        </w:rPr>
        <w:t>da ju je kontaktirala</w:t>
      </w:r>
      <w:r w:rsidR="004020DF">
        <w:rPr>
          <w:szCs w:val="24"/>
        </w:rPr>
        <w:t xml:space="preserve"> policija te obavijestila da su sredstva koja su uplaćena na račun dužnika zapravo sredstva koja su bez znanja klijen</w:t>
      </w:r>
      <w:r w:rsidR="00152CA8">
        <w:rPr>
          <w:szCs w:val="24"/>
        </w:rPr>
        <w:t>ata Privredne banke Zagreb d.d.</w:t>
      </w:r>
      <w:r w:rsidR="004020DF">
        <w:rPr>
          <w:szCs w:val="24"/>
        </w:rPr>
        <w:t xml:space="preserve"> skinuta s njihovih računa i prebačena na </w:t>
      </w:r>
      <w:r w:rsidR="009A2BA8">
        <w:rPr>
          <w:szCs w:val="24"/>
        </w:rPr>
        <w:t>račun dužnika, a o čemu da ona</w:t>
      </w:r>
      <w:r w:rsidR="004020DF">
        <w:rPr>
          <w:szCs w:val="24"/>
        </w:rPr>
        <w:t xml:space="preserve"> nije</w:t>
      </w:r>
      <w:r w:rsidR="009A2BA8">
        <w:rPr>
          <w:szCs w:val="24"/>
        </w:rPr>
        <w:t xml:space="preserve"> imala nikakvih saznanja, jer</w:t>
      </w:r>
      <w:r w:rsidR="004020DF">
        <w:rPr>
          <w:szCs w:val="24"/>
        </w:rPr>
        <w:t xml:space="preserve"> je prema obavijesti Nedjeljke Šuto i Maria Todorića smatrala da se radi o novčanim sredstvima koja su dobrovoljno uplaćena na račun dužnika. </w:t>
      </w:r>
      <w:r w:rsidR="009A2BA8">
        <w:rPr>
          <w:szCs w:val="24"/>
        </w:rPr>
        <w:t>Nadalje je navela da je tijekom te 2014. godine pokrenut</w:t>
      </w:r>
      <w:r w:rsidR="004020DF">
        <w:rPr>
          <w:szCs w:val="24"/>
        </w:rPr>
        <w:t xml:space="preserve"> istražni postupak kod Županijskog suda u Splitu </w:t>
      </w:r>
      <w:r w:rsidR="009A2BA8">
        <w:rPr>
          <w:szCs w:val="24"/>
        </w:rPr>
        <w:t xml:space="preserve">i to </w:t>
      </w:r>
      <w:r w:rsidR="004020DF">
        <w:rPr>
          <w:szCs w:val="24"/>
        </w:rPr>
        <w:t>protiv Nedjeljke Šuto, Maria Todorića i nje osobno, za kaznena djela prevare</w:t>
      </w:r>
      <w:r w:rsidR="009A2BA8">
        <w:rPr>
          <w:szCs w:val="24"/>
        </w:rPr>
        <w:t>.</w:t>
      </w:r>
      <w:r w:rsidR="004020DF">
        <w:rPr>
          <w:szCs w:val="24"/>
        </w:rPr>
        <w:t xml:space="preserve"> </w:t>
      </w:r>
      <w:r w:rsidR="00222B19">
        <w:rPr>
          <w:szCs w:val="24"/>
        </w:rPr>
        <w:t>U</w:t>
      </w:r>
      <w:r w:rsidR="004020DF">
        <w:rPr>
          <w:szCs w:val="24"/>
        </w:rPr>
        <w:t xml:space="preserve"> istražnom postupku</w:t>
      </w:r>
      <w:r w:rsidR="009A2BA8">
        <w:rPr>
          <w:szCs w:val="24"/>
        </w:rPr>
        <w:t>,</w:t>
      </w:r>
      <w:r w:rsidR="004020DF">
        <w:rPr>
          <w:szCs w:val="24"/>
        </w:rPr>
        <w:t xml:space="preserve"> rješenjem Županijskog suda u Splitu broj Kir-669/14 od 9. lipnja 2014. god.</w:t>
      </w:r>
      <w:r w:rsidR="009A2BA8">
        <w:rPr>
          <w:szCs w:val="24"/>
        </w:rPr>
        <w:t>, da je</w:t>
      </w:r>
      <w:r w:rsidR="004020DF">
        <w:rPr>
          <w:szCs w:val="24"/>
        </w:rPr>
        <w:t xml:space="preserve"> donesena mjera osiguranja kojom se </w:t>
      </w:r>
      <w:r w:rsidR="009A2BA8">
        <w:rPr>
          <w:szCs w:val="24"/>
        </w:rPr>
        <w:t xml:space="preserve">dužniku </w:t>
      </w:r>
      <w:r w:rsidR="004020DF">
        <w:rPr>
          <w:szCs w:val="24"/>
        </w:rPr>
        <w:t xml:space="preserve">zabranjuje raspolaganje sa novčanim sredstvima koja su uplaćena na njegov račun, a radi se o iznosu od oko 3.000.000,00 kn. </w:t>
      </w:r>
      <w:r w:rsidR="009A2BA8">
        <w:rPr>
          <w:szCs w:val="24"/>
        </w:rPr>
        <w:t>Unatoč njenom traženju</w:t>
      </w:r>
      <w:r w:rsidR="004020DF">
        <w:rPr>
          <w:szCs w:val="24"/>
        </w:rPr>
        <w:t xml:space="preserve"> da se sav taj novac vrati ljudima na račune s kojih su skinuti, odlukom suda </w:t>
      </w:r>
      <w:r w:rsidR="00152CA8">
        <w:rPr>
          <w:szCs w:val="24"/>
        </w:rPr>
        <w:t xml:space="preserve">novci da </w:t>
      </w:r>
      <w:r w:rsidR="004020DF">
        <w:rPr>
          <w:szCs w:val="24"/>
        </w:rPr>
        <w:t>su i dalje ostali blokirani po računu dužnika te je mjera osiguranja zabrane raspolaganja tim novcem i dalje produžena rješenjem Županijskog suda u Splitu, u pokrenutom kaznenom postupku, pod brojem Kv-I-37/16 od 13.06.2016. i to do okončanja tog kaznenog postupka. Prema tome</w:t>
      </w:r>
      <w:r w:rsidR="00152CA8">
        <w:rPr>
          <w:szCs w:val="24"/>
        </w:rPr>
        <w:t>,</w:t>
      </w:r>
      <w:r w:rsidR="004020DF">
        <w:rPr>
          <w:szCs w:val="24"/>
        </w:rPr>
        <w:t xml:space="preserve"> dužnik</w:t>
      </w:r>
      <w:r w:rsidR="00152CA8">
        <w:rPr>
          <w:szCs w:val="24"/>
        </w:rPr>
        <w:t xml:space="preserve"> da</w:t>
      </w:r>
      <w:r w:rsidR="004020DF">
        <w:rPr>
          <w:szCs w:val="24"/>
        </w:rPr>
        <w:t xml:space="preserve"> zapravo nikada nije niti započeo s obavljanjem bilo kakvog poslovanja, a na adresi registriranog sjedišta dužnika Fra Rajmonda Rudeža 1 u Imotskom nalazio se jedan poslovni prostor kojeg je dužnik iznajmio, a koji ugovor o najmu </w:t>
      </w:r>
      <w:r w:rsidR="00152CA8">
        <w:rPr>
          <w:szCs w:val="24"/>
        </w:rPr>
        <w:t xml:space="preserve">da </w:t>
      </w:r>
      <w:r w:rsidR="004020DF">
        <w:rPr>
          <w:szCs w:val="24"/>
        </w:rPr>
        <w:t>je</w:t>
      </w:r>
      <w:r w:rsidR="00152CA8">
        <w:rPr>
          <w:szCs w:val="24"/>
        </w:rPr>
        <w:t xml:space="preserve"> raskinut još tijekom 2014. godine</w:t>
      </w:r>
      <w:r w:rsidR="004020DF">
        <w:rPr>
          <w:szCs w:val="24"/>
        </w:rPr>
        <w:t xml:space="preserve">, odmah nakon pokretanja istražnog postupka. </w:t>
      </w:r>
    </w:p>
    <w:p w:rsidRDefault="004020DF" w:rsidP="004020DF" w:rsidR="004020DF">
      <w:pPr>
        <w:jc w:val="both"/>
        <w:rPr>
          <w:szCs w:val="24"/>
        </w:rPr>
      </w:pPr>
      <w:r>
        <w:rPr>
          <w:szCs w:val="24"/>
        </w:rPr>
        <w:t>U odnosu na imovinu dužnika</w:t>
      </w:r>
      <w:r w:rsidR="00152CA8">
        <w:rPr>
          <w:szCs w:val="24"/>
        </w:rPr>
        <w:t>, Sanja Tomić je izjavila</w:t>
      </w:r>
      <w:r>
        <w:rPr>
          <w:szCs w:val="24"/>
        </w:rPr>
        <w:t xml:space="preserve"> da dužnik u svom vlasništvu nema bilo kakve imovine. Dužnik </w:t>
      </w:r>
      <w:r w:rsidR="00152CA8">
        <w:rPr>
          <w:szCs w:val="24"/>
        </w:rPr>
        <w:t xml:space="preserve">da </w:t>
      </w:r>
      <w:r>
        <w:rPr>
          <w:szCs w:val="24"/>
        </w:rPr>
        <w:t xml:space="preserve">nema niti je ikada imao nekretnina, isto tako </w:t>
      </w:r>
      <w:r w:rsidR="00152CA8">
        <w:rPr>
          <w:szCs w:val="24"/>
        </w:rPr>
        <w:t>da nema ni</w:t>
      </w:r>
      <w:r>
        <w:rPr>
          <w:szCs w:val="24"/>
        </w:rPr>
        <w:t xml:space="preserve"> vrjednijih pokretnina kao što su automobili, vrjedniji strojevi, brodovi i dr., a niti bilo kakvih drugih pokretnina. Isto tako, dužnik </w:t>
      </w:r>
      <w:r w:rsidR="00152CA8">
        <w:rPr>
          <w:szCs w:val="24"/>
        </w:rPr>
        <w:t xml:space="preserve">da </w:t>
      </w:r>
      <w:r w:rsidR="007A70BA">
        <w:rPr>
          <w:szCs w:val="24"/>
        </w:rPr>
        <w:t>nema</w:t>
      </w:r>
      <w:r>
        <w:rPr>
          <w:szCs w:val="24"/>
        </w:rPr>
        <w:t xml:space="preserve"> nenaplaćenih potraživanja</w:t>
      </w:r>
      <w:r w:rsidR="00152CA8">
        <w:rPr>
          <w:szCs w:val="24"/>
        </w:rPr>
        <w:t xml:space="preserve"> te ne vodi</w:t>
      </w:r>
      <w:r>
        <w:rPr>
          <w:szCs w:val="24"/>
        </w:rPr>
        <w:t xml:space="preserve"> bilo kakve postupke u svojstvu vjerovnika ili dužnika. </w:t>
      </w:r>
      <w:r w:rsidR="00152CA8">
        <w:rPr>
          <w:szCs w:val="24"/>
        </w:rPr>
        <w:t>Istakla je da je j</w:t>
      </w:r>
      <w:r>
        <w:rPr>
          <w:szCs w:val="24"/>
        </w:rPr>
        <w:t xml:space="preserve">edina imovina dužnika koja se vodi u njegovim poslovnim knjigama naprijed navedeni </w:t>
      </w:r>
      <w:r w:rsidR="00152CA8">
        <w:rPr>
          <w:szCs w:val="24"/>
        </w:rPr>
        <w:t xml:space="preserve">novčani </w:t>
      </w:r>
      <w:r>
        <w:rPr>
          <w:szCs w:val="24"/>
        </w:rPr>
        <w:t xml:space="preserve">iznos od oko 3.000.000,00 kn, a koji iznos je blokiran odlukom Županijskog suda u Splitu i koji novac zapravo uopće nije novac dužnika već klijenata Privredne banke Zagreb d.d., kao oštećenih osoba, s čijih su računa ti novci skinuti. </w:t>
      </w:r>
    </w:p>
    <w:p w:rsidRDefault="007A70BA" w:rsidP="004020DF" w:rsidR="007A70BA">
      <w:pPr>
        <w:jc w:val="both"/>
        <w:rPr>
          <w:szCs w:val="24"/>
        </w:rPr>
      </w:pPr>
    </w:p>
    <w:p w:rsidRDefault="007A70BA" w:rsidP="004020DF" w:rsidR="007A70BA">
      <w:pPr>
        <w:jc w:val="both"/>
        <w:rPr>
          <w:szCs w:val="24"/>
        </w:rPr>
      </w:pPr>
      <w:r>
        <w:rPr>
          <w:szCs w:val="24"/>
        </w:rPr>
        <w:tab/>
        <w:t>Z.z. dužnika Sanja Tomić je na održanom ročištu u prethodnom postupku priložila</w:t>
      </w:r>
      <w:r w:rsidR="00204E46">
        <w:rPr>
          <w:szCs w:val="24"/>
        </w:rPr>
        <w:t xml:space="preserve"> u</w:t>
      </w:r>
      <w:r>
        <w:rPr>
          <w:szCs w:val="24"/>
        </w:rPr>
        <w:t xml:space="preserve"> spis prokazni popis imovine dužnika, u kojem je navedeno da dužnik nema bilo kakve imovine, te bruto bilancu dužnika za 2016. godinu</w:t>
      </w:r>
      <w:r w:rsidR="00204E46">
        <w:rPr>
          <w:szCs w:val="24"/>
        </w:rPr>
        <w:t>, a koji podaci odgovarju podacima iz bruto bilace dužnika za 2015. godinu</w:t>
      </w:r>
      <w:r>
        <w:rPr>
          <w:szCs w:val="24"/>
        </w:rPr>
        <w:t xml:space="preserve">. Isto tako, priložila je i rješenje Županijskog suda u Splitu broj Kv-I-37/16 od 13.06.2016., kojim rješenjem je </w:t>
      </w:r>
      <w:r w:rsidR="00204E46">
        <w:rPr>
          <w:szCs w:val="24"/>
        </w:rPr>
        <w:t>određeno da se i nadalje privremeno obustavlja izvršenje financijske transakcije u Zagrebačkoj banci d.d. i to finacijskih transakcija po računu dužnika u iznosu od 3.095.618,03 kn te da je ta financijska sredstva namijenjena za transakciju i gotovinski iznos potrebno deonirati na poseban račun do okončanja postupka, a najdulje još u trajanju od dvije godine.</w:t>
      </w:r>
      <w:r w:rsidR="00472EEB">
        <w:rPr>
          <w:szCs w:val="24"/>
        </w:rPr>
        <w:t xml:space="preserve"> Dakle</w:t>
      </w:r>
      <w:r w:rsidR="00955A99">
        <w:rPr>
          <w:szCs w:val="24"/>
        </w:rPr>
        <w:t>,</w:t>
      </w:r>
      <w:r w:rsidR="00472EEB">
        <w:rPr>
          <w:szCs w:val="24"/>
        </w:rPr>
        <w:t xml:space="preserve"> tim rješenjem Županijskog suda u Splitu produljena je mjera privremenog oduzimanja novca i zabrane raspolaganja istim dužniku te je određeno deponiranje tog iznosa na poseban račun do okončanja kaznenog postupka, a najdulje dvije godine.</w:t>
      </w:r>
    </w:p>
    <w:p w:rsidRDefault="009D1228" w:rsidP="00D713E7" w:rsidR="009D1228">
      <w:pPr>
        <w:jc w:val="both"/>
      </w:pPr>
    </w:p>
    <w:p w:rsidRDefault="00C23A54" w:rsidP="00ED7D91" w:rsidR="00C23A54">
      <w:pPr>
        <w:ind w:firstLine="708"/>
        <w:jc w:val="both"/>
      </w:pPr>
      <w:r>
        <w:t xml:space="preserve">Iz </w:t>
      </w:r>
      <w:r w:rsidR="00FD08FB">
        <w:t xml:space="preserve">naprijed navedenog </w:t>
      </w:r>
      <w:r w:rsidR="00786831">
        <w:t>iskaza zastupnice</w:t>
      </w:r>
      <w:r>
        <w:t xml:space="preserve"> po zakonu dužnika</w:t>
      </w:r>
      <w:r w:rsidR="00786831">
        <w:t xml:space="preserve"> Sanje Tomić</w:t>
      </w:r>
      <w:r>
        <w:t xml:space="preserve">, </w:t>
      </w:r>
      <w:r w:rsidR="00786831">
        <w:t>kao i iz dokumentacije koja se nalazi u ovom spisu, razvidno je da</w:t>
      </w:r>
      <w:r w:rsidR="00FD08FB">
        <w:t xml:space="preserve"> </w:t>
      </w:r>
      <w:r w:rsidR="00660ACB">
        <w:t>jedinu vrjedniju imovinu koju dužnik vodi u svojim poslovnim knjigama čine novč</w:t>
      </w:r>
      <w:r w:rsidR="00D107C4">
        <w:t>ana sredstva po</w:t>
      </w:r>
      <w:r w:rsidR="00660ACB">
        <w:t xml:space="preserve"> žiro-računu kod banke</w:t>
      </w:r>
      <w:r w:rsidR="00D107C4">
        <w:t>,</w:t>
      </w:r>
      <w:r w:rsidR="00ED7D91">
        <w:t xml:space="preserve"> a koja novčana sredstva su </w:t>
      </w:r>
      <w:r w:rsidR="00786831">
        <w:t xml:space="preserve">po rješenju Županijskog suda u Splitu </w:t>
      </w:r>
      <w:r w:rsidR="00955A99">
        <w:t>deponirana na poseban račun</w:t>
      </w:r>
      <w:r w:rsidR="00786831">
        <w:t xml:space="preserve"> te je dužniku zabranjeno raspolaganje tim novčanim sredstvima</w:t>
      </w:r>
      <w:r w:rsidR="00ED7D91">
        <w:t xml:space="preserve"> do okončanja kaznenog postupka.</w:t>
      </w:r>
      <w:r w:rsidR="00786831">
        <w:t xml:space="preserve"> </w:t>
      </w:r>
      <w:r w:rsidR="005E2E63">
        <w:t>S obzirom da osim navedenih novčanih sredstava po žiro-računu, a s kojim novčanim sredstvima dužnik trenutno ne može raspolagati i za koja sredstva je z.z. dužnika izjavila da niti ne pripadaju dužniku, dužnik nema bilo kakve druge imovine koja bi ušla u stečaj</w:t>
      </w:r>
      <w:r w:rsidR="008A3E62">
        <w:t>nu masu i iz koje bi se mogli pod</w:t>
      </w:r>
      <w:r w:rsidR="005E2E63">
        <w:t xml:space="preserve">miriti troškovi stečajnog postupka, to su se samim time u konkretnom slučaju ispunile pretpostavke za pozivanje vjerovnika na uplatu predujma za namirenje troškova stečajnog postupka. </w:t>
      </w:r>
    </w:p>
    <w:p w:rsidRDefault="00FD08FB" w:rsidP="00C07794" w:rsidR="00FD08FB">
      <w:pPr>
        <w:ind w:firstLine="708"/>
        <w:jc w:val="both"/>
      </w:pPr>
    </w:p>
    <w:p w:rsidRDefault="005E2E63" w:rsidP="00FD08FB" w:rsidR="00C23A54">
      <w:pPr>
        <w:ind w:firstLine="708"/>
        <w:jc w:val="both"/>
        <w:rPr>
          <w:szCs w:val="24"/>
        </w:rPr>
      </w:pPr>
      <w:r>
        <w:t>Naime, o</w:t>
      </w:r>
      <w:r w:rsidR="00FD08FB">
        <w:t xml:space="preserve">dredbom </w:t>
      </w:r>
      <w:r w:rsidR="00FD08FB">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042F59" w:rsidP="005E2E63" w:rsidR="00042F59" w:rsidRPr="00FD08FB">
      <w:pPr>
        <w:jc w:val="both"/>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prethodnog i otvorenog stečajnog postupka predstavlja očekivani iznos troškova koji bi mogli nastati u slučaju redovitog provođenja </w:t>
      </w:r>
      <w:r w:rsidR="00472EEB">
        <w:t>stečajnog postupka nad dužnikom</w:t>
      </w:r>
      <w:r w:rsidRPr="00BD2D8B">
        <w:t xml:space="preserve">. </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222B19">
        <w:rPr>
          <w:szCs w:val="24"/>
        </w:rPr>
        <w:t>20</w:t>
      </w:r>
      <w:r w:rsidR="00472EEB">
        <w:rPr>
          <w:szCs w:val="24"/>
        </w:rPr>
        <w:t>. studenog</w:t>
      </w:r>
      <w:r w:rsidR="005A49E7">
        <w:rPr>
          <w:szCs w:val="24"/>
        </w:rPr>
        <w:t xml:space="preserve"> 2017.</w:t>
      </w:r>
      <w:r w:rsidR="000F41F7" w:rsidRPr="009C4FD6">
        <w:rPr>
          <w:szCs w:val="24"/>
        </w:rPr>
        <w:t xml:space="preserve"> </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547E11"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853084" w:rsidP="0028268A" w:rsidR="00853084" w:rsidRPr="00955A99">
      <w:pPr>
        <w:rPr>
          <w:sz w:val="28"/>
          <w:szCs w:val="28"/>
        </w:rPr>
      </w:pPr>
    </w:p>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D713E7" w:rsidP="00853084" w:rsidR="00D713E7"/>
    <w:p w:rsidRDefault="00D713E7" w:rsidP="00853084" w:rsidR="00D713E7" w:rsidRPr="00955A99">
      <w:pPr>
        <w:rPr>
          <w:sz w:val="20"/>
          <w:szCs w:val="20"/>
        </w:rPr>
      </w:pPr>
    </w:p>
    <w:p w:rsidRDefault="00853084" w:rsidP="00853084" w:rsidR="00853084" w:rsidRPr="0046556C">
      <w:pPr>
        <w:jc w:val="both"/>
      </w:pPr>
      <w:r w:rsidRPr="0046556C">
        <w:t>DNA:</w:t>
      </w:r>
    </w:p>
    <w:p w:rsidRDefault="00853084" w:rsidP="00853084" w:rsidR="00853084">
      <w:pPr>
        <w:jc w:val="both"/>
      </w:pPr>
      <w:r w:rsidRPr="0046556C">
        <w:t xml:space="preserve">-  predlagatelju – </w:t>
      </w:r>
      <w:r>
        <w:t>FINA Split</w:t>
      </w:r>
    </w:p>
    <w:p w:rsidRDefault="00853084" w:rsidP="00853084" w:rsidR="00786831" w:rsidRPr="00786831">
      <w:pPr>
        <w:jc w:val="both"/>
        <w:rPr>
          <w:szCs w:val="24"/>
        </w:rPr>
      </w:pPr>
      <w:r w:rsidRPr="0046556C">
        <w:t>-  dužniku</w:t>
      </w:r>
      <w:r w:rsidR="00786831">
        <w:t xml:space="preserve"> po punomoćniku</w:t>
      </w:r>
    </w:p>
    <w:p w:rsidRDefault="00853084" w:rsidP="00853084" w:rsidR="00853084" w:rsidRPr="0046556C">
      <w:pPr>
        <w:jc w:val="both"/>
      </w:pPr>
      <w:r w:rsidRPr="0046556C">
        <w:t xml:space="preserve">-  e-Oglasna ploča </w:t>
      </w:r>
      <w:r>
        <w:t>suda</w:t>
      </w:r>
    </w:p>
    <w:p w:rsidRDefault="00853084" w:rsidP="00853084" w:rsidR="00853084" w:rsidRPr="0046556C">
      <w:pPr>
        <w:jc w:val="both"/>
      </w:pPr>
      <w:r w:rsidRPr="0046556C">
        <w:t>-  u spis</w:t>
      </w:r>
    </w:p>
    <w:p w:rsidRDefault="00853084" w:rsidP="00853084" w:rsidR="00853084" w:rsidRPr="0028268A">
      <w:pPr>
        <w:ind w:firstLine="708"/>
        <w:jc w:val="both"/>
        <w:rPr>
          <w:szCs w:val="24"/>
        </w:rPr>
      </w:pPr>
    </w:p>
    <w:p w:rsidRDefault="0001635B" w:rsidP="00853084" w:rsidR="0001635B" w:rsidRPr="00C82BA1"/>
    <w:sectPr w:rsidSect="00955A99" w:rsidR="0001635B" w:rsidRPr="00C82BA1">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138F" w:rsidP="0001635B" w:rsidR="0036138F">
      <w:r>
        <w:separator/>
      </w:r>
    </w:p>
  </w:endnote>
  <w:endnote w:id="0" w:type="continuationSeparator">
    <w:p w:rsidRDefault="0036138F" w:rsidP="0001635B" w:rsidR="003613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138F" w:rsidP="0001635B" w:rsidR="0036138F">
      <w:r>
        <w:separator/>
      </w:r>
    </w:p>
  </w:footnote>
  <w:footnote w:id="0" w:type="continuationSeparator">
    <w:p w:rsidRDefault="0036138F" w:rsidP="0001635B" w:rsidR="003613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51493C">
      <w:rPr>
        <w:noProof/>
      </w:rPr>
      <w:t>4</w:t>
    </w:r>
    <w:r>
      <w:fldChar w:fldCharType="end"/>
    </w:r>
    <w:r>
      <w:t>-</w:t>
    </w:r>
    <w:r>
      <w:tab/>
      <w:t xml:space="preserve">   12. St-</w:t>
    </w:r>
    <w:r w:rsidR="00212BEC">
      <w:t>1131</w:t>
    </w:r>
    <w:r>
      <w:t>/2016</w:t>
    </w:r>
  </w:p>
  <w:p w:rsidRDefault="0028268A" w:rsidP="0001635B" w:rsidR="0028268A">
    <w:pPr>
      <w:pStyle w:val="Zaglavlje"/>
      <w:jc w:val="center"/>
    </w:pPr>
  </w:p>
  <w:p w:rsidRDefault="0001635B" w:rsidR="0001635B" w:rsidRPr="004C06D8">
    <w:pPr>
      <w:pStyle w:val="Zaglavlje"/>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31746"/>
    <w:rsid w:val="00042F59"/>
    <w:rsid w:val="000B1AD9"/>
    <w:rsid w:val="000B6FAD"/>
    <w:rsid w:val="000F41F7"/>
    <w:rsid w:val="00152CA8"/>
    <w:rsid w:val="00172083"/>
    <w:rsid w:val="0017455A"/>
    <w:rsid w:val="00191535"/>
    <w:rsid w:val="001D3F01"/>
    <w:rsid w:val="00204E46"/>
    <w:rsid w:val="00212BEC"/>
    <w:rsid w:val="00222B19"/>
    <w:rsid w:val="0022474A"/>
    <w:rsid w:val="002336AD"/>
    <w:rsid w:val="00254B18"/>
    <w:rsid w:val="0028268A"/>
    <w:rsid w:val="002A70CF"/>
    <w:rsid w:val="00306EE8"/>
    <w:rsid w:val="003145B3"/>
    <w:rsid w:val="00315A10"/>
    <w:rsid w:val="00335D92"/>
    <w:rsid w:val="0036138F"/>
    <w:rsid w:val="00372D43"/>
    <w:rsid w:val="003A2582"/>
    <w:rsid w:val="003B5940"/>
    <w:rsid w:val="003D01C2"/>
    <w:rsid w:val="004020DF"/>
    <w:rsid w:val="00411F9D"/>
    <w:rsid w:val="00434CF5"/>
    <w:rsid w:val="00472EEB"/>
    <w:rsid w:val="004745EB"/>
    <w:rsid w:val="004922BA"/>
    <w:rsid w:val="004C06D8"/>
    <w:rsid w:val="004D2E23"/>
    <w:rsid w:val="0051493C"/>
    <w:rsid w:val="00527E87"/>
    <w:rsid w:val="00547E11"/>
    <w:rsid w:val="005A49E7"/>
    <w:rsid w:val="005E2E63"/>
    <w:rsid w:val="00660ACB"/>
    <w:rsid w:val="006B2F06"/>
    <w:rsid w:val="006E2E5B"/>
    <w:rsid w:val="006F4A44"/>
    <w:rsid w:val="00724DFD"/>
    <w:rsid w:val="00757C72"/>
    <w:rsid w:val="00765651"/>
    <w:rsid w:val="00786831"/>
    <w:rsid w:val="007A70BA"/>
    <w:rsid w:val="007D4153"/>
    <w:rsid w:val="008519F8"/>
    <w:rsid w:val="00853084"/>
    <w:rsid w:val="00865F73"/>
    <w:rsid w:val="008A3E62"/>
    <w:rsid w:val="008E4A02"/>
    <w:rsid w:val="00916B3B"/>
    <w:rsid w:val="00934FB5"/>
    <w:rsid w:val="00955A99"/>
    <w:rsid w:val="009A2BA8"/>
    <w:rsid w:val="009B05A7"/>
    <w:rsid w:val="009C4FD6"/>
    <w:rsid w:val="009D1228"/>
    <w:rsid w:val="009D1496"/>
    <w:rsid w:val="009F4E01"/>
    <w:rsid w:val="00A14B7B"/>
    <w:rsid w:val="00A160C7"/>
    <w:rsid w:val="00A26461"/>
    <w:rsid w:val="00A42CE8"/>
    <w:rsid w:val="00A65088"/>
    <w:rsid w:val="00A655B0"/>
    <w:rsid w:val="00A86E8D"/>
    <w:rsid w:val="00A9627C"/>
    <w:rsid w:val="00AC0514"/>
    <w:rsid w:val="00B17B3D"/>
    <w:rsid w:val="00B41871"/>
    <w:rsid w:val="00BB0197"/>
    <w:rsid w:val="00BE546C"/>
    <w:rsid w:val="00C07794"/>
    <w:rsid w:val="00C21DEF"/>
    <w:rsid w:val="00C23A54"/>
    <w:rsid w:val="00C82BA1"/>
    <w:rsid w:val="00CD4305"/>
    <w:rsid w:val="00CD43BF"/>
    <w:rsid w:val="00D107C4"/>
    <w:rsid w:val="00D50543"/>
    <w:rsid w:val="00D713E7"/>
    <w:rsid w:val="00DD581D"/>
    <w:rsid w:val="00E420F1"/>
    <w:rsid w:val="00E451B4"/>
    <w:rsid w:val="00EC1538"/>
    <w:rsid w:val="00ED7D91"/>
    <w:rsid w:val="00F01882"/>
    <w:rsid w:val="00F63621"/>
    <w:rsid w:val="00F6477C"/>
    <w:rsid w:val="00FA21CA"/>
    <w:rsid w:val="00FD08FB"/>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1493C"/>
    <w:rPr>
      <w:color w:val="808080"/>
      <w:bdr w:space="0" w:sz="0" w:color="auto" w:val="none"/>
      <w:shd w:fill="auto" w:color="auto" w:val="clear"/>
    </w:rPr>
  </w:style>
  <w:style w:customStyle="true" w:styleId="eSPISCCParagraphDefaultFont" w:type="character">
    <w:name w:val="eSPIS_CC_Paragraph Default Font"/>
    <w:basedOn w:val="Zadanifontodlomka"/>
    <w:rsid w:val="005149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493C"/>
    <w:rPr>
      <w:bdr w:space="0" w:sz="0" w:color="auto" w:val="none"/>
      <w:shd w:fill="FFFFCC" w:color="auto" w:val="clear"/>
      <w:lang w:val="hr-HR"/>
    </w:rPr>
  </w:style>
  <w:style w:customStyle="true" w:styleId="PozadinaSvijetloCrvena" w:type="character">
    <w:name w:val="Pozadina_SvijetloCrvena"/>
    <w:basedOn w:val="eSPISCCParagraphDefaultFont"/>
    <w:rsid w:val="005149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49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1493C"/>
    <w:rPr>
      <w:color w:val="808080"/>
      <w:bdr w:color="auto" w:space="0" w:sz="0" w:val="none"/>
      <w:shd w:color="auto" w:fill="auto" w:val="clear"/>
    </w:rPr>
  </w:style>
  <w:style w:customStyle="1" w:styleId="eSPISCCParagraphDefaultFont" w:type="character">
    <w:name w:val="eSPIS_CC_Paragraph Default Font"/>
    <w:basedOn w:val="Zadanifontodlomka"/>
    <w:rsid w:val="005149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493C"/>
    <w:rPr>
      <w:bdr w:color="auto" w:space="0" w:sz="0" w:val="none"/>
      <w:shd w:color="auto" w:fill="FFFFCC" w:val="clear"/>
      <w:lang w:val="hr-HR"/>
    </w:rPr>
  </w:style>
  <w:style w:customStyle="1" w:styleId="PozadinaSvijetloCrvena" w:type="character">
    <w:name w:val="Pozadina_SvijetloCrvena"/>
    <w:basedOn w:val="eSPISCCParagraphDefaultFont"/>
    <w:rsid w:val="005149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49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1131</izvorni_sadrzaj>
    <derivirana_varijabla naziv="DomainObject.Predmet.Broj_1">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St-1131/2016</izvorni_sadrzaj>
    <derivirana_varijabla naziv="DomainObject.Predmet.OznakaBroj_1">St-1131/2016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LEDELSE d.o.o. za trgovinu i usluge</izvorni_sadrzaj>
    <derivirana_varijabla naziv="DomainObject.Predmet.ProtustrankaFormated_1">  LEDELSE d.o.o. za trgovinu i usluge</derivirana_varijabla>
  </DomainObject.Predmet.ProtustrankaFormated>
  <DomainObject.Predmet.ProtustrankaFormatedOIB>
    <izvorni_sadrzaj>  LEDELSE d.o.o. za trgovinu i usluge, OIB 97112880216</izvorni_sadrzaj>
    <derivirana_varijabla naziv="DomainObject.Predmet.ProtustrankaFormatedOIB_1">  LEDELSE d.o.o. za trgovinu i usluge, OIB 97112880216</derivirana_varijabla>
  </DomainObject.Predmet.ProtustrankaFormatedOIB>
  <DomainObject.Predmet.ProtustrankaFormatedWithAdress>
    <izvorni_sadrzaj> LEDELSE d.o.o. za trgovinu i usluge, Fra Rajmonda Rudeža 1, 21260 Imotski</izvorni_sadrzaj>
    <derivirana_varijabla naziv="DomainObject.Predmet.ProtustrankaFormatedWithAdress_1"> LEDELSE d.o.o. za trgovinu i usluge, Fra Rajmonda Rudeža 1, 21260 Imotski</derivirana_varijabla>
  </DomainObject.Predmet.ProtustrankaFormatedWithAdress>
  <DomainObject.Predmet.ProtustrankaFormatedWithAdressOIB>
    <izvorni_sadrzaj> LEDELSE d.o.o. za trgovinu i usluge, OIB 97112880216, Fra Rajmonda Rudeža 1, 21260 Imotski</izvorni_sadrzaj>
    <derivirana_varijabla naziv="DomainObject.Predmet.ProtustrankaFormatedWithAdressOIB_1"> LEDELSE d.o.o. za trgovinu i usluge, OIB 97112880216, Fra Rajmonda Rudeža 1, 21260 Imotski</derivirana_varijabla>
  </DomainObject.Predmet.ProtustrankaFormatedWithAdressOIB>
  <DomainObject.Predmet.ProtustrankaWithAdress>
    <izvorni_sadrzaj>LEDELSE d.o.o. za trgovinu i usluge Fra Rajmonda Rudeža 1, 21260 Imotski</izvorni_sadrzaj>
    <derivirana_varijabla naziv="DomainObject.Predmet.ProtustrankaWithAdress_1">LEDELSE d.o.o. za trgovinu i usluge Fra Rajmonda Rudeža 1, 21260 Imotski</derivirana_varijabla>
  </DomainObject.Predmet.ProtustrankaWithAdress>
  <DomainObject.Predmet.ProtustrankaWithAdressOIB>
    <izvorni_sadrzaj>LEDELSE d.o.o. za trgovinu i usluge, OIB 97112880216, Fra Rajmonda Rudeža 1, 21260 Imotski</izvorni_sadrzaj>
    <derivirana_varijabla naziv="DomainObject.Predmet.ProtustrankaWithAdressOIB_1">LEDELSE d.o.o. za trgovinu i usluge, OIB 97112880216, Fra Rajmonda Rudeža 1, 21260 Imotski</derivirana_varijabla>
  </DomainObject.Predmet.ProtustrankaWithAdressOIB>
  <DomainObject.Predmet.ProtustrankaNazivFormated>
    <izvorni_sadrzaj>LEDELSE d.o.o. za trgovinu i usluge</izvorni_sadrzaj>
    <derivirana_varijabla naziv="DomainObject.Predmet.ProtustrankaNazivFormated_1">LEDELSE d.o.o. za trgovinu i usluge</derivirana_varijabla>
  </DomainObject.Predmet.ProtustrankaNazivFormated>
  <DomainObject.Predmet.ProtustrankaNazivFormatedOIB>
    <izvorni_sadrzaj>LEDELSE d.o.o. za trgovinu i usluge, OIB 97112880216</izvorni_sadrzaj>
    <derivirana_varijabla naziv="DomainObject.Predmet.ProtustrankaNazivFormatedOIB_1">LEDELSE d.o.o. za trgovinu i usluge, OIB 97112880216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16725.71</izvorni_sadrzaj>
    <derivirana_varijabla naziv="DomainObject.Predmet.TrenutnaVrijednost_1">16725.71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LEDELSE d.o.o. za trgovinu i usluge</item>
    </izvorni_sadrzaj>
    <derivirana_varijabla naziv="DomainObject.Predmet.ProtuStrankaListFormated_1">
      <item>LEDELSE d.o.o. za trgovinu i usluge</item>
    </derivirana_varijabla>
  </DomainObject.Predmet.ProtuStrankaListFormated>
  <DomainObject.Predmet.ProtuStrankaListFormatedOIB>
    <izvorni_sadrzaj>
      <item>LEDELSE d.o.o. za trgovinu i usluge, OIB 97112880216</item>
    </izvorni_sadrzaj>
    <derivirana_varijabla naziv="DomainObject.Predmet.ProtuStrankaListFormatedOIB_1">
      <item>LEDELSE d.o.o. za trgovinu i usluge, OIB 97112880216</item>
    </derivirana_varijabla>
  </DomainObject.Predmet.ProtuStrankaListFormatedOIB>
  <DomainObject.Predmet.ProtuStrankaListFormatedWithAdress>
    <izvorni_sadrzaj>
      <item>LEDELSE d.o.o. za trgovinu i usluge, Fra Rajmonda Rudeža 1, 21260 Imotski</item>
    </izvorni_sadrzaj>
    <derivirana_varijabla naziv="DomainObject.Predmet.ProtuStrankaListFormatedWithAdress_1">
      <item>LEDELSE d.o.o. za trgovinu i usluge, Fra Rajmonda Rudeža 1, 21260 Imotski</item>
    </derivirana_varijabla>
  </DomainObject.Predmet.ProtuStrankaListFormatedWithAdress>
  <DomainObject.Predmet.ProtuStrankaListFormatedWithAdressOIB>
    <izvorni_sadrzaj>
      <item>LEDELSE d.o.o. za trgovinu i usluge, OIB 97112880216, Fra Rajmonda Rudeža 1, 21260 Imotski</item>
    </izvorni_sadrzaj>
    <derivirana_varijabla naziv="DomainObject.Predmet.ProtuStrankaListFormatedWithAdressOIB_1">
      <item>LEDELSE d.o.o. za trgovinu i usluge, OIB 97112880216, Fra Rajmonda Rudeža 1, 21260 Imotski</item>
    </derivirana_varijabla>
  </DomainObject.Predmet.ProtuStrankaListFormatedWithAdressOIB>
  <DomainObject.Predmet.ProtuStrankaListNazivFormated>
    <izvorni_sadrzaj>
      <item>LEDELSE d.o.o. za trgovinu i usluge</item>
    </izvorni_sadrzaj>
    <derivirana_varijabla naziv="DomainObject.Predmet.ProtuStrankaListNazivFormated_1">
      <item>LEDELSE d.o.o. za trgovinu i usluge</item>
    </derivirana_varijabla>
  </DomainObject.Predmet.ProtuStrankaListNazivFormated>
  <DomainObject.Predmet.ProtuStrankaListNazivFormatedOIB>
    <izvorni_sadrzaj>
      <item>LEDELSE d.o.o. za trgovinu i usluge, OIB 97112880216</item>
    </izvorni_sadrzaj>
    <derivirana_varijabla naziv="DomainObject.Predmet.ProtuStrankaListNazivFormatedOIB_1">
      <item>LEDELSE d.o.o. za trgovinu i usluge, OIB 97112880216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LEDELSE d.o.o. za trgovinu i usluge</izvorni_sadrzaj>
    <derivirana_varijabla naziv="DomainObject.Predmet.ProtustrankaIDrugi_1">LEDELSE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LEDELSE d.o.o. za trgovinu i usluge, OIB 97112880216, Fra Rajmonda Rudeža 1, 21260 Imotski</izvorni_sadrzaj>
    <derivirana_varijabla naziv="DomainObject.Predmet.ProtustrankaIDrugiAdressOIB_1">LEDELSE d.o.o. za trgovinu i usluge, OIB 97112880216,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LEDELSE d.o.o. za trgovinu i usluge</item>
      <item>FINANCIJSKA AGENCIJA, RC SPLIT</item>
    </izvorni_sadrzaj>
    <derivirana_varijabla naziv="DomainObject.Predmet.SudioniciListNaziv_1">
      <item>LEDELSE d.o.o. za trgovinu i usluge</item>
      <item>FINANCIJSKA AGENCIJA, RC SPLIT</item>
    </derivirana_varijabla>
  </DomainObject.Predmet.SudioniciListNaziv>
  <DomainObject.Predmet.SudioniciListAdressOIB>
    <izvorni_sadrzaj>
      <item>LEDELSE d.o.o. za trgovinu i usluge, OIB 97112880216, Fra Rajmonda Rudeža 1,21260 Imotski</item>
      <item>FINANCIJSKA AGENCIJA, RC SPLIT, OIB 85821130368, Mažuranićevo šetalište 24 b,21000 Split</item>
    </izvorni_sadrzaj>
    <derivirana_varijabla naziv="DomainObject.Predmet.SudioniciListAdressOIB_1">
      <item>LEDELSE d.o.o. za trgovinu i usluge, OIB 97112880216, Fra Rajmonda Rudeža 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97112880216</item>
      <item>, OIB 85821130368</item>
    </izvorni_sadrzaj>
    <derivirana_varijabla naziv="DomainObject.Predmet.SudioniciListNazivOIB_1">
      <item>, OIB 97112880216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1915</properties:Words>
  <properties:Characters>10378</properties:Characters>
  <properties:Lines>191</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2017-11-20T11:21:00Z</dcterms:created>
  <dc:creator>Paško Bačić</dc:creator>
  <cp:lastModifiedBy>Paško Bačić</cp:lastModifiedBy>
  <cp:lastPrinted>2016-09-27T11:59:00Z</cp:lastPrinted>
  <dcterms:modified xmlns:xsi="http://www.w3.org/2001/XMLSchema-instance" xsi:type="dcterms:W3CDTF">2017-11-20T11:28:00Z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