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dfc5267" w14:textId="dfc5267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452DC7">
        <w:rPr>
          <w:rFonts w:ascii="Times New Roman" w:hAnsi="Times New Roman"/>
          <w:sz w:val="24"/>
          <w:szCs w:val="24"/>
        </w:rPr>
        <w:t>1075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452DC7">
        <w:rPr>
          <w:rFonts w:ascii="Times New Roman" w:hAnsi="Times New Roman"/>
          <w:sz w:val="24"/>
          <w:szCs w:val="24"/>
        </w:rPr>
        <w:t>1075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452DC7" w:rsidR="00452DC7" w:rsidP="00452DC7" w:rsidRDefault="00452DC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52DC7">
        <w:rPr>
          <w:rFonts w:ascii="Times New Roman" w:hAnsi="Times New Roman"/>
          <w:sz w:val="24"/>
          <w:szCs w:val="24"/>
        </w:rPr>
        <w:t>DRAGZLAT trgovina jednostavno društvo s ogr</w:t>
      </w:r>
      <w:r>
        <w:rPr>
          <w:rFonts w:ascii="Times New Roman" w:hAnsi="Times New Roman"/>
          <w:sz w:val="24"/>
          <w:szCs w:val="24"/>
        </w:rPr>
        <w:t>aničenom odgovornošću za usluge,</w:t>
      </w:r>
    </w:p>
    <w:p w:rsidR="00613A83" w:rsidP="00452DC7" w:rsidRDefault="00452DC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Modre Rijeke 11, OIB: 63768501048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52DC7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52D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2DC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2DC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2DC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2DC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D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D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D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D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St-1075/2019</izvorni_sadrzaj>
    <derivirana_varijabla naziv="DomainObject.Predmet.OznakaBroj_1">St-1075/2019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DRAGZLAT trgovina jednostavno društvo s ograničenom odgovornošću za usluge</izvorni_sadrzaj>
    <derivirana_varijabla naziv="DomainObject.Predmet.ProtustrankaFormated_1">  DRAGZLAT trgovina jednostavno društvo s ograničenom odgovornošću za usluge</derivirana_varijabla>
  </DomainObject.Predmet.ProtustrankaFormated>
  <DomainObject.Predmet.ProtustrankaFormatedOIB>
    <izvorni_sadrzaj>  DRAGZLAT trgovina jednostavno društvo s ograničenom odgovornošću za usluge, OIB 63768501048</izvorni_sadrzaj>
    <derivirana_varijabla naziv="DomainObject.Predmet.ProtustrankaFormatedOIB_1">  DRAGZLAT trgovina jednostavno društvo s ograničenom odgovornošću za usluge, OIB 63768501048</derivirana_varijabla>
  </DomainObject.Predmet.ProtustrankaFormatedOIB>
  <DomainObject.Predmet.ProtustrankaFormatedWithAdress>
    <izvorni_sadrzaj> DRAGZLAT trgovina jednostavno društvo s ograničenom odgovornošću za usluge, Modre Rijeke 11, 10000 Zagreb</izvorni_sadrzaj>
    <derivirana_varijabla naziv="DomainObject.Predmet.ProtustrankaFormatedWithAdress_1"> DRAGZLAT trgovina jednostavno društvo s ograničenom odgovornošću za usluge, Modre Rijeke 11, 10000 Zagreb</derivirana_varijabla>
  </DomainObject.Predmet.ProtustrankaFormatedWithAdress>
  <DomainObject.Predmet.ProtustrankaFormatedWithAdressOIB>
    <izvorni_sadrzaj> DRAGZLAT trgovina jednostavno društvo s ograničenom odgovornošću za usluge, OIB 63768501048, Modre Rijeke 11, 10000 Zagreb</izvorni_sadrzaj>
    <derivirana_varijabla naziv="DomainObject.Predmet.ProtustrankaFormatedWithAdressOIB_1"> DRAGZLAT trgovina jednostavno društvo s ograničenom odgovornošću za usluge, OIB 63768501048, Modre Rijeke 11, 10000 Zagreb</derivirana_varijabla>
  </DomainObject.Predmet.ProtustrankaFormatedWithAdressOIB>
  <DomainObject.Predmet.ProtustrankaWithAdress>
    <izvorni_sadrzaj>DRAGZLAT trgovina jednostavno društvo s ograničenom odgovornošću za usluge Modre Rijeke 11, 10000 Zagreb</izvorni_sadrzaj>
    <derivirana_varijabla naziv="DomainObject.Predmet.ProtustrankaWithAdress_1">DRAGZLAT trgovina jednostavno društvo s ograničenom odgovornošću za usluge Modre Rijeke 11, 10000 Zagreb</derivirana_varijabla>
  </DomainObject.Predmet.ProtustrankaWithAdress>
  <DomainObject.Predmet.ProtustrankaWithAdressOIB>
    <izvorni_sadrzaj>DRAGZLAT trgovina jednostavno društvo s ograničenom odgovornošću za usluge, OIB 63768501048, Modre Rijeke 11, 10000 Zagreb</izvorni_sadrzaj>
    <derivirana_varijabla naziv="DomainObject.Predmet.ProtustrankaWithAdressOIB_1">DRAGZLAT trgovina jednostavno društvo s ograničenom odgovornošću za usluge, OIB 63768501048, Modre Rijeke 11, 10000 Zagreb</derivirana_varijabla>
  </DomainObject.Predmet.ProtustrankaWithAdressOIB>
  <DomainObject.Predmet.ProtustrankaNazivFormated>
    <izvorni_sadrzaj>DRAGZLAT trgovina jednostavno društvo s ograničenom odgovornošću za usluge</izvorni_sadrzaj>
    <derivirana_varijabla naziv="DomainObject.Predmet.ProtustrankaNazivFormated_1">DRAGZLAT trgovina jednostavno društvo s ograničenom odgovornošću za usluge</derivirana_varijabla>
  </DomainObject.Predmet.ProtustrankaNazivFormated>
  <DomainObject.Predmet.ProtustrankaNazivFormatedOIB>
    <izvorni_sadrzaj>DRAGZLAT trgovina jednostavno društvo s ograničenom odgovornošću za usluge, OIB 63768501048</izvorni_sadrzaj>
    <derivirana_varijabla naziv="DomainObject.Predmet.ProtustrankaNazivFormatedOIB_1">DRAGZLAT trgovina jednostavno društvo s ograničenom odgovornošću za usluge, OIB 63768501048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DRAGZLAT trgovina jednostavno društvo s ograničenom odgovornošću za usluge</item>
    </izvorni_sadrzaj>
    <derivirana_varijabla naziv="DomainObject.Predmet.ProtuStrankaListFormated_1">
      <item>DRAGZLAT trgovina jednostavno društvo s ograničenom odgovornošću za usluge</item>
    </derivirana_varijabla>
  </DomainObject.Predmet.ProtuStrankaListFormated>
  <DomainObject.Predmet.ProtuStrankaListFormatedOIB>
    <izvorni_sadrzaj>
      <item>DRAGZLAT trgovina jednostavno društvo s ograničenom odgovornošću za usluge, OIB 63768501048</item>
    </izvorni_sadrzaj>
    <derivirana_varijabla naziv="DomainObject.Predmet.ProtuStrankaListFormatedOIB_1">
      <item>DRAGZLAT trgovina jednostavno društvo s ograničenom odgovornošću za usluge, OIB 63768501048</item>
    </derivirana_varijabla>
  </DomainObject.Predmet.ProtuStrankaListFormatedOIB>
  <DomainObject.Predmet.ProtuStrankaListFormatedWithAdress>
    <izvorni_sadrzaj>
      <item>DRAGZLAT trgovina jednostavno društvo s ograničenom odgovornošću za usluge, Modre Rijeke 11, 10000 Zagreb</item>
    </izvorni_sadrzaj>
    <derivirana_varijabla naziv="DomainObject.Predmet.ProtuStrankaListFormatedWithAdress_1">
      <item>DRAGZLAT trgovina jednostavno društvo s ograničenom odgovornošću za usluge, Modre Rijeke 11, 10000 Zagreb</item>
    </derivirana_varijabla>
  </DomainObject.Predmet.ProtuStrankaListFormatedWithAdress>
  <DomainObject.Predmet.ProtuStrankaListFormatedWithAdressOIB>
    <izvorni_sadrzaj>
      <item>DRAGZLAT trgovina jednostavno društvo s ograničenom odgovornošću za usluge, OIB 63768501048, Modre Rijeke 11, 10000 Zagreb</item>
    </izvorni_sadrzaj>
    <derivirana_varijabla naziv="DomainObject.Predmet.ProtuStrankaListFormatedWithAdressOIB_1">
      <item>DRAGZLAT trgovina jednostavno društvo s ograničenom odgovornošću za usluge, OIB 63768501048, Modre Rijeke 11, 10000 Zagreb</item>
    </derivirana_varijabla>
  </DomainObject.Predmet.ProtuStrankaListFormatedWithAdressOIB>
  <DomainObject.Predmet.ProtuStrankaListNazivFormated>
    <izvorni_sadrzaj>
      <item>DRAGZLAT trgovina jednostavno društvo s ograničenom odgovornošću za usluge</item>
    </izvorni_sadrzaj>
    <derivirana_varijabla naziv="DomainObject.Predmet.ProtuStrankaListNazivFormated_1">
      <item>DRAGZLAT trgovina jednostavno društvo s ograničenom odgovornošću za usluge</item>
    </derivirana_varijabla>
  </DomainObject.Predmet.ProtuStrankaListNazivFormated>
  <DomainObject.Predmet.ProtuStrankaListNazivFormatedOIB>
    <izvorni_sadrzaj>
      <item>DRAGZLAT trgovina jednostavno društvo s ograničenom odgovornošću za usluge, OIB 63768501048</item>
    </izvorni_sadrzaj>
    <derivirana_varijabla naziv="DomainObject.Predmet.ProtuStrankaListNazivFormatedOIB_1">
      <item>DRAGZLAT trgovina jednostavno društvo s ograničenom odgovornošću za usluge, OIB 63768501048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DRAGZLAT trgovina jednostavno društvo s ograničenom odgovornošću za usluge</izvorni_sadrzaj>
    <derivirana_varijabla naziv="DomainObject.Predmet.ProtustrankaIDrugi_1">DRAGZLAT trgovina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DRAGZLAT trgovina jednostavno društvo s ograničenom odgovornošću za usluge, OIB 63768501048, Modre Rijeke 11, 10000 Zagreb</izvorni_sadrzaj>
    <derivirana_varijabla naziv="DomainObject.Predmet.ProtustrankaIDrugiAdressOIB_1">DRAGZLAT trgovina jednostavno društvo s ograničenom odgovornošću za usluge, OIB 63768501048, Modre Rijeke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DRAGZLAT trgovina jednostavno društvo s ograničenom odgovornošću za usluge</item>
    </izvorni_sadrzaj>
    <derivirana_varijabla naziv="DomainObject.Predmet.SudioniciListNaziv_1">
      <item>FINA Regionalni centar Zagreb</item>
      <item>DRAGZLAT trgovina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DRAGZLAT trgovina jednostavno društvo s ograničenom odgovornošću za usluge, OIB 63768501048, Modre Rijeke 11,10000 Zagreb</item>
    </izvorni_sadrzaj>
    <derivirana_varijabla naziv="DomainObject.Predmet.SudioniciListAdressOIB_1">
      <item>FINA Regionalni centar Zagreb, OIB 85821130368, Trg svibanjskih žrtava 1995. 1,10000 Zagreb</item>
      <item>DRAGZLAT trgovina jednostavno društvo s ograničenom odgovornošću za usluge, OIB 63768501048, Modre Rijeke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63768501048</item>
    </izvorni_sadrzaj>
    <derivirana_varijabla naziv="DomainObject.Predmet.SudioniciListNazivOIB_1">
      <item>, OIB 85821130368</item>
      <item>, OIB 63768501048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56A13-F3C0-426E-9AC6-8B0A726AAEE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871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2019-09-04T07:57:00Z</cp:lastPrinted>
  <dcterms:modified xmlns:xsi="http://www.w3.org/2001/XMLSchema-instance" xsi:type="dcterms:W3CDTF">2019-09-04T07:57:00Z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