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71d8" w14:paraId="e7d71d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3A1240">
        <w:t>35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3A1240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3A1240">
        <w:t>PEKARA ZAGREB VIR j.d.o.o. za proizvodnju i trgovinu pekarskih proizvoda</w:t>
      </w:r>
      <w:r w:rsidR="003A1240" w:rsidRPr="000539FB">
        <w:t xml:space="preserve">, </w:t>
      </w:r>
      <w:r w:rsidR="003A1240">
        <w:t>Vir</w:t>
      </w:r>
      <w:r w:rsidR="003A1240" w:rsidRPr="000539FB">
        <w:t xml:space="preserve">, </w:t>
      </w:r>
      <w:r w:rsidR="003A1240">
        <w:t>Virski put 123 D</w:t>
      </w:r>
      <w:r w:rsidR="003A1240" w:rsidRPr="000539FB">
        <w:t xml:space="preserve">, OIB: </w:t>
      </w:r>
      <w:r w:rsidR="003A1240">
        <w:t>16060743211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3A1240">
        <w:t>10</w:t>
      </w:r>
      <w:r w:rsidR="00076762">
        <w:t>,</w:t>
      </w:r>
      <w:r w:rsidR="001F478F">
        <w:t>34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1F478F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1F478F" w:rsidP="003A1240" w:rsidR="003A1240">
      <w:pPr>
        <w:jc w:val="both"/>
      </w:pPr>
      <w:r>
        <w:t>Nema uvjeta za održavanje današnjeg ročišta, sljedeće će biti zakazano naknadno pisanim putem uz nalog za dovođenje zastupnika po zakonu.</w:t>
      </w:r>
    </w:p>
    <w:p w:rsidRDefault="001F478F" w:rsidP="003A1240" w:rsidR="001F478F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1F478F">
        <w:t>10,34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7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A1240">
      <w:t>135</w:t>
    </w:r>
    <w:r w:rsidR="00B80BDA">
      <w:t>/</w:t>
    </w:r>
    <w:r w:rsidR="00E84861">
      <w:t>20</w:t>
    </w:r>
    <w:r w:rsidR="009312EF">
      <w:t>18</w:t>
    </w:r>
    <w:r w:rsidR="0074759D">
      <w:t>-</w:t>
    </w:r>
    <w:r w:rsidR="003A1240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478F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1376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1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1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10:34</izvorni_sadrzaj>
    <derivirana_varijabla naziv="DomainObject.StvarniPocetakVrijeme_1">10:34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St-135/2018-7</izvorni_sadrzaj>
    <derivirana_varijabla naziv="DomainObject.Zapisnik.Oznaka_1">St-135/2018-7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ZAGREB VIR j.d.o.o. za proizvodnju i trgovinu pekarskih proizvoda</izvorni_sadrzaj>
    <derivirana_varijabla naziv="DomainObject.Predmet.ProtustrankaFormated_1">  PEKARA ZAGREB VIR j.d.o.o. za proizvodnju i trgovinu pekarskih proizvoda</derivirana_varijabla>
  </DomainObject.Predmet.ProtustrankaFormated>
  <DomainObject.Predmet.ProtustrankaFormatedOIB>
    <izvorni_sadrzaj>  PEKARA ZAGREB VIR j.d.o.o. za proizvodnju i trgovinu pekarskih proizvoda, OIB 16060743211</izvorni_sadrzaj>
    <derivirana_varijabla naziv="DomainObject.Predmet.ProtustrankaFormatedOIB_1">  PEKARA ZAGREB VIR j.d.o.o. za proizvodnju i trgovinu pekarskih proizvoda, OIB 16060743211</derivirana_varijabla>
  </DomainObject.Predmet.ProtustrankaFormatedOIB>
  <DomainObject.Predmet.ProtustrankaFormatedWithAdress>
    <izvorni_sadrzaj> PEKARA ZAGREB VIR j.d.o.o. za proizvodnju i trgovinu pekarskih proizvoda, Virski put 123/D, 23234 Vir</izvorni_sadrzaj>
    <derivirana_varijabla naziv="DomainObject.Predmet.ProtustrankaFormatedWithAdress_1"> PEKARA ZAGREB VIR j.d.o.o. za proizvodnju i trgovinu pekarskih proizvoda, Virski put 123/D, 23234 Vir</derivirana_varijabla>
  </DomainObject.Predmet.ProtustrankaFormatedWithAdress>
  <DomainObject.Predmet.ProtustrankaFormatedWithAdressOIB>
    <izvorni_sadrzaj> PEKARA ZAGREB VIR j.d.o.o. za proizvodnju i trgovinu pekarskih proizvoda, OIB 16060743211, Virski put 123/D, 23234 Vir</izvorni_sadrzaj>
    <derivirana_varijabla naziv="DomainObject.Predmet.ProtustrankaFormatedWithAdressOIB_1"> PEKARA ZAGREB VIR j.d.o.o. za proizvodnju i trgovinu pekarskih proizvoda, OIB 16060743211, Virski put 123/D, 23234 Vir</derivirana_varijabla>
  </DomainObject.Predmet.ProtustrankaFormatedWithAdressOIB>
  <DomainObject.Predmet.ProtustrankaWithAdress>
    <izvorni_sadrzaj>PEKARA ZAGREB VIR j.d.o.o. za proizvodnju i trgovinu pekarskih proizvoda Virski put 123/D, 23234 Vir</izvorni_sadrzaj>
    <derivirana_varijabla naziv="DomainObject.Predmet.ProtustrankaWithAdress_1">PEKARA ZAGREB VIR j.d.o.o. za proizvodnju i trgovinu pekarskih proizvoda Virski put 123/D, 23234 Vir</derivirana_varijabla>
  </DomainObject.Predmet.ProtustrankaWithAdress>
  <DomainObject.Predmet.ProtustrankaWithAdressOIB>
    <izvorni_sadrzaj>PEKARA ZAGREB VIR j.d.o.o. za proizvodnju i trgovinu pekarskih proizvoda, OIB 16060743211, Virski put 123/D, 23234 Vir</izvorni_sadrzaj>
    <derivirana_varijabla naziv="DomainObject.Predmet.ProtustrankaWithAdressOIB_1">PEKARA ZAGREB VIR j.d.o.o. za proizvodnju i trgovinu pekarskih proizvoda, OIB 16060743211, Virski put 123/D, 23234 Vir</derivirana_varijabla>
  </DomainObject.Predmet.ProtustrankaWithAdressOIB>
  <DomainObject.Predmet.ProtustrankaNazivFormated>
    <izvorni_sadrzaj>PEKARA ZAGREB VIR j.d.o.o. za proizvodnju i trgovinu pekarskih proizvoda</izvorni_sadrzaj>
    <derivirana_varijabla naziv="DomainObject.Predmet.ProtustrankaNazivFormated_1">PEKARA ZAGREB VIR j.d.o.o. za proizvodnju i trgovinu pekarskih proizvoda</derivirana_varijabla>
  </DomainObject.Predmet.ProtustrankaNazivFormated>
  <DomainObject.Predmet.ProtustrankaNazivFormatedOIB>
    <izvorni_sadrzaj>PEKARA ZAGREB VIR j.d.o.o. za proizvodnju i trgovinu pekarskih proizvoda, OIB 16060743211</izvorni_sadrzaj>
    <derivirana_varijabla naziv="DomainObject.Predmet.ProtustrankaNazivFormatedOIB_1">PEKARA ZAGREB VIR j.d.o.o. za proizvodnju i trgovinu pekarskih proizvoda, OIB 16060743211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1081439.95</izvorni_sadrzaj>
    <derivirana_varijabla naziv="DomainObject.Predmet.TrenutnaVrijednost_1">1081439.95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ZAGREB VIR j.d.o.o. za proizvodnju i trgovinu pekarskih proizvoda</item>
    </izvorni_sadrzaj>
    <derivirana_varijabla naziv="DomainObject.Predmet.ProtuStrankaListFormated_1">
      <item>PEKARA ZAGREB VIR j.d.o.o. za proizvodnju i trgovinu pekarskih proizvoda</item>
    </derivirana_varijabla>
  </DomainObject.Predmet.ProtuStrankaListFormated>
  <DomainObject.Predmet.ProtuStrankaListFormatedOIB>
    <izvorni_sadrzaj>
      <item>PEKARA ZAGREB VIR j.d.o.o. za proizvodnju i trgovinu pekarskih proizvoda, OIB 16060743211</item>
    </izvorni_sadrzaj>
    <derivirana_varijabla naziv="DomainObject.Predmet.ProtuStrankaListFormatedOIB_1">
      <item>PEKARA ZAGREB VIR j.d.o.o. za proizvodnju i trgovinu pekarskih proizvoda, OIB 16060743211</item>
    </derivirana_varijabla>
  </DomainObject.Predmet.ProtuStrankaListFormatedOIB>
  <DomainObject.Predmet.ProtuStrankaListFormatedWithAdress>
    <izvorni_sadrzaj>
      <item>PEKARA ZAGREB VIR j.d.o.o. za proizvodnju i trgovinu pekarskih proizvoda, Virski put 123/D, 23234 Vir</item>
    </izvorni_sadrzaj>
    <derivirana_varijabla naziv="DomainObject.Predmet.ProtuStrankaListFormatedWithAdress_1">
      <item>PEKARA ZAGREB VIR j.d.o.o. za proizvodnju i trgovinu pekarskih proizvoda, Virski put 123/D, 23234 Vir</item>
    </derivirana_varijabla>
  </DomainObject.Predmet.ProtuStrankaListFormatedWithAdress>
  <DomainObject.Predmet.ProtuStrankaListFormatedWithAdressOIB>
    <izvorni_sadrzaj>
      <item>PEKARA ZAGREB VIR j.d.o.o. za proizvodnju i trgovinu pekarskih proizvoda, OIB 16060743211, Virski put 123/D, 23234 Vir</item>
    </izvorni_sadrzaj>
    <derivirana_varijabla naziv="DomainObject.Predmet.ProtuStrankaListFormatedWithAdressOIB_1">
      <item>PEKARA ZAGREB VIR j.d.o.o. za proizvodnju i trgovinu pekarskih proizvoda, OIB 16060743211, Virski put 123/D, 23234 Vir</item>
    </derivirana_varijabla>
  </DomainObject.Predmet.ProtuStrankaListFormatedWithAdressOIB>
  <DomainObject.Predmet.ProtuStrankaListNazivFormated>
    <izvorni_sadrzaj>
      <item>PEKARA ZAGREB VIR j.d.o.o. za proizvodnju i trgovinu pekarskih proizvoda</item>
    </izvorni_sadrzaj>
    <derivirana_varijabla naziv="DomainObject.Predmet.ProtuStrankaListNazivFormated_1">
      <item>PEKARA ZAGREB VIR j.d.o.o. za proizvodnju i trgovinu pekarskih proizvoda</item>
    </derivirana_varijabla>
  </DomainObject.Predmet.ProtuStrankaListNazivFormated>
  <DomainObject.Predmet.ProtuStrankaListNazivFormatedOIB>
    <izvorni_sadrzaj>
      <item>PEKARA ZAGREB VIR j.d.o.o. za proizvodnju i trgovinu pekarskih proizvoda, OIB 16060743211</item>
    </izvorni_sadrzaj>
    <derivirana_varijabla naziv="DomainObject.Predmet.ProtuStrankaListNazivFormatedOIB_1">
      <item>PEKARA ZAGREB VIR j.d.o.o. za proizvodnju i trgovinu pekarskih proizvoda, OIB 16060743211</item>
    </derivirana_varijabla>
  </DomainObject.Predmet.ProtuStrankaListNazivFormatedOIB>
  <DomainObject.Predmet.OstaliListFormated>
    <izvorni_sadrzaj>
      <item>Nikolle Prekpalaj</item>
    </izvorni_sadrzaj>
    <derivirana_varijabla naziv="DomainObject.Predmet.OstaliListFormated_1">
      <item>Nikolle Prekpalaj</item>
    </derivirana_varijabla>
  </DomainObject.Predmet.OstaliListFormated>
  <DomainObject.Predmet.OstaliListFormatedOIB>
    <izvorni_sadrzaj>
      <item>Nikolle Prekpalaj, OIB 54444519642</item>
    </izvorni_sadrzaj>
    <derivirana_varijabla naziv="DomainObject.Predmet.OstaliListFormatedOIB_1">
      <item>Nikolle Prekpalaj, OIB 54444519642</item>
    </derivirana_varijabla>
  </DomainObject.Predmet.OstaliListFormatedOIB>
  <DomainObject.Predmet.OstaliListFormatedWithAdress>
    <izvorni_sadrzaj>
      <item>Nikolle Prekpalaj, Virski Put 123 D, 23234 Vir</item>
    </izvorni_sadrzaj>
    <derivirana_varijabla naziv="DomainObject.Predmet.OstaliListFormatedWithAdress_1">
      <item>Nikolle Prekpalaj, Virski Put 123 D, 23234 Vir</item>
    </derivirana_varijabla>
  </DomainObject.Predmet.OstaliListFormatedWithAdress>
  <DomainObject.Predmet.OstaliListFormatedWithAdressOIB>
    <izvorni_sadrzaj>
      <item>Nikolle Prekpalaj, OIB 54444519642, Virski Put 123 D, 23234 Vir</item>
    </izvorni_sadrzaj>
    <derivirana_varijabla naziv="DomainObject.Predmet.OstaliListFormatedWithAdressOIB_1">
      <item>Nikolle Prekpalaj, OIB 54444519642, Virski Put 123 D, 23234 Vir</item>
    </derivirana_varijabla>
  </DomainObject.Predmet.OstaliListFormatedWithAdressOIB>
  <DomainObject.Predmet.OstaliListNazivFormated>
    <izvorni_sadrzaj>
      <item>Nikolle Prekpalaj</item>
    </izvorni_sadrzaj>
    <derivirana_varijabla naziv="DomainObject.Predmet.OstaliListNazivFormated_1">
      <item>Nikolle Prekpalaj</item>
    </derivirana_varijabla>
  </DomainObject.Predmet.OstaliListNazivFormated>
  <DomainObject.Predmet.OstaliListNazivFormatedOIB>
    <izvorni_sadrzaj>
      <item>Nikolle Prekpalaj, OIB 54444519642</item>
    </izvorni_sadrzaj>
    <derivirana_varijabla naziv="DomainObject.Predmet.OstaliListNazivFormatedOIB_1">
      <item>Nikolle Prekpalaj, OIB 54444519642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St-135/2018-7</izvorni_sadrzaj>
    <derivirana_varijabla naziv="DomainObject.PoslovniBrojDokumenta_1">St-135/2018-7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ZAGREB VIR j.d.o.o. za proizvodnju i trgovinu pekarskih proizvoda</izvorni_sadrzaj>
    <derivirana_varijabla naziv="DomainObject.Predmet.ProtustrankaIDrugi_1">PEKARA ZAGREB VIR j.d.o.o. za proizvodnju i trgovinu pekarskih proizvoda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ZAGREB VIR j.d.o.o. za proizvodnju i trgovinu pekarskih proizvoda, OIB 16060743211, Virski put 123/D, 23234 Vir</izvorni_sadrzaj>
    <derivirana_varijabla naziv="DomainObject.Predmet.ProtustrankaIDrugiAdressOIB_1">PEKARA ZAGREB VIR j.d.o.o. za proizvodnju i trgovinu pekarskih proizvoda, OIB 16060743211,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PEKARA ZAGREB VIR j.d.o.o. za proizvodnju i trgovinu pekarskih proizvoda</item>
      <item>Nikolle Prekpalaj</item>
    </izvorni_sadrzaj>
    <derivirana_varijabla naziv="DomainObject.Predmet.SudioniciListNaziv_1">
      <item>Financijska agencija, Podružnica Zadar</item>
      <item>PEKARA ZAGREB VIR j.d.o.o. za proizvodnju i trgovinu pekarskih proizvoda</item>
      <item>Nikolle Prekpalaj</item>
    </derivirana_varijabla>
  </DomainObject.Predmet.SudioniciListNaziv>
  <DomainObject.Predmet.SudioniciListAdressOIB>
    <izvorni_sadrzaj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izvorni_sadrzaj>
    <derivirana_varijabla naziv="DomainObject.Predmet.SudioniciListAdressOIB_1"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16060743211</item>
      <item>, OIB 54444519642</item>
    </izvorni_sadrzaj>
    <derivirana_varijabla naziv="DomainObject.Predmet.SudioniciListNazivOIB_1">
      <item>, OIB 85821130368</item>
      <item>, OIB 16060743211</item>
      <item>, OIB 54444519642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727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2018-06-11T09:34:00Z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St-135/2018-7 / Zapisnik - Ročište radi izjašnjenja o prijedlogu za otvaranje steč.post (1 St-135-2018-povodom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