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bfb9" w14:paraId="e21bfb9" w:rsidRDefault="00B3101F" w:rsidP="00B3101F" w:rsidR="00B3101F" w:rsidRPr="006E6A34">
      <w:pPr>
        <w:pStyle w:val="Tijeloteksta"/>
        <w:outlineLvl w:val="0"/>
        <w15:collapsed w:val="false"/>
      </w:pPr>
      <w:bookmarkStart w:name="_GoBack" w:id="0"/>
      <w:bookmarkEnd w:id="0"/>
    </w:p>
    <w:p w:rsidRDefault="00805D57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  </w:t>
      </w:r>
      <w:r w:rsidR="0097504B" w:rsidRPr="006E6A34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>REPUBLIKA HRVATSKA</w:t>
      </w:r>
    </w:p>
    <w:p w:rsidRDefault="0097504B" w:rsidP="0097504B" w:rsidR="002B10A4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TRGOVAČKI SUD U ZAGREBU                                                    </w:t>
      </w:r>
    </w:p>
    <w:p w:rsidRDefault="0097504B" w:rsidP="0097504B" w:rsidR="0097504B">
      <w:pPr>
        <w:rPr>
          <w:sz w:val="24"/>
          <w:szCs w:val="24"/>
        </w:rPr>
      </w:pPr>
      <w:r w:rsidRPr="006E6A34">
        <w:rPr>
          <w:sz w:val="24"/>
          <w:szCs w:val="24"/>
        </w:rPr>
        <w:t>Amruševa 2/II</w:t>
      </w:r>
    </w:p>
    <w:p w:rsidRDefault="00400023" w:rsidP="0097504B" w:rsidR="00400023" w:rsidRPr="006E6A34">
      <w:pPr>
        <w:rPr>
          <w:sz w:val="24"/>
          <w:szCs w:val="24"/>
        </w:rPr>
      </w:pPr>
    </w:p>
    <w:p w:rsidRDefault="003646A2" w:rsidP="0097504B" w:rsidR="003646A2" w:rsidRPr="006E6A34">
      <w:pPr>
        <w:jc w:val="center"/>
        <w:rPr>
          <w:sz w:val="24"/>
          <w:szCs w:val="24"/>
        </w:rPr>
      </w:pPr>
    </w:p>
    <w:p w:rsidRDefault="0097504B" w:rsidP="0097504B" w:rsidR="0097504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R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E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P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B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I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 xml:space="preserve">A 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H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R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T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S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EB0BCD" w:rsidRPr="006E6A34">
        <w:rPr>
          <w:sz w:val="24"/>
          <w:szCs w:val="24"/>
        </w:rPr>
        <w:t xml:space="preserve"> </w:t>
      </w:r>
    </w:p>
    <w:p w:rsidRDefault="0097504B" w:rsidP="0097504B" w:rsidR="0097504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Z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LJ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Č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</w:p>
    <w:p w:rsidRDefault="0097504B" w:rsidP="0097504B" w:rsidR="0097504B" w:rsidRPr="006E6A34">
      <w:pPr>
        <w:rPr>
          <w:sz w:val="24"/>
          <w:szCs w:val="24"/>
        </w:rPr>
      </w:pPr>
    </w:p>
    <w:p w:rsidRDefault="007D2278" w:rsidP="007D2278" w:rsidR="007D2278" w:rsidRPr="000F3238">
      <w:pPr>
        <w:jc w:val="both"/>
        <w:rPr>
          <w:sz w:val="24"/>
          <w:szCs w:val="24"/>
        </w:rPr>
      </w:pPr>
      <w:r w:rsidRPr="000F3238">
        <w:rPr>
          <w:sz w:val="24"/>
          <w:szCs w:val="24"/>
        </w:rPr>
        <w:t>Trgovački sud u Zagrebu, po sucu Nikoli Ribariću, u stečajnom predmetu nad dužnikom BOLJI ŽIVOT d.o.o.</w:t>
      </w:r>
      <w:r>
        <w:rPr>
          <w:sz w:val="24"/>
          <w:szCs w:val="24"/>
        </w:rPr>
        <w:t xml:space="preserve"> u stečaju</w:t>
      </w:r>
      <w:r w:rsidRPr="000F3238">
        <w:rPr>
          <w:sz w:val="24"/>
          <w:szCs w:val="24"/>
        </w:rPr>
        <w:t>, OIB:37324632745, Sesvete</w:t>
      </w:r>
      <w:r>
        <w:rPr>
          <w:sz w:val="24"/>
          <w:szCs w:val="24"/>
        </w:rPr>
        <w:t>, Ljudevita Posavskog 8, dana 6</w:t>
      </w:r>
      <w:r w:rsidRPr="000F3238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0F3238">
        <w:rPr>
          <w:sz w:val="24"/>
          <w:szCs w:val="24"/>
        </w:rPr>
        <w:t xml:space="preserve"> 2019. godine</w:t>
      </w:r>
    </w:p>
    <w:p w:rsidRDefault="001C5E34" w:rsidP="00390E43" w:rsidR="001C5E34" w:rsidRPr="006E6A34">
      <w:pPr>
        <w:jc w:val="both"/>
        <w:rPr>
          <w:b/>
          <w:sz w:val="24"/>
          <w:szCs w:val="24"/>
        </w:rPr>
      </w:pPr>
    </w:p>
    <w:p w:rsidRDefault="003646A2" w:rsidP="00FD588F" w:rsidR="00FD588F" w:rsidRPr="006E6A34">
      <w:pPr>
        <w:jc w:val="center"/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 xml:space="preserve">z  a  k  l  j u č  i  o    </w:t>
      </w:r>
      <w:r w:rsidR="00FD588F" w:rsidRPr="006E6A34">
        <w:rPr>
          <w:color w:val="000000"/>
          <w:sz w:val="24"/>
          <w:szCs w:val="24"/>
        </w:rPr>
        <w:t xml:space="preserve"> j  e </w:t>
      </w:r>
    </w:p>
    <w:p w:rsidRDefault="00FD588F" w:rsidP="00FD588F" w:rsidR="00FD588F" w:rsidRPr="006E6A34">
      <w:pPr>
        <w:rPr>
          <w:b/>
          <w:color w:val="000000"/>
          <w:sz w:val="24"/>
          <w:szCs w:val="24"/>
        </w:rPr>
      </w:pPr>
    </w:p>
    <w:p w:rsidRDefault="007462F4" w:rsidP="0018510C" w:rsidR="0018510C" w:rsidRPr="006E6A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E6A34">
        <w:rPr>
          <w:sz w:val="24"/>
          <w:szCs w:val="24"/>
        </w:rPr>
        <w:t>Određuje se ročište</w:t>
      </w:r>
      <w:r w:rsidR="00882BAB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vjerovnika na kojem će se na temelju izvješća stečajnog upravitelja odlučivati o daljnjem tijeku stečajnog postupka (izvještajno ročište) za</w:t>
      </w:r>
      <w:r w:rsidR="008F1B85" w:rsidRPr="006E6A34">
        <w:rPr>
          <w:sz w:val="24"/>
          <w:szCs w:val="24"/>
        </w:rPr>
        <w:t xml:space="preserve"> </w:t>
      </w:r>
      <w:r w:rsidR="0018510C" w:rsidRPr="006E6A34">
        <w:rPr>
          <w:sz w:val="24"/>
          <w:szCs w:val="24"/>
        </w:rPr>
        <w:t xml:space="preserve">4. </w:t>
      </w:r>
      <w:r w:rsidR="00254E23" w:rsidRPr="006E6A34">
        <w:rPr>
          <w:sz w:val="24"/>
          <w:szCs w:val="24"/>
        </w:rPr>
        <w:t>srpnja</w:t>
      </w:r>
      <w:r w:rsidR="00400023">
        <w:rPr>
          <w:sz w:val="24"/>
          <w:szCs w:val="24"/>
        </w:rPr>
        <w:t xml:space="preserve"> 2019.</w:t>
      </w:r>
      <w:r w:rsidR="0018510C" w:rsidRPr="006E6A34">
        <w:rPr>
          <w:sz w:val="24"/>
          <w:szCs w:val="24"/>
        </w:rPr>
        <w:t xml:space="preserve"> godine u </w:t>
      </w:r>
      <w:r w:rsidR="00E71B99">
        <w:rPr>
          <w:sz w:val="24"/>
          <w:szCs w:val="24"/>
        </w:rPr>
        <w:t>10,30</w:t>
      </w:r>
      <w:r w:rsidR="0018510C" w:rsidRPr="006E6A34">
        <w:rPr>
          <w:sz w:val="24"/>
          <w:szCs w:val="24"/>
        </w:rPr>
        <w:t xml:space="preserve"> sati u zgradi Trgovačkog suda u Zagrebu, Petrinjska 8, soba broj 82/II (ulična zgrada).</w:t>
      </w:r>
    </w:p>
    <w:p w:rsidRDefault="0018510C" w:rsidP="00882BAB" w:rsidR="0018510C" w:rsidRPr="006E6A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775CB" w:rsidP="009775CB" w:rsidR="009775C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Obrazloženje</w:t>
      </w:r>
    </w:p>
    <w:p w:rsidRDefault="009775CB" w:rsidP="009775CB" w:rsidR="009775CB" w:rsidRPr="006E6A34">
      <w:pPr>
        <w:rPr>
          <w:sz w:val="24"/>
          <w:szCs w:val="24"/>
        </w:rPr>
      </w:pPr>
    </w:p>
    <w:p w:rsidRDefault="009775CB" w:rsidP="009775CB" w:rsidR="00F77B35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="00F77B35" w:rsidRPr="006E6A34">
        <w:rPr>
          <w:sz w:val="24"/>
          <w:szCs w:val="24"/>
        </w:rPr>
        <w:t>Rješenje</w:t>
      </w:r>
      <w:r w:rsidR="007462F4" w:rsidRPr="006E6A34">
        <w:rPr>
          <w:sz w:val="24"/>
          <w:szCs w:val="24"/>
        </w:rPr>
        <w:t>m</w:t>
      </w:r>
      <w:r w:rsidR="00F77B35" w:rsidRPr="006E6A34">
        <w:rPr>
          <w:sz w:val="24"/>
          <w:szCs w:val="24"/>
        </w:rPr>
        <w:t xml:space="preserve"> od </w:t>
      </w:r>
      <w:r w:rsidR="00E71B99" w:rsidRPr="000F3238">
        <w:rPr>
          <w:sz w:val="24"/>
          <w:szCs w:val="24"/>
        </w:rPr>
        <w:t>19. ožujka 2019. godine</w:t>
      </w:r>
      <w:r w:rsidR="00E71B99">
        <w:rPr>
          <w:sz w:val="24"/>
          <w:szCs w:val="24"/>
        </w:rPr>
        <w:t xml:space="preserve"> otvoren je stečajni postupak nad dužnikom</w:t>
      </w:r>
      <w:r w:rsidR="00F77B35" w:rsidRPr="006E6A34">
        <w:rPr>
          <w:sz w:val="24"/>
          <w:szCs w:val="24"/>
        </w:rPr>
        <w:t>.</w:t>
      </w:r>
    </w:p>
    <w:p w:rsidRDefault="00F77B35" w:rsidP="00113078" w:rsidR="00113078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 xml:space="preserve">Rješenjem od </w:t>
      </w:r>
      <w:r w:rsidR="00E71B99">
        <w:rPr>
          <w:sz w:val="24"/>
          <w:szCs w:val="24"/>
        </w:rPr>
        <w:t>19</w:t>
      </w:r>
      <w:r w:rsidR="0018510C" w:rsidRPr="006E6A34">
        <w:rPr>
          <w:sz w:val="24"/>
          <w:szCs w:val="24"/>
        </w:rPr>
        <w:t xml:space="preserve">. ožujka 2019 </w:t>
      </w:r>
      <w:r w:rsidRPr="006E6A34">
        <w:rPr>
          <w:sz w:val="24"/>
          <w:szCs w:val="24"/>
        </w:rPr>
        <w:t xml:space="preserve">godine zakazano </w:t>
      </w:r>
      <w:r w:rsidR="00113078" w:rsidRPr="006E6A34">
        <w:rPr>
          <w:sz w:val="24"/>
          <w:szCs w:val="24"/>
        </w:rPr>
        <w:t>ročište vjerovnika</w:t>
      </w:r>
      <w:r w:rsidR="00935749" w:rsidRPr="006E6A34">
        <w:rPr>
          <w:sz w:val="24"/>
          <w:szCs w:val="24"/>
        </w:rPr>
        <w:t>,</w:t>
      </w:r>
      <w:r w:rsidR="00113078" w:rsidRPr="006E6A34">
        <w:rPr>
          <w:sz w:val="24"/>
          <w:szCs w:val="24"/>
        </w:rPr>
        <w:t xml:space="preserve"> na kojem </w:t>
      </w:r>
      <w:r w:rsidR="00563D4A" w:rsidRPr="006E6A34">
        <w:rPr>
          <w:sz w:val="24"/>
          <w:szCs w:val="24"/>
        </w:rPr>
        <w:t xml:space="preserve">su se trebale </w:t>
      </w:r>
      <w:r w:rsidR="00113078" w:rsidRPr="006E6A34">
        <w:rPr>
          <w:sz w:val="24"/>
          <w:szCs w:val="24"/>
        </w:rPr>
        <w:t>ispitati prijavljene tražbine (ispitno ročište)</w:t>
      </w:r>
      <w:r w:rsidR="00563D4A" w:rsidRPr="006E6A34">
        <w:rPr>
          <w:sz w:val="24"/>
          <w:szCs w:val="24"/>
        </w:rPr>
        <w:t xml:space="preserve"> te ročište na kojem su se, temeljem, </w:t>
      </w:r>
      <w:r w:rsidR="00113078" w:rsidRPr="006E6A34">
        <w:rPr>
          <w:sz w:val="24"/>
          <w:szCs w:val="24"/>
        </w:rPr>
        <w:t xml:space="preserve">izvješća stečajnog upravitelja </w:t>
      </w:r>
      <w:r w:rsidR="00563D4A" w:rsidRPr="006E6A34">
        <w:rPr>
          <w:sz w:val="24"/>
          <w:szCs w:val="24"/>
        </w:rPr>
        <w:t xml:space="preserve">trebale donositi odluke o </w:t>
      </w:r>
      <w:r w:rsidR="00113078" w:rsidRPr="006E6A34">
        <w:rPr>
          <w:sz w:val="24"/>
          <w:szCs w:val="24"/>
        </w:rPr>
        <w:t xml:space="preserve">daljnjem tijeku stečajnog postupka (izvještajno ročište) </w:t>
      </w:r>
      <w:r w:rsidR="00563D4A" w:rsidRPr="006E6A34">
        <w:rPr>
          <w:sz w:val="24"/>
          <w:szCs w:val="24"/>
        </w:rPr>
        <w:t>nije održano</w:t>
      </w:r>
      <w:r w:rsidR="00113078" w:rsidRPr="006E6A34">
        <w:rPr>
          <w:sz w:val="24"/>
          <w:szCs w:val="24"/>
        </w:rPr>
        <w:t>.</w:t>
      </w:r>
    </w:p>
    <w:p w:rsidRDefault="0018510C" w:rsidP="00113078" w:rsidR="0018510C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  <w:t xml:space="preserve">Ispitno ročište održano </w:t>
      </w:r>
      <w:r w:rsidR="00E71B99">
        <w:rPr>
          <w:sz w:val="24"/>
          <w:szCs w:val="24"/>
        </w:rPr>
        <w:t>je 6. lipnja</w:t>
      </w:r>
      <w:r w:rsidRPr="006E6A34">
        <w:rPr>
          <w:sz w:val="24"/>
          <w:szCs w:val="24"/>
        </w:rPr>
        <w:t xml:space="preserve"> 2019. godine, međutim nije bilo uvjeta za održavanje izvještajnog ročišta.</w:t>
      </w:r>
    </w:p>
    <w:p w:rsidRDefault="00113078" w:rsidP="00113078" w:rsidR="00AA715E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="00AA715E" w:rsidRPr="006E6A34">
        <w:rPr>
          <w:sz w:val="24"/>
          <w:szCs w:val="24"/>
        </w:rPr>
        <w:t xml:space="preserve">Slijedom navedenoga, s obzirom da je potrebno održati </w:t>
      </w:r>
      <w:r w:rsidR="0018510C" w:rsidRPr="006E6A34">
        <w:rPr>
          <w:sz w:val="24"/>
          <w:szCs w:val="24"/>
        </w:rPr>
        <w:t xml:space="preserve">izvještajno </w:t>
      </w:r>
      <w:r w:rsidR="00AA715E" w:rsidRPr="006E6A34">
        <w:rPr>
          <w:sz w:val="24"/>
          <w:szCs w:val="24"/>
        </w:rPr>
        <w:t>ročište u ovosudnom predmetu odlučeno je kao u izreci.</w:t>
      </w:r>
      <w:r w:rsidR="00AA715E" w:rsidRPr="006E6A34">
        <w:rPr>
          <w:sz w:val="24"/>
          <w:szCs w:val="24"/>
        </w:rPr>
        <w:tab/>
      </w:r>
    </w:p>
    <w:p w:rsidRDefault="00400023" w:rsidP="00113078" w:rsidR="00400023" w:rsidRPr="006E6A34">
      <w:pPr>
        <w:jc w:val="both"/>
        <w:rPr>
          <w:sz w:val="24"/>
          <w:szCs w:val="24"/>
        </w:rPr>
      </w:pPr>
    </w:p>
    <w:p w:rsidRDefault="006A79EF" w:rsidP="00FD588F" w:rsidR="00FD588F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U Zagre</w:t>
      </w:r>
      <w:r w:rsidR="00A63AA9" w:rsidRPr="006E6A34">
        <w:rPr>
          <w:sz w:val="24"/>
          <w:szCs w:val="24"/>
        </w:rPr>
        <w:t xml:space="preserve">bu </w:t>
      </w:r>
      <w:r w:rsidR="00E71B99">
        <w:rPr>
          <w:sz w:val="24"/>
          <w:szCs w:val="24"/>
        </w:rPr>
        <w:t>6</w:t>
      </w:r>
      <w:r w:rsidR="00FD588F" w:rsidRPr="006E6A34">
        <w:rPr>
          <w:sz w:val="24"/>
          <w:szCs w:val="24"/>
        </w:rPr>
        <w:t>.</w:t>
      </w:r>
      <w:r w:rsidR="00AE67EF" w:rsidRPr="006E6A34">
        <w:rPr>
          <w:sz w:val="24"/>
          <w:szCs w:val="24"/>
        </w:rPr>
        <w:t xml:space="preserve"> </w:t>
      </w:r>
      <w:r w:rsidR="00466DA1" w:rsidRPr="006E6A34">
        <w:rPr>
          <w:sz w:val="24"/>
          <w:szCs w:val="24"/>
        </w:rPr>
        <w:t>lipnja</w:t>
      </w:r>
      <w:r w:rsidR="00C62C3D" w:rsidRPr="006E6A34">
        <w:rPr>
          <w:sz w:val="24"/>
          <w:szCs w:val="24"/>
        </w:rPr>
        <w:t xml:space="preserve"> 201</w:t>
      </w:r>
      <w:r w:rsidR="0018510C" w:rsidRPr="006E6A34">
        <w:rPr>
          <w:sz w:val="24"/>
          <w:szCs w:val="24"/>
        </w:rPr>
        <w:t>9</w:t>
      </w:r>
      <w:r w:rsidR="00FD588F" w:rsidRPr="006E6A34">
        <w:rPr>
          <w:sz w:val="24"/>
          <w:szCs w:val="24"/>
        </w:rPr>
        <w:t>.</w:t>
      </w:r>
    </w:p>
    <w:p w:rsidRDefault="00FD588F" w:rsidP="00FD588F" w:rsidR="00FD588F" w:rsidRPr="006E6A34">
      <w:pPr>
        <w:jc w:val="center"/>
        <w:rPr>
          <w:b/>
          <w:sz w:val="24"/>
          <w:szCs w:val="24"/>
        </w:rPr>
      </w:pPr>
    </w:p>
    <w:p w:rsidRDefault="005C367A" w:rsidP="005C367A" w:rsidR="007A490D" w:rsidRPr="006E6A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367A" w:rsidP="005C367A" w:rsidR="005C367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Ribarić, v.r.</w:t>
      </w:r>
    </w:p>
    <w:p w:rsidRDefault="005C367A" w:rsidP="005C367A" w:rsidR="005C367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C367A" w:rsidP="005C367A" w:rsidR="005C367A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5C367A" w:rsidP="005C367A" w:rsidR="005C367A" w:rsidRPr="006E6A3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134EDD" w:rsidP="006E6A34" w:rsidR="00134EDD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134EDD" w:rsidP="006E6A34" w:rsidR="00134EDD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5C367A" w:rsidP="006E6A34" w:rsidR="005C367A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FD588F" w:rsidP="006E6A34" w:rsidR="00FD588F" w:rsidRPr="006E6A3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E6A34">
        <w:rPr>
          <w:rFonts w:hAnsi="Times New Roman" w:ascii="Times New Roman"/>
          <w:b w:val="false"/>
          <w:color w:val="000000"/>
          <w:szCs w:val="24"/>
        </w:rPr>
        <w:t>UPUTA O PRAVNOM LIJEKU</w:t>
      </w:r>
    </w:p>
    <w:p w:rsidRDefault="00FD588F" w:rsidP="00FD588F" w:rsidR="003646A2" w:rsidRPr="006E6A34">
      <w:pPr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>Protiv ovog zaključka nije dopuštena žalba ( čl. 1</w:t>
      </w:r>
      <w:r w:rsidR="00C62C3D" w:rsidRPr="006E6A34">
        <w:rPr>
          <w:color w:val="000000"/>
          <w:sz w:val="24"/>
          <w:szCs w:val="24"/>
        </w:rPr>
        <w:t>9</w:t>
      </w:r>
      <w:r w:rsidRPr="006E6A34">
        <w:rPr>
          <w:color w:val="000000"/>
          <w:sz w:val="24"/>
          <w:szCs w:val="24"/>
        </w:rPr>
        <w:t>.</w:t>
      </w:r>
      <w:r w:rsidR="00390E43" w:rsidRPr="006E6A34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st.</w:t>
      </w:r>
      <w:r w:rsidR="00390E43" w:rsidRPr="006E6A34">
        <w:rPr>
          <w:color w:val="000000"/>
          <w:sz w:val="24"/>
          <w:szCs w:val="24"/>
        </w:rPr>
        <w:t xml:space="preserve"> </w:t>
      </w:r>
      <w:r w:rsidR="00C62C3D" w:rsidRPr="006E6A34">
        <w:rPr>
          <w:color w:val="000000"/>
          <w:sz w:val="24"/>
          <w:szCs w:val="24"/>
        </w:rPr>
        <w:t>7</w:t>
      </w:r>
      <w:r w:rsidRPr="006E6A34">
        <w:rPr>
          <w:color w:val="000000"/>
          <w:sz w:val="24"/>
          <w:szCs w:val="24"/>
        </w:rPr>
        <w:t>.</w:t>
      </w:r>
      <w:r w:rsidR="00390E43" w:rsidRPr="006E6A34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SZ).</w:t>
      </w:r>
    </w:p>
    <w:p w:rsidRDefault="00400023" w:rsidP="00FD588F" w:rsidR="00400023">
      <w:pPr>
        <w:rPr>
          <w:color w:val="000000"/>
          <w:sz w:val="24"/>
          <w:szCs w:val="24"/>
        </w:rPr>
      </w:pPr>
    </w:p>
    <w:p w:rsidRDefault="006A79EF" w:rsidP="005C367A" w:rsidR="006A79EF" w:rsidRPr="00134EDD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400023" w:rsidR="006A79EF" w:rsidRPr="00134EDD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993" w:right="1800" w:top="95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6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C4433" w:rsidP="00400023" w:rsidR="001A3EC8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>72. St</w:t>
      </w:r>
      <w:r>
        <w:rPr>
          <w:sz w:val="24"/>
          <w:szCs w:val="24"/>
        </w:rPr>
        <w:t>-</w:t>
      </w:r>
      <w:r w:rsidR="007D2278">
        <w:rPr>
          <w:sz w:val="24"/>
          <w:szCs w:val="24"/>
        </w:rPr>
        <w:t>261/2019</w:t>
      </w:r>
      <w:r w:rsidR="00400023">
        <w:rPr>
          <w:sz w:val="24"/>
          <w:szCs w:val="24"/>
        </w:rPr>
        <w:t>-22</w:t>
      </w:r>
    </w:smartTag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BCD" w:rsidP="00EB0BCD" w:rsidR="00EB0BCD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>72. St</w:t>
      </w:r>
      <w:r>
        <w:rPr>
          <w:sz w:val="24"/>
          <w:szCs w:val="24"/>
        </w:rPr>
        <w:t>-</w:t>
      </w:r>
      <w:r w:rsidR="007D2278">
        <w:rPr>
          <w:sz w:val="24"/>
          <w:szCs w:val="24"/>
        </w:rPr>
        <w:t>261/2019</w:t>
      </w:r>
    </w:smartTag>
  </w:p>
  <w:p w:rsidRDefault="0018510C" w:rsidR="001851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DF038F"/>
    <w:multiLevelType w:val="hybridMultilevel"/>
    <w:tmpl w:val="44E8CA6A"/>
    <w:lvl w:tplc="F29A7E4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0C4F32"/>
    <w:multiLevelType w:val="hybridMultilevel"/>
    <w:tmpl w:val="2E002A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34EDD"/>
    <w:rsid w:val="00161F51"/>
    <w:rsid w:val="0018510C"/>
    <w:rsid w:val="00195CE7"/>
    <w:rsid w:val="001A3EC8"/>
    <w:rsid w:val="001C5E34"/>
    <w:rsid w:val="00254E23"/>
    <w:rsid w:val="00275CF6"/>
    <w:rsid w:val="002B10A4"/>
    <w:rsid w:val="002C0DF2"/>
    <w:rsid w:val="002D1D20"/>
    <w:rsid w:val="003447AD"/>
    <w:rsid w:val="003646A2"/>
    <w:rsid w:val="00390E43"/>
    <w:rsid w:val="003C282E"/>
    <w:rsid w:val="003C7B4F"/>
    <w:rsid w:val="00400023"/>
    <w:rsid w:val="0046616D"/>
    <w:rsid w:val="00466DA1"/>
    <w:rsid w:val="005201ED"/>
    <w:rsid w:val="00531122"/>
    <w:rsid w:val="00555B1F"/>
    <w:rsid w:val="00563D4A"/>
    <w:rsid w:val="005C367A"/>
    <w:rsid w:val="005E04FC"/>
    <w:rsid w:val="006233E9"/>
    <w:rsid w:val="006A79EF"/>
    <w:rsid w:val="006E6A34"/>
    <w:rsid w:val="007462F4"/>
    <w:rsid w:val="00755269"/>
    <w:rsid w:val="007A0399"/>
    <w:rsid w:val="007A490D"/>
    <w:rsid w:val="007C4A95"/>
    <w:rsid w:val="007D2278"/>
    <w:rsid w:val="00805D57"/>
    <w:rsid w:val="00882BAB"/>
    <w:rsid w:val="008C4433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62C3D"/>
    <w:rsid w:val="00C9664A"/>
    <w:rsid w:val="00CA5541"/>
    <w:rsid w:val="00CC3159"/>
    <w:rsid w:val="00D56683"/>
    <w:rsid w:val="00DA6A1F"/>
    <w:rsid w:val="00E71B99"/>
    <w:rsid w:val="00EB0BCD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5C3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5C3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St-261/2019</izvorni_sadrzaj>
    <derivirana_varijabla naziv="DomainObject.Predmet.OznakaBroj_1">St-261/2019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BOLJI ŽIVOT d.o.o.</izvorni_sadrzaj>
    <derivirana_varijabla naziv="DomainObject.Predmet.ProtustrankaFormated_1">  BOLJI ŽIVOT d.o.o.</derivirana_varijabla>
  </DomainObject.Predmet.ProtustrankaFormated>
  <DomainObject.Predmet.ProtustrankaFormatedOIB>
    <izvorni_sadrzaj>  BOLJI ŽIVOT d.o.o., OIB 37324632745</izvorni_sadrzaj>
    <derivirana_varijabla naziv="DomainObject.Predmet.ProtustrankaFormatedOIB_1">  BOLJI ŽIVOT d.o.o., OIB 37324632745</derivirana_varijabla>
  </DomainObject.Predmet.ProtustrankaFormatedOIB>
  <DomainObject.Predmet.ProtustrankaFormatedWithAdress>
    <izvorni_sadrzaj> BOLJI ŽIVOT d.o.o., Ljudevita Posavskog 8, 10360 Sesvete</izvorni_sadrzaj>
    <derivirana_varijabla naziv="DomainObject.Predmet.ProtustrankaFormatedWithAdress_1"> BOLJI ŽIVOT d.o.o., Ljudevita Posavskog 8, 10360 Sesvete</derivirana_varijabla>
  </DomainObject.Predmet.ProtustrankaFormatedWithAdress>
  <DomainObject.Predmet.ProtustrankaFormatedWithAdressOIB>
    <izvorni_sadrzaj> BOLJI ŽIVOT d.o.o., OIB 37324632745, Ljudevita Posavskog 8, 10360 Sesvete</izvorni_sadrzaj>
    <derivirana_varijabla naziv="DomainObject.Predmet.ProtustrankaFormatedWithAdressOIB_1"> BOLJI ŽIVOT d.o.o., OIB 37324632745, Ljudevita Posavskog 8, 10360 Sesvete</derivirana_varijabla>
  </DomainObject.Predmet.ProtustrankaFormatedWithAdressOIB>
  <DomainObject.Predmet.ProtustrankaWithAdress>
    <izvorni_sadrzaj>BOLJI ŽIVOT d.o.o. Ljudevita Posavskog 8, 10360 Sesvete</izvorni_sadrzaj>
    <derivirana_varijabla naziv="DomainObject.Predmet.ProtustrankaWithAdress_1">BOLJI ŽIVOT d.o.o. Ljudevita Posavskog 8, 10360 Sesvete</derivirana_varijabla>
  </DomainObject.Predmet.ProtustrankaWithAdress>
  <DomainObject.Predmet.ProtustrankaWithAdressOIB>
    <izvorni_sadrzaj>BOLJI ŽIVOT d.o.o., OIB 37324632745, Ljudevita Posavskog 8, 10360 Sesvete</izvorni_sadrzaj>
    <derivirana_varijabla naziv="DomainObject.Predmet.ProtustrankaWithAdressOIB_1">BOLJI ŽIVOT d.o.o., OIB 37324632745, Ljudevita Posavskog 8, 10360 Sesvete</derivirana_varijabla>
  </DomainObject.Predmet.ProtustrankaWithAdressOIB>
  <DomainObject.Predmet.ProtustrankaNazivFormated>
    <izvorni_sadrzaj>BOLJI ŽIVOT d.o.o.</izvorni_sadrzaj>
    <derivirana_varijabla naziv="DomainObject.Predmet.ProtustrankaNazivFormated_1">BOLJI ŽIVOT d.o.o.</derivirana_varijabla>
  </DomainObject.Predmet.ProtustrankaNazivFormated>
  <DomainObject.Predmet.ProtustrankaNazivFormatedOIB>
    <izvorni_sadrzaj>BOLJI ŽIVOT d.o.o., OIB 37324632745</izvorni_sadrzaj>
    <derivirana_varijabla naziv="DomainObject.Predmet.ProtustrankaNazivFormatedOIB_1">BOLJI ŽIVOT d.o.o., OIB 37324632745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BOLJI ŽIVOT d.o.o.</item>
    </izvorni_sadrzaj>
    <derivirana_varijabla naziv="DomainObject.Predmet.ProtuStrankaListFormated_1">
      <item>BOLJI ŽIVOT d.o.o.</item>
    </derivirana_varijabla>
  </DomainObject.Predmet.ProtuStrankaListFormated>
  <DomainObject.Predmet.ProtuStrankaListFormatedOIB>
    <izvorni_sadrzaj>
      <item>BOLJI ŽIVOT d.o.o., OIB 37324632745</item>
    </izvorni_sadrzaj>
    <derivirana_varijabla naziv="DomainObject.Predmet.ProtuStrankaListFormatedOIB_1">
      <item>BOLJI ŽIVOT d.o.o., OIB 37324632745</item>
    </derivirana_varijabla>
  </DomainObject.Predmet.ProtuStrankaListFormatedOIB>
  <DomainObject.Predmet.ProtuStrankaListFormatedWithAdress>
    <izvorni_sadrzaj>
      <item>BOLJI ŽIVOT d.o.o., Ljudevita Posavskog 8, 10360 Sesvete</item>
    </izvorni_sadrzaj>
    <derivirana_varijabla naziv="DomainObject.Predmet.ProtuStrankaListFormatedWithAdress_1">
      <item>BOLJI ŽIVOT d.o.o., Ljudevita Posavskog 8, 10360 Sesvete</item>
    </derivirana_varijabla>
  </DomainObject.Predmet.ProtuStrankaListFormatedWithAdress>
  <DomainObject.Predmet.ProtuStrankaListFormatedWithAdressOIB>
    <izvorni_sadrzaj>
      <item>BOLJI ŽIVOT d.o.o., OIB 37324632745, Ljudevita Posavskog 8, 10360 Sesvete</item>
    </izvorni_sadrzaj>
    <derivirana_varijabla naziv="DomainObject.Predmet.ProtuStrankaListFormatedWithAdressOIB_1">
      <item>BOLJI ŽIVOT d.o.o., OIB 37324632745, Ljudevita Posavskog 8, 10360 Sesvete</item>
    </derivirana_varijabla>
  </DomainObject.Predmet.ProtuStrankaListFormatedWithAdressOIB>
  <DomainObject.Predmet.ProtuStrankaListNazivFormated>
    <izvorni_sadrzaj>
      <item>BOLJI ŽIVOT d.o.o.</item>
    </izvorni_sadrzaj>
    <derivirana_varijabla naziv="DomainObject.Predmet.ProtuStrankaListNazivFormated_1">
      <item>BOLJI ŽIVOT d.o.o.</item>
    </derivirana_varijabla>
  </DomainObject.Predmet.ProtuStrankaListNazivFormated>
  <DomainObject.Predmet.ProtuStrankaListNazivFormatedOIB>
    <izvorni_sadrzaj>
      <item>BOLJI ŽIVOT d.o.o., OIB 37324632745</item>
    </izvorni_sadrzaj>
    <derivirana_varijabla naziv="DomainObject.Predmet.ProtuStrankaListNazivFormatedOIB_1">
      <item>BOLJI ŽIVOT d.o.o., OIB 37324632745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Darko Kralj</item>
      <item>Addiko Bank dioničko društvo</item>
      <item>ZAGREBAČKA BANKA DIONIČKO DRUŠTVO</item>
      <item>RH, 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Darko Kralj</item>
      <item>Addiko Bank dioničko društvo</item>
      <item>ZAGREBAČKA BANKA DIONIČKO DRUŠTVO</item>
      <item>RH, Ministarstvo pravosuđa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Darko Kralj, OIB 92750536884</item>
      <item>Addiko Bank dioničko društvo, OIB 14036333877</item>
      <item>ZAGREBAČKA BANKA DIONIČKO DRUŠTVO, OIB 92963223473</item>
      <item>RH, Ministarstvo pravosuđa, OIB 26635293339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Darko Kralj, OIB 92750536884</item>
      <item>Addiko Bank dioničko društvo, OIB 14036333877</item>
      <item>ZAGREBAČKA BANKA DIONIČKO DRUŠTVO, OIB 92963223473</item>
      <item>RH, 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Darko Kralj, Sovićeva 12, 42230 Veliki Bukovec</item>
      <item>Addiko Bank dioničko društvo, Slavonska avenija 6, 10000 Zagreb</item>
      <item>ZAGREBAČKA BANKA DIONIČKO DRUŠTVO, Trg bana Josipa Jelačića 10, 10000 Zagreb</item>
      <item>RH, Ministarstvo pravosuđa, Ul. grada Vukovara 49,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Darko Kralj, Sovićeva 12, 42230 Veliki Bukovec</item>
      <item>Addiko Bank dioničko društvo, Slavonska avenija 6, 10000 Zagreb</item>
      <item>ZAGREBAČKA BANKA DIONIČKO DRUŠTVO, Trg bana Josipa Jelačića 10,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Darko Kralj, OIB 92750536884, Sovićeva 12, 42230 Veliki Bukovec</item>
      <item>Addiko Bank dioničko društvo, OIB 14036333877, Slavonska avenija 6, 10000 Zagreb</item>
      <item>ZAGREBAČKA BANKA DIONIČKO DRUŠTVO, OIB 92963223473, Trg bana Josipa Jelačića 10, 10000 Zagreb</item>
      <item>RH, Ministarstvo pravosuđa, OIB 26635293339, Ul. grada Vukovara 49,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Darko Kralj, OIB 92750536884, Sovićeva 12, 42230 Veliki Bukovec</item>
      <item>Addiko Bank dioničko društvo, OIB 14036333877, Slavonska avenija 6, 10000 Zagreb</item>
      <item>ZAGREBAČKA BANKA DIONIČKO DRUŠTVO, OIB 92963223473, Trg bana Josipa Jelačića 10,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Županijsko državno odvjetništvo u Zagrebu</item>
      <item>Darko Kralj</item>
      <item>Addiko Bank dioničko društvo</item>
      <item>ZAGREBAČKA BANKA DIONIČKO DRUŠTVO</item>
      <item>RH, Ministarstvo pravosuđa</item>
    </izvorni_sadrzaj>
    <derivirana_varijabla naziv="DomainObject.Predmet.OstaliListNazivFormated_1">
      <item>Županijsko državno odvjetništvo u Zagrebu</item>
      <item>Darko Kralj</item>
      <item>Addiko Bank dioničko društvo</item>
      <item>ZAGREBAČKA BANKA DIONIČKO DRUŠTVO</item>
      <item>RH, Ministarstvo pravosuđa</item>
    </derivirana_varijabla>
  </DomainObject.Predmet.OstaliListNazivFormated>
  <DomainObject.Predmet.OstaliListNazivFormatedOIB>
    <izvorni_sadrzaj>
      <item>Županijsko državno odvjetništvo u Zagrebu, OIB 16488001145</item>
      <item>Darko Kralj, OIB 92750536884</item>
      <item>Addiko Bank dioničko društvo, OIB 14036333877</item>
      <item>ZAGREBAČKA BANKA DIONIČKO DRUŠTVO, OIB 92963223473</item>
      <item>RH, Ministarstvo pravosuđa, OIB 26635293339</item>
    </izvorni_sadrzaj>
    <derivirana_varijabla naziv="DomainObject.Predmet.OstaliListNazivFormatedOIB_1">
      <item>Županijsko državno odvjetništvo u Zagrebu, OIB 16488001145</item>
      <item>Darko Kralj, OIB 92750536884</item>
      <item>Addiko Bank dioničko društvo, OIB 14036333877</item>
      <item>ZAGREBAČKA BANKA DIONIČKO DRUŠTVO, OIB 92963223473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BOLJI ŽIVOT d.o.o.</izvorni_sadrzaj>
    <derivirana_varijabla naziv="DomainObject.Predmet.ProtustrankaIDrugi_1">BOLJI ŽIVOT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BOLJI ŽIVOT d.o.o., OIB 37324632745, Ljudevita Posavskog 8, 10360 Sesvete</izvorni_sadrzaj>
    <derivirana_varijabla naziv="DomainObject.Predmet.ProtustrankaIDrugiAdressOIB_1">BOLJI ŽIVOT d.o.o., OIB 37324632745,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ŽIVOT d.o.o.</item>
      <item>REPUBLIKA HRVATSKA, Ministarstvo financija, Porezna uprava, Područni ured Zagreb</item>
      <item>Županijsko državno odvjetništvo u Zagrebu</item>
      <item>Darko Kralj</item>
      <item>Addiko Bank dioničko društvo</item>
      <item>ZAGREBAČKA BANKA DIONIČKO DRUŠTVO</item>
      <item>RH, Ministarstvo pravosuđa</item>
    </izvorni_sadrzaj>
    <derivirana_varijabla naziv="DomainObject.Predmet.SudioniciListNaziv_1">
      <item>BOLJI ŽIVOT d.o.o.</item>
      <item>REPUBLIKA HRVATSKA, Ministarstvo financija, Porezna uprava, Područni ured Zagreb</item>
      <item>Županijsko državno odvjetništvo u Zagrebu</item>
      <item>Darko Kralj</item>
      <item>Addiko Bank dioničko društvo</item>
      <item>ZAGREBAČKA BANKA DIONIČKO DRUŠTVO</item>
      <item>RH, Ministarstvo pravosuđa</item>
    </derivirana_varijabla>
  </DomainObject.Predmet.SudioniciListNaziv>
  <DomainObject.Predmet.SudioniciListAdressOIB>
    <izvorni_sadrzaj>
      <item>BOLJI ŽIVOT d.o.o., OIB 37324632745, Ljudevita Posavskog 8,10360 Sesvete</item>
      <item>REPUBLIKA HRVATSKA, Ministarstvo financija, Porezna uprava, Područni ured Zagreb, OIB 18683136487, Katančićeva 5,10000 Zagreb</item>
      <item>Županijsko državno odvjetništvo u Zagrebu, OIB 16488001145, Savska cesta 41,10000 Zagreb</item>
      <item>Darko Kralj, OIB 92750536884, Sovićeva 12,42230 Veliki Bukovec</item>
      <item>Addiko Bank dioničko društvo, OIB 14036333877, Slavonska avenija 6,10000 Zagreb</item>
      <item>ZAGREBAČKA BANKA DIONIČKO DRUŠTVO, OIB 92963223473, Trg bana Josipa Jelačića 10,10000 Zagreb</item>
      <item>RH, Ministarstvo pravosuđa, OIB 26635293339, Ul. grada Vukovara 49,10000 Zagreb</item>
    </izvorni_sadrzaj>
    <derivirana_varijabla naziv="DomainObject.Predmet.SudioniciListAdressOIB_1">
      <item>BOLJI ŽIVOT d.o.o., OIB 37324632745, Ljudevita Posavskog 8,10360 Sesvete</item>
      <item>REPUBLIKA HRVATSKA, Ministarstvo financija, Porezna uprava, Područni ured Zagreb, OIB 18683136487, Katančićeva 5,10000 Zagreb</item>
      <item>Županijsko državno odvjetništvo u Zagrebu, OIB 16488001145, Savska cesta 41,10000 Zagreb</item>
      <item>Darko Kralj, OIB 92750536884, Sovićeva 12,42230 Veliki Bukovec</item>
      <item>Addiko Bank dioničko društvo, OIB 14036333877, Slavonska avenija 6,10000 Zagreb</item>
      <item>ZAGREBAČKA BANKA DIONIČKO DRUŠTVO, OIB 92963223473, Trg bana Josipa Jelačića 10,10000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37324632745</item>
      <item>, OIB 18683136487</item>
      <item>, OIB 16488001145</item>
      <item>, OIB 92750536884</item>
      <item>, OIB 14036333877</item>
      <item>, OIB 92963223473</item>
      <item>, OIB 26635293339</item>
    </izvorni_sadrzaj>
    <derivirana_varijabla naziv="DomainObject.Predmet.SudioniciListNazivOIB_1">
      <item>, OIB 37324632745</item>
      <item>, OIB 18683136487</item>
      <item>, OIB 16488001145</item>
      <item>, OIB 92750536884</item>
      <item>, OIB 14036333877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6. lipnja 2019.</izvorni_sadrzaj>
    <derivirana_varijabla naziv="DomainObject.PredzadnjaOdlukaIzPredmeta.DatumDonosenjaOdluke_1">6. lipnja 2019.</derivirana_varijabla>
  </DomainObject.PredzadnjaOdlukaIzPredmeta.DatumDonosenjaOdluke>
  <DomainObject.PredzadnjaOdlukaIzPredmeta.Oznaka>
    <izvorni_sadrzaj>St-261/2019-20</izvorni_sadrzaj>
    <derivirana_varijabla naziv="DomainObject.PredzadnjaOdlukaIzPredmeta.Oznaka_1">St-261/2019-20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C64FF-BE32-4333-9A60-FA94531B6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1197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2019-06-06T09:56:00Z</dcterms:created>
  <dc:creator>nribaric</dc:creator>
  <cp:lastModifiedBy>Maja Hajtek</cp:lastModifiedBy>
  <cp:lastPrinted>2019-06-06T12:54:00Z</cp:lastPrinted>
  <dcterms:modified xmlns:xsi="http://www.w3.org/2001/XMLSchema-instance" xsi:type="dcterms:W3CDTF">2019-06-06T12:54:00Z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 izvještajno ročište bolji život 6.6.2019. - 22.docx)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