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a7af58" w14:paraId="1a7af58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E9209F">
        <w:rPr>
          <w:rFonts w:hAnsi="Times New Roman" w:ascii="Times New Roman"/>
          <w:sz w:val="24"/>
          <w:szCs w:val="24"/>
        </w:rPr>
        <w:t>429/12</w:t>
      </w:r>
      <w:r w:rsidR="00783BDA">
        <w:rPr>
          <w:rFonts w:hAnsi="Times New Roman" w:ascii="Times New Roman"/>
          <w:sz w:val="24"/>
          <w:szCs w:val="24"/>
        </w:rPr>
        <w:t>-102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E9209F" w:rsidRPr="00E9209F">
        <w:rPr>
          <w:rFonts w:hAnsi="Times New Roman" w:ascii="Times New Roman"/>
          <w:sz w:val="24"/>
          <w:szCs w:val="24"/>
        </w:rPr>
        <w:t>PETRA d.o.o. – u stečaju, Sisak, Nikole Tesle 8, OIB 00196810181</w:t>
      </w:r>
      <w:r w:rsidR="00E9209F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E9209F">
        <w:rPr>
          <w:rFonts w:hAnsi="Times New Roman" w:ascii="Times New Roman"/>
          <w:sz w:val="24"/>
          <w:szCs w:val="24"/>
        </w:rPr>
        <w:t xml:space="preserve">4. siječnja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stečajnom sucu 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E9209F">
        <w:rPr>
          <w:rFonts w:hAnsi="Times New Roman" w:ascii="Times New Roman"/>
          <w:sz w:val="24"/>
          <w:szCs w:val="24"/>
        </w:rPr>
        <w:t>4. siječnja</w:t>
      </w:r>
      <w:r w:rsidR="0071514C">
        <w:rPr>
          <w:rFonts w:hAnsi="Times New Roman" w:ascii="Times New Roman"/>
          <w:sz w:val="24"/>
          <w:szCs w:val="24"/>
        </w:rPr>
        <w:t xml:space="preserve">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783BDA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83BDA" w:rsidP="00BE151E" w:rsidR="00783BD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783BDA" w:rsidP="00BE151E" w:rsidR="00783BDA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783BD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83BD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783BD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783BDA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783BDA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783BDA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783BD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783BDA">
      <w:pPr>
        <w:rPr>
          <w:rFonts w:hAnsi="Times New Roman" w:ascii="Times New Roman"/>
          <w:color w:themeColor="background1" w:val="FFFFFF"/>
        </w:rPr>
      </w:pPr>
      <w:r w:rsidRPr="00783BDA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783BDA">
      <w:pPr>
        <w:rPr>
          <w:rFonts w:hAnsi="Times New Roman" w:ascii="Times New Roman"/>
          <w:color w:themeColor="background1" w:val="FFFFFF"/>
        </w:rPr>
      </w:pPr>
      <w:r w:rsidRPr="00783BDA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783BDA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783BDA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783BDA">
        <w:rPr>
          <w:rFonts w:hAnsi="Times New Roman" w:ascii="Times New Roman"/>
          <w:color w:themeColor="background1" w:val="FFFFFF"/>
        </w:rPr>
        <w:t xml:space="preserve">             Z, </w:t>
      </w:r>
      <w:r w:rsidRPr="00783BDA">
        <w:rPr>
          <w:rFonts w:hAnsi="Times New Roman" w:ascii="Times New Roman"/>
          <w:color w:themeColor="background1" w:val="FFFFFF"/>
        </w:rPr>
        <w:fldChar w:fldCharType="begin"/>
      </w:r>
      <w:r w:rsidRPr="00783BDA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783BDA">
        <w:rPr>
          <w:rFonts w:hAnsi="Times New Roman" w:ascii="Times New Roman"/>
          <w:color w:themeColor="background1" w:val="FFFFFF"/>
        </w:rPr>
        <w:fldChar w:fldCharType="separate"/>
      </w:r>
      <w:r w:rsidR="00B73DD8">
        <w:rPr>
          <w:rFonts w:hAnsi="Times New Roman" w:ascii="Times New Roman"/>
          <w:noProof/>
          <w:color w:themeColor="background1" w:val="FFFFFF"/>
        </w:rPr>
        <w:t>8.1.16.</w:t>
      </w:r>
      <w:r w:rsidRPr="00783BDA">
        <w:rPr>
          <w:rFonts w:hAnsi="Times New Roman" w:ascii="Times New Roman"/>
          <w:color w:themeColor="background1" w:val="FFFFFF"/>
        </w:rPr>
        <w:fldChar w:fldCharType="end"/>
      </w:r>
      <w:r w:rsidRPr="00783BDA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783BDA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49F" w:rsidR="00D0249F">
      <w:r>
        <w:separator/>
      </w:r>
    </w:p>
  </w:endnote>
  <w:endnote w:id="0" w:type="continuationSeparator">
    <w:p w:rsidRDefault="00D0249F" w:rsidR="00D02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49F" w:rsidR="00D0249F">
      <w:r>
        <w:separator/>
      </w:r>
    </w:p>
  </w:footnote>
  <w:footnote w:id="0" w:type="continuationSeparator">
    <w:p w:rsidRDefault="00D0249F" w:rsidR="00D024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1514C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209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83BDA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DD8"/>
    <w:rsid w:val="00B94ED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0249F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9209F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73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D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D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D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D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73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D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D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D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D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2012.</izvorni_sadrzaj>
    <derivirana_varijabla naziv="DomainObject.Predmet.DatumOsnivanja_1">10.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St-429/2012</izvorni_sadrzaj>
    <derivirana_varijabla naziv="DomainObject.Predmet.OznakaBroj_1">St-429/2012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d.o.o.</izvorni_sadrzaj>
    <derivirana_varijabla naziv="DomainObject.Predmet.ProtustrankaFormated_1">  PETRA d.o.o.</derivirana_varijabla>
  </DomainObject.Predmet.ProtustrankaFormated>
  <DomainObject.Predmet.ProtustrankaFormatedOIB>
    <izvorni_sadrzaj>  PETRA d.o.o., OIB 00196810181</izvorni_sadrzaj>
    <derivirana_varijabla naziv="DomainObject.Predmet.ProtustrankaFormatedOIB_1">  PETRA d.o.o., OIB 00196810181</derivirana_varijabla>
  </DomainObject.Predmet.ProtustrankaFormatedOIB>
  <DomainObject.Predmet.ProtustrankaFormatedWithAdress>
    <izvorni_sadrzaj> PETRA d.o.o., Nikole Tesle 8, 44000 Sisak</izvorni_sadrzaj>
    <derivirana_varijabla naziv="DomainObject.Predmet.ProtustrankaFormatedWithAdress_1"> PETRA d.o.o., Nikole Tesle 8, 44000 Sisak</derivirana_varijabla>
  </DomainObject.Predmet.ProtustrankaFormatedWithAdress>
  <DomainObject.Predmet.ProtustrankaFormatedWithAdressOIB>
    <izvorni_sadrzaj> PETRA d.o.o., OIB 00196810181, Nikole Tesle 8, 44000 Sisak</izvorni_sadrzaj>
    <derivirana_varijabla naziv="DomainObject.Predmet.ProtustrankaFormatedWithAdressOIB_1"> PETRA d.o.o., OIB 00196810181, Nikole Tesle 8, 44000 Sisak</derivirana_varijabla>
  </DomainObject.Predmet.ProtustrankaFormatedWithAdressOIB>
  <DomainObject.Predmet.ProtustrankaWithAdress>
    <izvorni_sadrzaj>PETRA d.o.o. Nikole Tesle 8, 44000 Sisak</izvorni_sadrzaj>
    <derivirana_varijabla naziv="DomainObject.Predmet.ProtustrankaWithAdress_1">PETRA d.o.o. Nikole Tesle 8, 44000 Sisak</derivirana_varijabla>
  </DomainObject.Predmet.ProtustrankaWithAdress>
  <DomainObject.Predmet.ProtustrankaWithAdressOIB>
    <izvorni_sadrzaj>PETRA d.o.o., OIB 00196810181, Nikole Tesle 8, 44000 Sisak</izvorni_sadrzaj>
    <derivirana_varijabla naziv="DomainObject.Predmet.ProtustrankaWithAdressOIB_1">PETRA d.o.o., OIB 00196810181, Nikole Tesle 8, 44000 Sisak</derivirana_varijabla>
  </DomainObject.Predmet.ProtustrankaWithAdressOIB>
  <DomainObject.Predmet.ProtustrankaNazivFormated>
    <izvorni_sadrzaj>PETRA d.o.o.</izvorni_sadrzaj>
    <derivirana_varijabla naziv="DomainObject.Predmet.ProtustrankaNazivFormated_1">PETRA d.o.o.</derivirana_varijabla>
  </DomainObject.Predmet.ProtustrankaNazivFormated>
  <DomainObject.Predmet.ProtustrankaNazivFormatedOIB>
    <izvorni_sadrzaj>PETRA d.o.o., OIB 00196810181</izvorni_sadrzaj>
    <derivirana_varijabla naziv="DomainObject.Predmet.ProtustrankaNazivFormatedOIB_1">PETRA d.o.o., OIB 00196810181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Sisak zastupanog po punomoćniku Županijsko državno odvjetništvo u Sisku; JADRANSKO OSIGURANJE d.d.; NAZMI KASAMI</izvorni_sadrzaj>
    <derivirana_varijabla naziv="DomainObject.Predmet.StrankaFormated_1">  RH, Ministarstvo financija, Porezna uprava Sisak zastupanog po punomoćniku Županijsko državno odvjetništvo u Sisku; JADRANSKO OSIGURANJE d.d.; NAZMI KASAMI</derivirana_varijabla>
  </DomainObject.Predmet.StrankaFormated>
  <DomainObject.Predmet.StrankaFormatedOIB>
    <izvorni_sadrzaj>  RH, Ministarstvo financija, Porezna uprava Sisak zastupanog po punomoćniku Županijsko državno odvjetništvo u Sisku; JADRANSKO OSIGURANJE d.d.; NAZMI KASAMI</izvorni_sadrzaj>
    <derivirana_varijabla naziv="DomainObject.Predmet.StrankaFormatedOIB_1">  RH, Ministarstvo financija, Porezna uprava Sisak zastupanog po punomoćniku Županijsko državno odvjetništvo u Sisku; JADRANSKO OSIGURANJE d.d.; NAZMI KASAMI</derivirana_varijabla>
  </DomainObject.Predmet.StrankaFormatedOIB>
  <DomainObject.Predmet.StrankaFormatedWithAdress>
    <izvorni_sadrzaj> RH, Ministarstvo financija, Porezna uprava Sisak, S. i A. Radića 30, 44000 Sisak zastupanog po punomoćniku Županijsko državno odvjetništvo u Sisku; JADRANSKO OSIGURANJE d.d.; NAZMI KASAMI</izvorni_sadrzaj>
    <derivirana_varijabla naziv="DomainObject.Predmet.StrankaFormatedWithAdress_1"> RH, Ministarstvo financija, Porezna uprava Sisak, S. i A. Radića 30, 44000 Sisak zastupanog po punomoćniku Županijsko državno odvjetništvo u Sisku; JADRANSKO OSIGURANJE d.d.; NAZMI KASAMI</derivirana_varijabla>
  </DomainObject.Predmet.StrankaFormatedWithAdress>
  <DomainObject.Predmet.StrankaFormatedWithAdressOIB>
    <izvorni_sadrzaj> RH, Ministarstvo financija, Porezna uprava Sisak, S. i A. Radića 30, 44000 Sisak zastupanog po punomoćniku Županijsko državno odvjetništvo u Sisku; JADRANSKO OSIGURANJE d.d.; NAZMI KASAMI</izvorni_sadrzaj>
    <derivirana_varijabla naziv="DomainObject.Predmet.StrankaFormatedWithAdressOIB_1"> RH, Ministarstvo financija, Porezna uprava Sisak, S. i A. Radića 30, 44000 Sisak zastupanog po punomoćniku Županijsko državno odvjetništvo u Sisku; JADRANSKO OSIGURANJE d.d.; NAZMI KASAMI</derivirana_varijabla>
  </DomainObject.Predmet.StrankaFormatedWithAdressOIB>
  <DomainObject.Predmet.StrankaWithAdress>
    <izvorni_sadrzaj>RH, Ministarstvo financija, Porezna uprava Sisak S. i A. Radića 30,44000 Sisak,JADRANSKO OSIGURANJE d.d. ,NAZMI KASAMI </izvorni_sadrzaj>
    <derivirana_varijabla naziv="DomainObject.Predmet.StrankaWithAdress_1">RH, Ministarstvo financija, Porezna uprava Sisak S. i A. Radića 30,44000 Sisak,JADRANSKO OSIGURANJE d.d. ,NAZMI KASAMI </derivirana_varijabla>
  </DomainObject.Predmet.StrankaWithAdress>
  <DomainObject.Predmet.StrankaWithAdressOIB>
    <izvorni_sadrzaj>RH, Ministarstvo financija, Porezna uprava Sisak, S. i A. Radića 30,44000 Sisak,JADRANSKO OSIGURANJE d.d.,NAZMI KASAMI</izvorni_sadrzaj>
    <derivirana_varijabla naziv="DomainObject.Predmet.StrankaWithAdressOIB_1">RH, Ministarstvo financija, Porezna uprava Sisak, S. i A. Radića 30,44000 Sisak,JADRANSKO OSIGURANJE d.d.,NAZMI KASAMI</derivirana_varijabla>
  </DomainObject.Predmet.StrankaWithAdressOIB>
  <DomainObject.Predmet.StrankaNazivFormated>
    <izvorni_sadrzaj>RH, Ministarstvo financija, Porezna uprava Sisak,JADRANSKO OSIGURANJE d.d.,NAZMI KASAMI</izvorni_sadrzaj>
    <derivirana_varijabla naziv="DomainObject.Predmet.StrankaNazivFormated_1">RH, Ministarstvo financija, Porezna uprava Sisak,JADRANSKO OSIGURANJE d.d.,NAZMI KASAMI</derivirana_varijabla>
  </DomainObject.Predmet.StrankaNazivFormated>
  <DomainObject.Predmet.StrankaNazivFormatedOIB>
    <izvorni_sadrzaj>RH, Ministarstvo financija, Porezna uprava Sisak,JADRANSKO OSIGURANJE d.d.,NAZMI KASAMI</izvorni_sadrzaj>
    <derivirana_varijabla naziv="DomainObject.Predmet.StrankaNazivFormatedOIB_1">RH, Ministarstvo financija, Porezna uprava Sisak,JADRANSKO OSIGURANJE d.d.,NAZMI KASAMI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 Sisak zastupanog po punomoćniku Županijsko državno odvjetništvo u Sisku</item>
      <item>JADRANSKO OSIGURANJE d.d.</item>
      <item>NAZMI KASAMI</item>
    </izvorni_sadrzaj>
    <derivirana_varijabla naziv="DomainObject.Predmet.StrankaListFormated_1">
      <item>RH, Ministarstvo financija, Porezna uprava Sisak zastupanog po punomoćniku Županijsko državno odvjetništvo u Sisku</item>
      <item>JADRANSKO OSIGURANJE d.d.</item>
      <item>NAZMI KASAMI</item>
    </derivirana_varijabla>
  </DomainObject.Predmet.StrankaListFormated>
  <DomainObject.Predmet.StrankaListFormatedOIB>
    <izvorni_sadrzaj>
      <item>RH, Ministarstvo financija, Porezna uprava Sisak zastupanog po punomoćniku Županijsko državno odvjetništvo u Sisku</item>
      <item>JADRANSKO OSIGURANJE d.d.</item>
      <item>NAZMI KASAMI</item>
    </izvorni_sadrzaj>
    <derivirana_varijabla naziv="DomainObject.Predmet.StrankaListFormatedOIB_1">
      <item>RH, Ministarstvo financija, Porezna uprava Sisak zastupanog po punomoćniku Županijsko državno odvjetništvo u Sisku</item>
      <item>JADRANSKO OSIGURANJE d.d.</item>
      <item>NAZMI KASAMI</item>
    </derivirana_varijabla>
  </DomainObject.Predmet.StrankaListFormatedOIB>
  <DomainObject.Predmet.StrankaListFormatedWithAdress>
    <izvorni_sadrzaj>
      <item>RH, Ministarstvo financija, Porezna uprava Sisak, S. i A. Radića 30, 44000 Sisak zastupanog po punomoćniku Županijsko državno odvjetništvo u Sisku</item>
      <item>JADRANSKO OSIGURANJE d.d.</item>
      <item>NAZMI KASAMI</item>
    </izvorni_sadrzaj>
    <derivirana_varijabla naziv="DomainObject.Predmet.StrankaListFormatedWithAdress_1">
      <item>RH, Ministarstvo financija, Porezna uprava Sisak, S. i A. Radića 30, 44000 Sisak zastupanog po punomoćniku Županijsko državno odvjetništvo u Sisku</item>
      <item>JADRANSKO OSIGURANJE d.d.</item>
      <item>NAZMI KASAMI</item>
    </derivirana_varijabla>
  </DomainObject.Predmet.StrankaListFormatedWithAdress>
  <DomainObject.Predmet.StrankaListFormatedWithAdressOIB>
    <izvorni_sadrzaj>
      <item>RH, Ministarstvo financija, Porezna uprava Sisak, S. i A. Radića 30, 44000 Sisak zastupanog po punomoćniku Županijsko državno odvjetništvo u Sisku</item>
      <item>JADRANSKO OSIGURANJE d.d.</item>
      <item>NAZMI KASAMI</item>
    </izvorni_sadrzaj>
    <derivirana_varijabla naziv="DomainObject.Predmet.StrankaListFormatedWithAdressOIB_1">
      <item>RH, Ministarstvo financija, Porezna uprava Sisak, S. i A. Radića 30, 44000 Sisak zastupanog po punomoćniku Županijsko državno odvjetništvo u Sisku</item>
      <item>JADRANSKO OSIGURANJE d.d.</item>
      <item>NAZMI KASAMI</item>
    </derivirana_varijabla>
  </DomainObject.Predmet.StrankaListFormatedWithAdressOIB>
  <DomainObject.Predmet.StrankaListNazivFormated>
    <izvorni_sadrzaj>
      <item>RH, Ministarstvo financija, Porezna uprava Sisak</item>
      <item>JADRANSKO OSIGURANJE d.d.</item>
      <item>NAZMI KASAMI</item>
    </izvorni_sadrzaj>
    <derivirana_varijabla naziv="DomainObject.Predmet.StrankaListNazivFormated_1">
      <item>RH, Ministarstvo financija, Porezna uprava Sisak</item>
      <item>JADRANSKO OSIGURANJE d.d.</item>
      <item>NAZMI KASAMI</item>
    </derivirana_varijabla>
  </DomainObject.Predmet.StrankaListNazivFormated>
  <DomainObject.Predmet.StrankaListNazivFormatedOIB>
    <izvorni_sadrzaj>
      <item>RH, Ministarstvo financija, Porezna uprava Sisak</item>
      <item>JADRANSKO OSIGURANJE d.d.</item>
      <item>NAZMI KASAMI</item>
    </izvorni_sadrzaj>
    <derivirana_varijabla naziv="DomainObject.Predmet.StrankaListNazivFormatedOIB_1">
      <item>RH, Ministarstvo financija, Porezna uprava Sisak</item>
      <item>JADRANSKO OSIGURANJE d.d.</item>
      <item>NAZMI KASAMI</item>
    </derivirana_varijabla>
  </DomainObject.Predmet.StrankaListNazivFormatedOIB>
  <DomainObject.Predmet.ProtuStrankaListFormated>
    <izvorni_sadrzaj>
      <item>PETRA d.o.o.</item>
    </izvorni_sadrzaj>
    <derivirana_varijabla naziv="DomainObject.Predmet.ProtuStrankaListFormated_1">
      <item>PETRA d.o.o.</item>
    </derivirana_varijabla>
  </DomainObject.Predmet.ProtuStrankaListFormated>
  <DomainObject.Predmet.ProtuStrankaListFormatedOIB>
    <izvorni_sadrzaj>
      <item>PETRA d.o.o., OIB 00196810181</item>
    </izvorni_sadrzaj>
    <derivirana_varijabla naziv="DomainObject.Predmet.ProtuStrankaListFormatedOIB_1">
      <item>PETRA d.o.o., OIB 00196810181</item>
    </derivirana_varijabla>
  </DomainObject.Predmet.ProtuStrankaListFormatedOIB>
  <DomainObject.Predmet.ProtuStrankaListFormatedWithAdress>
    <izvorni_sadrzaj>
      <item>PETRA d.o.o., Nikole Tesle 8, 44000 Sisak</item>
    </izvorni_sadrzaj>
    <derivirana_varijabla naziv="DomainObject.Predmet.ProtuStrankaListFormatedWithAdress_1">
      <item>PETRA d.o.o., Nikole Tesle 8, 44000 Sisak</item>
    </derivirana_varijabla>
  </DomainObject.Predmet.ProtuStrankaListFormatedWithAdress>
  <DomainObject.Predmet.ProtuStrankaListFormatedWithAdressOIB>
    <izvorni_sadrzaj>
      <item>PETRA d.o.o., OIB 00196810181, Nikole Tesle 8, 44000 Sisak</item>
    </izvorni_sadrzaj>
    <derivirana_varijabla naziv="DomainObject.Predmet.ProtuStrankaListFormatedWithAdressOIB_1">
      <item>PETRA d.o.o., OIB 00196810181, Nikole Tesle 8, 44000 Sisak</item>
    </derivirana_varijabla>
  </DomainObject.Predmet.ProtuStrankaListFormatedWithAdressOIB>
  <DomainObject.Predmet.ProtuStrankaListNazivFormated>
    <izvorni_sadrzaj>
      <item>PETRA d.o.o.</item>
    </izvorni_sadrzaj>
    <derivirana_varijabla naziv="DomainObject.Predmet.ProtuStrankaListNazivFormated_1">
      <item>PETRA d.o.o.</item>
    </derivirana_varijabla>
  </DomainObject.Predmet.ProtuStrankaListNazivFormated>
  <DomainObject.Predmet.ProtuStrankaListNazivFormatedOIB>
    <izvorni_sadrzaj>
      <item>PETRA d.o.o., OIB 00196810181</item>
    </izvorni_sadrzaj>
    <derivirana_varijabla naziv="DomainObject.Predmet.ProtuStrankaListNazivFormatedOIB_1">
      <item>PETRA d.o.o., OIB 00196810181</item>
    </derivirana_varijabla>
  </DomainObject.Predmet.ProtuStrankaListNazivFormatedOIB>
  <DomainObject.Predmet.OstaliListFormated>
    <izvorni_sadrzaj>
      <item>Županijsko državno odvjetništvo u Sisku punomoćnik sudionika u postupku RH, Ministarstvo financija, Porezna uprava Sisak</item>
      <item>Iva Petanjek</item>
    </izvorni_sadrzaj>
    <derivirana_varijabla naziv="DomainObject.Predmet.OstaliListFormated_1">
      <item>Županijsko državno odvjetništvo u Sisku punomoćnik sudionika u postupku RH, Ministarstvo financija, Porezna uprava Sisak</item>
      <item>Iva Petanjek</item>
    </derivirana_varijabla>
  </DomainObject.Predmet.OstaliListFormated>
  <DomainObject.Predmet.OstaliListFormatedOIB>
    <izvorni_sadrzaj>
      <item>Županijsko državno odvjetništvo u Sisku punomoćnik sudionika u postupku RH, Ministarstvo financija, Porezna uprava Sisak</item>
      <item>Iva Petanjek, OIB 70764524701</item>
    </izvorni_sadrzaj>
    <derivirana_varijabla naziv="DomainObject.Predmet.OstaliListFormatedOIB_1">
      <item>Županijsko državno odvjetništvo u Sisku punomoćnik sudionika u postupku RH, Ministarstvo financija, Porezna uprava Sisak</item>
      <item>Iva Petanjek, OIB 70764524701</item>
    </derivirana_varijabla>
  </DomainObject.Predmet.OstaliListFormatedOIB>
  <DomainObject.Predmet.OstaliListFormatedWithAdress>
    <izvorni_sadrzaj>
      <item>Županijsko državno odvjetništvo u Sisku, Sisak punomoćnik sudionika u postupku RH, Ministarstvo financija, Porezna uprava Sisak</item>
      <item>Iva Petanjek, Trg Ivana Kukuljevića 9, 10000 Zagreb</item>
    </izvorni_sadrzaj>
    <derivirana_varijabla naziv="DomainObject.Predmet.OstaliListFormatedWithAdress_1">
      <item>Županijsko državno odvjetništvo u Sisku, Sisak punomoćnik sudionika u postupku RH, Ministarstvo financija, Porezna uprava Sisak</item>
      <item>Iva Petanjek, Trg Ivana Kukuljevića 9, 10000 Zagreb</item>
    </derivirana_varijabla>
  </DomainObject.Predmet.OstaliListFormatedWithAdress>
  <DomainObject.Predmet.OstaliListFormatedWithAdressOIB>
    <izvorni_sadrzaj>
      <item>Županijsko državno odvjetništvo u Sisku, Sisak punomoćnik sudionika u postupku RH, Ministarstvo financija, Porezna uprava Sisak</item>
      <item>Iva Petanjek, OIB 70764524701, Trg Ivana Kukuljevića 9, 10000 Zagreb</item>
    </izvorni_sadrzaj>
    <derivirana_varijabla naziv="DomainObject.Predmet.OstaliListFormatedWithAdressOIB_1">
      <item>Županijsko državno odvjetništvo u Sisku, Sisak punomoćnik sudionika u postupku RH, Ministarstvo financija, Porezna uprava Sisak</item>
      <item>Iva Petanjek, OIB 70764524701, Trg Ivana Kukuljevića 9, 10000 Zagreb</item>
    </derivirana_varijabla>
  </DomainObject.Predmet.OstaliListFormatedWithAdressOIB>
  <DomainObject.Predmet.OstaliListNazivFormated>
    <izvorni_sadrzaj>
      <item>Županijsko državno odvjetništvo u Sisku</item>
      <item>Iva Petanjek</item>
    </izvorni_sadrzaj>
    <derivirana_varijabla naziv="DomainObject.Predmet.OstaliListNazivFormated_1">
      <item>Županijsko državno odvjetništvo u Sisku</item>
      <item>Iva Petanjek</item>
    </derivirana_varijabla>
  </DomainObject.Predmet.OstaliListNazivFormated>
  <DomainObject.Predmet.OstaliListNazivFormatedOIB>
    <izvorni_sadrzaj>
      <item>Županijsko državno odvjetništvo u Sisku</item>
      <item>Iva Petanjek, OIB 70764524701</item>
    </izvorni_sadrzaj>
    <derivirana_varijabla naziv="DomainObject.Predmet.OstaliListNazivFormatedOIB_1">
      <item>Županijsko državno odvjetništvo u Sisku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Sisak i dr.</izvorni_sadrzaj>
    <derivirana_varijabla naziv="DomainObject.Predmet.StrankaIDrugi_1">RH, Ministarstvo financija, Porezna uprava Sisak i dr.</derivirana_varijabla>
  </DomainObject.Predmet.StrankaIDrugi>
  <DomainObject.Predmet.ProtustrankaIDrugi>
    <izvorni_sadrzaj>PETRA d.o.o.</izvorni_sadrzaj>
    <derivirana_varijabla naziv="DomainObject.Predmet.ProtustrankaIDrugi_1">PETRA d.o.o.</derivirana_varijabla>
  </DomainObject.Predmet.ProtustrankaIDrugi>
  <DomainObject.Predmet.StrankaIDrugiAdressOIB>
    <izvorni_sadrzaj>RH, Ministarstvo financija, Porezna uprava Sisak, S. i A. Radića 30, 44000 Sisak i dr.</izvorni_sadrzaj>
    <derivirana_varijabla naziv="DomainObject.Predmet.StrankaIDrugiAdressOIB_1">RH, Ministarstvo financija, Porezna uprava Sisak, S. i A. Radića 30, 44000 Sisak i dr.</derivirana_varijabla>
  </DomainObject.Predmet.StrankaIDrugiAdressOIB>
  <DomainObject.Predmet.ProtustrankaIDrugiAdressOIB>
    <izvorni_sadrzaj>PETRA d.o.o., OIB 00196810181, Nikole Tesle 8, 44000 Sisak</izvorni_sadrzaj>
    <derivirana_varijabla naziv="DomainObject.Predmet.ProtustrankaIDrugiAdressOIB_1">PETRA d.o.o., OIB 00196810181, Nikole Tesle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d.o.o.</item>
      <item>Županijsko državno odvjetništvo u Sisku</item>
      <item>RH, Ministarstvo financija, Porezna uprava Sisak</item>
      <item>JADRANSKO OSIGURANJE d.d.</item>
      <item>NAZMI KASAMI</item>
      <item>Iva Petanjek</item>
    </izvorni_sadrzaj>
    <derivirana_varijabla naziv="DomainObject.Predmet.SudioniciListNaziv_1">
      <item>PETRA d.o.o.</item>
      <item>Županijsko državno odvjetništvo u Sisku</item>
      <item>RH, Ministarstvo financija, Porezna uprava Sisak</item>
      <item>JADRANSKO OSIGURANJE d.d.</item>
      <item>NAZMI KASAMI</item>
      <item>Iva Petanjek</item>
    </derivirana_varijabla>
  </DomainObject.Predmet.SudioniciListNaziv>
  <DomainObject.Predmet.SudioniciListAdressOIB>
    <izvorni_sadrzaj>
      <item>PETRA d.o.o., OIB 00196810181, Nikole Tesle 8,44000 Sisak</item>
      <item>Županijsko državno odvjetništvo u Sisku, Sisak</item>
      <item>RH, Ministarstvo financija, Porezna uprava Sisak, S. i A. Radića 30,44000 Sisak</item>
      <item>JADRANSKO OSIGURANJE d.d.</item>
      <item>NAZMI KASAMI</item>
      <item>Iva Petanjek, OIB 70764524701, Trg Ivana Kukuljevića 9,10000 Zagreb</item>
    </izvorni_sadrzaj>
    <derivirana_varijabla naziv="DomainObject.Predmet.SudioniciListAdressOIB_1">
      <item>PETRA d.o.o., OIB 00196810181, Nikole Tesle 8,44000 Sisak</item>
      <item>Županijsko državno odvjetništvo u Sisku, Sisak</item>
      <item>RH, Ministarstvo financija, Porezna uprava Sisak, S. i A. Radića 30,44000 Sisak</item>
      <item>JADRANSKO OSIGURANJE d.d.</item>
      <item>NAZMI KASAMI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00196810181</item>
      <item>, OIB null</item>
      <item>, OIB null</item>
      <item>, OIB null</item>
      <item>, OIB null</item>
      <item>, OIB 70764524701</item>
    </izvorni_sadrzaj>
    <derivirana_varijabla naziv="DomainObject.Predmet.SudioniciListNazivOIB_1">
      <item>, OIB 00196810181</item>
      <item>, OIB null</item>
      <item>, OIB null</item>
      <item>, OIB null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872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2016-01-08T10:38:00Z</dcterms:created>
  <dc:creator>Mihael Kovačić</dc:creator>
  <cp:lastModifiedBy>Sonja Pilić</cp:lastModifiedBy>
  <cp:lastPrinted>2016-01-08T10:39:00Z</cp:lastPrinted>
  <dcterms:modified xmlns:xsi="http://www.w3.org/2001/XMLSchema-instance" xsi:type="dcterms:W3CDTF">2016-01-08T10:40:00Z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