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44c2" w14:paraId="b3044c2" w:rsidRDefault="005018A4" w:rsidP="00E32643" w:rsidR="005018A4" w:rsidRPr="00A96979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A969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A9697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A96979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A96979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A969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A96979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A969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A96979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A969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A96979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A96979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A969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A969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6979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A969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6979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A969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A969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6979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A96979">
        <w:rPr>
          <w:rFonts w:cs="Times New Roman" w:hAnsi="Times New Roman" w:ascii="Times New Roman"/>
          <w:sz w:val="24"/>
          <w:szCs w:val="24"/>
        </w:rPr>
        <w:t>Zagrebu</w:t>
      </w:r>
      <w:r w:rsidRPr="00A96979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A96979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A96979">
        <w:rPr>
          <w:rFonts w:cs="Times New Roman" w:hAnsi="Times New Roman" w:ascii="Times New Roman"/>
          <w:sz w:val="24"/>
          <w:szCs w:val="24"/>
        </w:rPr>
        <w:t>,</w:t>
      </w:r>
      <w:r w:rsidR="005018A4" w:rsidRPr="00A96979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A96979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A96979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A96979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A96979">
        <w:rPr>
          <w:rFonts w:cs="Times New Roman" w:hAnsi="Times New Roman" w:ascii="Times New Roman"/>
          <w:sz w:val="24"/>
          <w:szCs w:val="24"/>
        </w:rPr>
        <w:t>16. srpnja</w:t>
      </w:r>
      <w:r w:rsidR="0044483C" w:rsidRPr="00A96979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A96979">
        <w:rPr>
          <w:rFonts w:cs="Times New Roman" w:hAnsi="Times New Roman" w:ascii="Times New Roman"/>
          <w:sz w:val="24"/>
          <w:szCs w:val="24"/>
        </w:rPr>
        <w:t>2018</w:t>
      </w:r>
      <w:r w:rsidRPr="00A96979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A96979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A969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A969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697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A969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8047AE" w:rsidR="00C337A9" w:rsidRPr="00A96979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A96979">
        <w:t>Određuje se prodaja nekretnina</w:t>
      </w:r>
      <w:r w:rsidR="00EA5A55" w:rsidRPr="00A96979">
        <w:t xml:space="preserve"> stečajnog dužnika </w:t>
      </w:r>
      <w:r w:rsidR="00C337A9" w:rsidRPr="00A96979">
        <w:t>NIVA INŽENJERING d.o.o. iz Zagreba, Gradišćanska 34, OIB: 78742307417, MBS: 080017351</w:t>
      </w:r>
      <w:r w:rsidR="00EA5A55" w:rsidRPr="00A96979">
        <w:t xml:space="preserve"> u stečajnom postupku primjenom pravila o ovrsi i to</w:t>
      </w:r>
      <w:r w:rsidR="005018A4" w:rsidRPr="00A96979">
        <w:t xml:space="preserve">: </w:t>
      </w:r>
      <w:r w:rsidR="008047AE" w:rsidRPr="00A96979">
        <w:t xml:space="preserve">Nekretnina upisana u zemljišne knjige Općinskog građanskog suda u Zagrebu, Zemljišnoknjižni odjel Zagreb, u zk.ul.br. 25409 k.o. Grad Zagreb, z.k.č.br. 2502/18, koja čini ZK tijelo II – 125. Suvlasnički dio: 0,87/100 ETAŽNO VLASNIŠTVO (E-125), </w:t>
      </w:r>
      <w:r w:rsidR="008047AE" w:rsidRPr="00A96979">
        <w:rPr>
          <w:rFonts w:eastAsia="Calibri"/>
          <w:lang w:eastAsia="en-US"/>
        </w:rPr>
        <w:t>Garaža oznake 131 na nivou (-2) objekta, površine 26,67 m2, tržišne vrijednosti 210.000,00 kn</w:t>
      </w:r>
      <w:r w:rsidR="00D32037" w:rsidRPr="00A96979">
        <w:rPr>
          <w:rFonts w:eastAsia="Calibri"/>
          <w:lang w:eastAsia="en-US"/>
        </w:rPr>
        <w:t xml:space="preserve">, </w:t>
      </w:r>
      <w:r w:rsidR="00B6594C" w:rsidRPr="00A96979">
        <w:t xml:space="preserve">na kojem postoji razlučno pravo </w:t>
      </w:r>
      <w:r w:rsidR="00B677D7" w:rsidRPr="00A96979">
        <w:t>H-ABDUC</w:t>
      </w:r>
      <w:r w:rsidR="0092426C" w:rsidRPr="00A96979">
        <w:t xml:space="preserve">O d.o.o., Slavonska avenija 6a, </w:t>
      </w:r>
      <w:r w:rsidR="00B677D7" w:rsidRPr="00A96979">
        <w:t>Zagreb</w:t>
      </w:r>
      <w:r w:rsidR="00B6594C" w:rsidRPr="00A96979">
        <w:t>,</w:t>
      </w:r>
      <w:r w:rsidR="0092426C" w:rsidRPr="00A96979">
        <w:t xml:space="preserve"> OIB: 13667298928</w:t>
      </w:r>
      <w:r w:rsidR="000549AC" w:rsidRPr="00A96979">
        <w:t>.</w:t>
      </w:r>
      <w:r w:rsidR="00B6594C" w:rsidRPr="00A96979">
        <w:t xml:space="preserve"> </w:t>
      </w:r>
    </w:p>
    <w:p w:rsidRDefault="00C337A9" w:rsidP="00E32643" w:rsidR="00EA5A55" w:rsidRPr="00A96979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96979">
        <w:rPr>
          <w:rFonts w:cs="Times New Roman" w:hAnsi="Times New Roman" w:ascii="Times New Roman"/>
          <w:sz w:val="24"/>
          <w:szCs w:val="24"/>
        </w:rPr>
        <w:t>Z</w:t>
      </w:r>
      <w:r w:rsidR="00EA5A55" w:rsidRPr="00A96979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A969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A96979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96979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A969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A96979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96979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A96979">
        <w:rPr>
          <w:rFonts w:cs="Times New Roman" w:hAnsi="Times New Roman" w:ascii="Times New Roman"/>
          <w:sz w:val="24"/>
          <w:szCs w:val="24"/>
        </w:rPr>
        <w:t>Općinskom</w:t>
      </w:r>
      <w:r w:rsidR="00C337A9" w:rsidRPr="00A96979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A96979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A96979">
        <w:rPr>
          <w:rFonts w:cs="Times New Roman" w:hAnsi="Times New Roman" w:ascii="Times New Roman"/>
          <w:sz w:val="24"/>
          <w:szCs w:val="24"/>
        </w:rPr>
        <w:t>Zagrebu</w:t>
      </w:r>
      <w:r w:rsidR="001D0EF0" w:rsidRPr="00A96979">
        <w:rPr>
          <w:rFonts w:cs="Times New Roman" w:hAnsi="Times New Roman" w:ascii="Times New Roman"/>
          <w:sz w:val="24"/>
          <w:szCs w:val="24"/>
        </w:rPr>
        <w:t>, ZK odjelu</w:t>
      </w:r>
      <w:r w:rsidRPr="00A96979">
        <w:rPr>
          <w:rFonts w:cs="Times New Roman" w:hAnsi="Times New Roman" w:ascii="Times New Roman"/>
          <w:sz w:val="24"/>
          <w:szCs w:val="24"/>
        </w:rPr>
        <w:t>,</w:t>
      </w:r>
      <w:r w:rsidR="00EC2A2E" w:rsidRPr="00A96979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A96979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A96979">
        <w:rPr>
          <w:rFonts w:cs="Times New Roman" w:hAnsi="Times New Roman" w:ascii="Times New Roman"/>
          <w:sz w:val="24"/>
          <w:szCs w:val="24"/>
        </w:rPr>
        <w:t>na nekretninama</w:t>
      </w:r>
      <w:r w:rsidRPr="00A96979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A969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A969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6979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A969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A969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6979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A96979">
        <w:rPr>
          <w:rFonts w:cs="Times New Roman" w:hAnsi="Times New Roman" w:ascii="Times New Roman"/>
          <w:sz w:val="24"/>
          <w:szCs w:val="24"/>
        </w:rPr>
        <w:t>,</w:t>
      </w:r>
      <w:r w:rsidRPr="00A96979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A96979">
        <w:rPr>
          <w:rFonts w:cs="Times New Roman" w:hAnsi="Times New Roman" w:ascii="Times New Roman"/>
          <w:sz w:val="24"/>
          <w:szCs w:val="24"/>
        </w:rPr>
        <w:t>,</w:t>
      </w:r>
      <w:r w:rsidRPr="00A96979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A96979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A96979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A96979">
        <w:rPr>
          <w:rFonts w:cs="Times New Roman" w:hAnsi="Times New Roman" w:ascii="Times New Roman"/>
          <w:sz w:val="24"/>
          <w:szCs w:val="24"/>
        </w:rPr>
        <w:t>, 104/17</w:t>
      </w:r>
      <w:r w:rsidRPr="00A96979">
        <w:rPr>
          <w:rFonts w:cs="Times New Roman" w:hAnsi="Times New Roman" w:ascii="Times New Roman"/>
          <w:sz w:val="24"/>
          <w:szCs w:val="24"/>
        </w:rPr>
        <w:t>)</w:t>
      </w:r>
      <w:r w:rsidR="001D0EF0" w:rsidRPr="00A96979">
        <w:rPr>
          <w:rFonts w:cs="Times New Roman" w:hAnsi="Times New Roman" w:ascii="Times New Roman"/>
          <w:sz w:val="24"/>
          <w:szCs w:val="24"/>
        </w:rPr>
        <w:t xml:space="preserve">, </w:t>
      </w:r>
      <w:r w:rsidRPr="00A96979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A96979">
        <w:rPr>
          <w:rFonts w:cs="Times New Roman" w:hAnsi="Times New Roman" w:ascii="Times New Roman"/>
          <w:sz w:val="24"/>
          <w:szCs w:val="24"/>
        </w:rPr>
        <w:t>,</w:t>
      </w:r>
      <w:r w:rsidRPr="00A96979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A96979">
        <w:rPr>
          <w:rFonts w:cs="Times New Roman" w:hAnsi="Times New Roman" w:ascii="Times New Roman"/>
          <w:sz w:val="24"/>
          <w:szCs w:val="24"/>
        </w:rPr>
        <w:t>stečajno</w:t>
      </w:r>
      <w:r w:rsidR="00C337A9" w:rsidRPr="00A96979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A96979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A96979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A96979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A96979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A969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A969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6979">
        <w:rPr>
          <w:rFonts w:cs="Times New Roman" w:hAnsi="Times New Roman" w:ascii="Times New Roman"/>
          <w:sz w:val="24"/>
          <w:szCs w:val="24"/>
        </w:rPr>
        <w:t>U Zagrebu</w:t>
      </w:r>
      <w:r w:rsidR="00EA5A55" w:rsidRPr="00A96979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A96979">
        <w:rPr>
          <w:rFonts w:cs="Times New Roman" w:hAnsi="Times New Roman" w:ascii="Times New Roman"/>
          <w:sz w:val="24"/>
          <w:szCs w:val="24"/>
        </w:rPr>
        <w:t>16. srpnja</w:t>
      </w:r>
      <w:r w:rsidR="00C337A9" w:rsidRPr="00A96979">
        <w:rPr>
          <w:rFonts w:cs="Times New Roman" w:hAnsi="Times New Roman" w:ascii="Times New Roman"/>
          <w:sz w:val="24"/>
          <w:szCs w:val="24"/>
        </w:rPr>
        <w:t xml:space="preserve"> 2018</w:t>
      </w:r>
      <w:r w:rsidRPr="00A96979">
        <w:rPr>
          <w:rFonts w:cs="Times New Roman" w:hAnsi="Times New Roman" w:ascii="Times New Roman"/>
          <w:sz w:val="24"/>
          <w:szCs w:val="24"/>
        </w:rPr>
        <w:t>.</w:t>
      </w:r>
      <w:r w:rsidR="00817FE3" w:rsidRPr="00A9697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A9697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96979">
        <w:rPr>
          <w:rFonts w:cs="Times New Roman" w:hAnsi="Times New Roman" w:ascii="Times New Roman"/>
          <w:sz w:val="24"/>
          <w:szCs w:val="24"/>
        </w:rPr>
        <w:tab/>
      </w:r>
      <w:r w:rsidRPr="00A96979">
        <w:rPr>
          <w:rFonts w:cs="Times New Roman" w:hAnsi="Times New Roman" w:ascii="Times New Roman"/>
          <w:sz w:val="24"/>
          <w:szCs w:val="24"/>
        </w:rPr>
        <w:tab/>
      </w:r>
      <w:r w:rsidR="00F56D02" w:rsidRPr="00A96979">
        <w:rPr>
          <w:rFonts w:cs="Times New Roman" w:hAnsi="Times New Roman" w:ascii="Times New Roman"/>
          <w:sz w:val="24"/>
          <w:szCs w:val="24"/>
        </w:rPr>
        <w:tab/>
      </w:r>
      <w:r w:rsidR="00B1648A" w:rsidRPr="00A96979">
        <w:rPr>
          <w:rFonts w:cs="Times New Roman" w:hAnsi="Times New Roman" w:ascii="Times New Roman"/>
          <w:sz w:val="24"/>
          <w:szCs w:val="24"/>
        </w:rPr>
        <w:tab/>
      </w:r>
      <w:r w:rsidR="00B1648A" w:rsidRPr="00A96979">
        <w:rPr>
          <w:rFonts w:cs="Times New Roman" w:hAnsi="Times New Roman" w:ascii="Times New Roman"/>
          <w:sz w:val="24"/>
          <w:szCs w:val="24"/>
        </w:rPr>
        <w:tab/>
      </w:r>
      <w:r w:rsidR="00B1648A" w:rsidRPr="00A96979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A96979" w:rsidRPr="00A96979">
      <w:pPr>
        <w:pStyle w:val="Uvuenotijeloteksta"/>
        <w:ind w:firstLine="141" w:left="1983"/>
        <w:jc w:val="right"/>
      </w:pPr>
      <w:r w:rsidRPr="00A96979">
        <w:t>Vesna Sremac Šoštar</w:t>
      </w:r>
      <w:r w:rsidR="00A96979" w:rsidRPr="00A96979">
        <w:t>,v.r.</w:t>
      </w:r>
    </w:p>
    <w:p w:rsidRDefault="00A96979" w:rsidP="00D338FD" w:rsidR="00A96979" w:rsidRPr="00A96979">
      <w:pPr>
        <w:pStyle w:val="Uvuenotijeloteksta"/>
        <w:ind w:firstLine="141" w:left="1983"/>
        <w:jc w:val="right"/>
      </w:pPr>
      <w:r w:rsidRPr="00A96979">
        <w:t>Za točnost otpravka</w:t>
      </w:r>
    </w:p>
    <w:p w:rsidRDefault="00A96979" w:rsidP="00817FE3" w:rsidR="00B1648A" w:rsidRPr="00A9697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96979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A969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A969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A969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A969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A969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A969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6979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A969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6979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A96979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A96979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A969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A96979" w:rsidR="00EA5A55" w:rsidRPr="00A9697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96979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A96979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0096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097801">
      <w:rPr>
        <w:rFonts w:cs="Times New Roman" w:hAnsi="Times New Roman" w:ascii="Times New Roman"/>
        <w:sz w:val="24"/>
        <w:szCs w:val="24"/>
      </w:rPr>
      <w:t>218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97801"/>
    <w:rsid w:val="000A7A58"/>
    <w:rsid w:val="000E038C"/>
    <w:rsid w:val="000E6FB3"/>
    <w:rsid w:val="000F5F18"/>
    <w:rsid w:val="0010758B"/>
    <w:rsid w:val="00150B51"/>
    <w:rsid w:val="001752DD"/>
    <w:rsid w:val="001D0EF0"/>
    <w:rsid w:val="002037E7"/>
    <w:rsid w:val="00232BA7"/>
    <w:rsid w:val="00255630"/>
    <w:rsid w:val="002A5838"/>
    <w:rsid w:val="002B4FBD"/>
    <w:rsid w:val="002C7AE9"/>
    <w:rsid w:val="003042FB"/>
    <w:rsid w:val="003E497C"/>
    <w:rsid w:val="00414B1E"/>
    <w:rsid w:val="0044483C"/>
    <w:rsid w:val="00492DA8"/>
    <w:rsid w:val="00496CF2"/>
    <w:rsid w:val="004C61FD"/>
    <w:rsid w:val="005018A4"/>
    <w:rsid w:val="005239C5"/>
    <w:rsid w:val="00550AB0"/>
    <w:rsid w:val="00580071"/>
    <w:rsid w:val="00587551"/>
    <w:rsid w:val="00602ED5"/>
    <w:rsid w:val="006B749C"/>
    <w:rsid w:val="006F4E0B"/>
    <w:rsid w:val="007D6D79"/>
    <w:rsid w:val="007F62A2"/>
    <w:rsid w:val="008047AE"/>
    <w:rsid w:val="00817FE3"/>
    <w:rsid w:val="00867B4F"/>
    <w:rsid w:val="008F5504"/>
    <w:rsid w:val="008F7260"/>
    <w:rsid w:val="0092426C"/>
    <w:rsid w:val="00983944"/>
    <w:rsid w:val="00A03A2B"/>
    <w:rsid w:val="00A734E4"/>
    <w:rsid w:val="00A96979"/>
    <w:rsid w:val="00AA3504"/>
    <w:rsid w:val="00AB2B9D"/>
    <w:rsid w:val="00AD2805"/>
    <w:rsid w:val="00AD29EE"/>
    <w:rsid w:val="00B1648A"/>
    <w:rsid w:val="00B6594C"/>
    <w:rsid w:val="00B677D7"/>
    <w:rsid w:val="00BA009B"/>
    <w:rsid w:val="00BE062B"/>
    <w:rsid w:val="00BE166A"/>
    <w:rsid w:val="00C337A9"/>
    <w:rsid w:val="00C50913"/>
    <w:rsid w:val="00C759B6"/>
    <w:rsid w:val="00C963CD"/>
    <w:rsid w:val="00CA2B00"/>
    <w:rsid w:val="00CD24CA"/>
    <w:rsid w:val="00D0096C"/>
    <w:rsid w:val="00D11DC0"/>
    <w:rsid w:val="00D32037"/>
    <w:rsid w:val="00DD0026"/>
    <w:rsid w:val="00DF592F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A793B"/>
    <w:rsid w:val="00FB061C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96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9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697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69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69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A96979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7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96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9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697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69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69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A96979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7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E2090-C22B-4CD9-B1E1-75002A47E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2018-07-16T07:16:00Z</dcterms:created>
  <dc:creator>Lea</dc:creator>
  <cp:lastModifiedBy>Matea Bizjak</cp:lastModifiedBy>
  <cp:lastPrinted>2018-07-16T09:03:00Z</cp:lastPrinted>
  <dcterms:modified xmlns:xsi="http://www.w3.org/2001/XMLSchema-instance" xsi:type="dcterms:W3CDTF">2018-07-16T09:03:00Z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zakon-131.docx)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