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dcb9" w14:paraId="e51dcb9" w:rsidRDefault="008075C5" w:rsidP="00910611" w:rsidR="008075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5C5" w:rsidP="00910611" w:rsidR="008075C5">
      <w:r>
        <w:rPr>
          <w:rFonts w:eastAsia="MS Mincho"/>
        </w:rPr>
        <w:t>REPUBLIKA HRVATSKA</w:t>
      </w:r>
    </w:p>
    <w:p w:rsidRDefault="008075C5" w:rsidP="00910611" w:rsidR="008075C5">
      <w:r>
        <w:rPr>
          <w:rFonts w:eastAsia="MS Mincho"/>
        </w:rPr>
        <w:t>TRGOVAČKI SUD U RIJECI</w:t>
      </w:r>
    </w:p>
    <w:p w:rsidRDefault="008075C5" w:rsidR="008075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D2FF9" w:rsidP="009D2FF9" w:rsidR="009D2FF9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294DF3">
        <w:t>KRONUS jednostavno društvo s ograničenom odgovornošću za pružanje usluga i trgovinu Crikvenica (Grad Crikvenica), Šupera 3, OIB: 13677021805, MBS: 040349404</w:t>
      </w:r>
      <w:r>
        <w:t xml:space="preserve">,  dana </w:t>
      </w:r>
      <w:r w:rsidR="00294DF3">
        <w:t>7</w:t>
      </w:r>
      <w:r>
        <w:t xml:space="preserve">. prosinca 2017.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8075C5">
        <w:t xml:space="preserve"> </w:t>
      </w:r>
      <w:r w:rsidRPr="009F41CE">
        <w:t>i</w:t>
      </w:r>
      <w:r w:rsidR="008075C5">
        <w:t xml:space="preserve"> </w:t>
      </w:r>
      <w:r w:rsidRPr="009F41CE">
        <w:t>j</w:t>
      </w:r>
      <w:r w:rsidR="008075C5">
        <w:t xml:space="preserve"> </w:t>
      </w:r>
      <w:r w:rsidRPr="009F41CE">
        <w:t>e</w:t>
      </w:r>
      <w:r w:rsidR="008075C5">
        <w:t xml:space="preserve"> </w:t>
      </w:r>
      <w:r w:rsidRPr="009F41CE">
        <w:t>š</w:t>
      </w:r>
      <w:r w:rsidR="008075C5">
        <w:t xml:space="preserve"> </w:t>
      </w:r>
      <w:r w:rsidRPr="009F41CE">
        <w:t>i</w:t>
      </w:r>
      <w:r w:rsidR="008075C5">
        <w:t xml:space="preserve"> </w:t>
      </w:r>
      <w:r w:rsidRPr="009F41CE">
        <w:t>o</w:t>
      </w:r>
      <w:r w:rsidR="008075C5">
        <w:t xml:space="preserve">  </w:t>
      </w:r>
      <w:r w:rsidRPr="009F41CE">
        <w:t xml:space="preserve"> j</w:t>
      </w:r>
      <w:r w:rsidR="008075C5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294DF3">
        <w:t>KRONUS jednostavno društvo s ograničenom odgovornošću za pružanje usluga i trgovinu Crikvenica (Grad Crikvenica), Šupera 3, OIB: 13677021805, MBS: 040349404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294DF3">
        <w:t>7</w:t>
      </w:r>
      <w:r w:rsidR="009D2FF9">
        <w:t>. prosinca</w:t>
      </w:r>
      <w:r w:rsidR="002F3701">
        <w:t xml:space="preserve"> 2017</w:t>
      </w:r>
      <w:r w:rsidRPr="009F41CE">
        <w:t xml:space="preserve">. u </w:t>
      </w:r>
      <w:r w:rsidR="008075C5">
        <w:t>8</w:t>
      </w:r>
      <w:r w:rsidRPr="009F41CE">
        <w:t>,</w:t>
      </w:r>
      <w:r w:rsidR="009D2FF9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294DF3">
      <w:pPr>
        <w:numPr>
          <w:ilvl w:val="0"/>
          <w:numId w:val="1"/>
        </w:numPr>
        <w:jc w:val="both"/>
        <w:rPr>
          <w:bCs/>
        </w:rPr>
      </w:pPr>
      <w:r w:rsidRPr="00294DF3">
        <w:t xml:space="preserve">Za stečajnog upravitelja imenuje se </w:t>
      </w:r>
      <w:r w:rsidR="00294DF3" w:rsidRPr="00294DF3">
        <w:rPr>
          <w:bCs/>
        </w:rPr>
        <w:t>Višnja Rosenberg Volarić, OIB: 15817119198, Ciottina 24, Rijeka</w:t>
      </w:r>
      <w:r w:rsidR="0081532F" w:rsidRPr="00294DF3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294DF3">
        <w:t>KRONUS jednostavno društvo s ograničenom odgovornošću za pružanje usluga i trgovinu Crikvenica (Grad Crikvenica), Šupera 3, OIB: 13677021805, MBS: 040349404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294DF3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294DF3">
        <w:rPr>
          <w:bCs/>
        </w:rPr>
        <w:t>upravitelja</w:t>
      </w:r>
      <w:r w:rsidR="00431C46" w:rsidRPr="00294DF3">
        <w:rPr>
          <w:bCs/>
        </w:rPr>
        <w:t xml:space="preserve"> </w:t>
      </w:r>
      <w:r w:rsidR="00294DF3" w:rsidRPr="00294DF3">
        <w:rPr>
          <w:bCs/>
        </w:rPr>
        <w:t>Višnje Rosenberg Volarić, OIB: 15817119198, Ciottina 24, Rijeka</w:t>
      </w:r>
      <w:r w:rsidR="00BC6870" w:rsidRPr="00294DF3">
        <w:rPr>
          <w:bCs/>
        </w:rPr>
        <w:t xml:space="preserve"> </w:t>
      </w:r>
      <w:r w:rsidRPr="00294DF3">
        <w:rPr>
          <w:bCs/>
        </w:rPr>
        <w:t>određena rješenjem ovog suda posl. br. 14 St-</w:t>
      </w:r>
      <w:r w:rsidR="009D2FF9" w:rsidRPr="00294DF3">
        <w:rPr>
          <w:bCs/>
        </w:rPr>
        <w:t>10</w:t>
      </w:r>
      <w:r w:rsidR="00294DF3">
        <w:rPr>
          <w:bCs/>
        </w:rPr>
        <w:t>8</w:t>
      </w:r>
      <w:r w:rsidRPr="00294DF3">
        <w:rPr>
          <w:bCs/>
        </w:rPr>
        <w:t>/201</w:t>
      </w:r>
      <w:r w:rsidR="009D2FF9" w:rsidRPr="00294DF3">
        <w:rPr>
          <w:bCs/>
        </w:rPr>
        <w:t>7</w:t>
      </w:r>
      <w:r w:rsidR="00E73190" w:rsidRPr="00294DF3">
        <w:rPr>
          <w:bCs/>
        </w:rPr>
        <w:t>-</w:t>
      </w:r>
      <w:r w:rsidR="00294DF3">
        <w:rPr>
          <w:bCs/>
        </w:rPr>
        <w:t>8</w:t>
      </w:r>
      <w:r w:rsidRPr="00294DF3">
        <w:rPr>
          <w:bCs/>
        </w:rPr>
        <w:t xml:space="preserve"> od </w:t>
      </w:r>
      <w:r w:rsidR="00046056" w:rsidRPr="00294DF3">
        <w:rPr>
          <w:bCs/>
        </w:rPr>
        <w:t>2</w:t>
      </w:r>
      <w:r w:rsidR="00294DF3">
        <w:rPr>
          <w:bCs/>
        </w:rPr>
        <w:t>9</w:t>
      </w:r>
      <w:r w:rsidR="00046056" w:rsidRPr="00294DF3">
        <w:rPr>
          <w:bCs/>
        </w:rPr>
        <w:t xml:space="preserve">. </w:t>
      </w:r>
      <w:r w:rsidR="009D2FF9" w:rsidRPr="00294DF3">
        <w:rPr>
          <w:bCs/>
        </w:rPr>
        <w:t>lip</w:t>
      </w:r>
      <w:r w:rsidR="00046056" w:rsidRPr="00294DF3">
        <w:rPr>
          <w:bCs/>
        </w:rPr>
        <w:t>nja 2017</w:t>
      </w:r>
      <w:r w:rsidR="00C75FB4" w:rsidRPr="00294DF3">
        <w:rPr>
          <w:bCs/>
        </w:rPr>
        <w:t>. godine</w:t>
      </w:r>
      <w:r w:rsidRPr="00294DF3"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9D2FF9">
        <w:t>9. veljače</w:t>
      </w:r>
      <w:r w:rsidR="002F3701">
        <w:t xml:space="preserve"> 201</w:t>
      </w:r>
      <w:r w:rsidR="009D2FF9">
        <w:t>7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294DF3">
        <w:t>KRONUS jednostavno društvo s ograničenom odgovornošću za pružanje usluga i trgovinu Crikvenica (Grad Crikvenica), Šupera 3, OIB: 13677021805, MBS: 040349404</w:t>
      </w:r>
      <w:r w:rsidRPr="009F41CE">
        <w:t xml:space="preserve">. </w:t>
      </w:r>
    </w:p>
    <w:p w:rsidRDefault="006830EE" w:rsidP="00360BE2" w:rsidR="006830EE" w:rsidRPr="00294DF3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D2FF9">
        <w:rPr>
          <w:bCs/>
        </w:rPr>
        <w:t>10</w:t>
      </w:r>
      <w:r w:rsidR="00294DF3">
        <w:rPr>
          <w:bCs/>
        </w:rPr>
        <w:t>8</w:t>
      </w:r>
      <w:r w:rsidR="002F3701">
        <w:rPr>
          <w:bCs/>
        </w:rPr>
        <w:t>/201</w:t>
      </w:r>
      <w:r w:rsidR="009D2FF9">
        <w:rPr>
          <w:bCs/>
        </w:rPr>
        <w:t>7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BC6870">
        <w:rPr>
          <w:bCs/>
        </w:rPr>
        <w:t xml:space="preserve">1. </w:t>
      </w:r>
      <w:r w:rsidR="009D2FF9">
        <w:rPr>
          <w:bCs/>
        </w:rPr>
        <w:t>lipnja 2017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294DF3">
        <w:t>KRONUS jednostavno društvo s ograničenom odgovornošću za pružanje usluga i trgovinu Crikvenica (Grad Crikvenica), Šupera 3, OIB: 13677021805, MBS: 040349404</w:t>
      </w:r>
      <w:r w:rsidR="00CE2D29">
        <w:t xml:space="preserve">, a rješenjem posl. br. </w:t>
      </w:r>
      <w:r w:rsidR="00C75FB4" w:rsidRPr="0082679B">
        <w:rPr>
          <w:bCs/>
        </w:rPr>
        <w:t xml:space="preserve">14 </w:t>
      </w:r>
      <w:r w:rsidR="00C75FB4" w:rsidRPr="00302F4A">
        <w:rPr>
          <w:bCs/>
        </w:rPr>
        <w:t>St-</w:t>
      </w:r>
      <w:r w:rsidR="009D2FF9">
        <w:rPr>
          <w:bCs/>
        </w:rPr>
        <w:t>10</w:t>
      </w:r>
      <w:r w:rsidR="00294DF3">
        <w:rPr>
          <w:bCs/>
        </w:rPr>
        <w:t>8</w:t>
      </w:r>
      <w:r w:rsidR="009D2FF9">
        <w:rPr>
          <w:bCs/>
        </w:rPr>
        <w:t>/2017-</w:t>
      </w:r>
      <w:r w:rsidR="00294DF3">
        <w:rPr>
          <w:bCs/>
        </w:rPr>
        <w:t>8</w:t>
      </w:r>
      <w:r w:rsidR="00C75FB4" w:rsidRPr="00302F4A">
        <w:rPr>
          <w:bCs/>
        </w:rPr>
        <w:t xml:space="preserve"> od </w:t>
      </w:r>
      <w:r w:rsidR="00294DF3">
        <w:rPr>
          <w:bCs/>
        </w:rPr>
        <w:t>29. lipnja</w:t>
      </w:r>
      <w:r w:rsidR="00F738A5" w:rsidRPr="00302F4A">
        <w:rPr>
          <w:bCs/>
        </w:rPr>
        <w:t xml:space="preserve"> 201</w:t>
      </w:r>
      <w:r w:rsidR="00302F4A" w:rsidRPr="00302F4A">
        <w:rPr>
          <w:bCs/>
        </w:rPr>
        <w:t>7</w:t>
      </w:r>
      <w:r w:rsidR="00C75FB4" w:rsidRPr="00302F4A">
        <w:rPr>
          <w:bCs/>
        </w:rPr>
        <w:t xml:space="preserve">. godine </w:t>
      </w:r>
      <w:r w:rsidR="00AD626D" w:rsidRPr="00302F4A">
        <w:t xml:space="preserve">imenovan privremeni stečajni </w:t>
      </w:r>
      <w:r w:rsidR="00AD626D" w:rsidRPr="00294DF3">
        <w:t xml:space="preserve">upravitelj </w:t>
      </w:r>
      <w:r w:rsidR="00294DF3" w:rsidRPr="00294DF3">
        <w:rPr>
          <w:bCs/>
        </w:rPr>
        <w:t>Višnja Rosenberg Volarić, OIB: 15817119198, Ciottina 24, Rijeka</w:t>
      </w:r>
      <w:r w:rsidR="00180CE9" w:rsidRPr="00294DF3">
        <w:t>.</w:t>
      </w:r>
    </w:p>
    <w:p w:rsidRDefault="00180CE9" w:rsidP="00360BE2" w:rsidR="00180CE9" w:rsidRPr="009F41CE">
      <w:pPr>
        <w:jc w:val="both"/>
        <w:rPr>
          <w:bCs/>
        </w:rPr>
      </w:pPr>
      <w:r w:rsidRPr="00294DF3">
        <w:tab/>
      </w:r>
      <w:r w:rsidRPr="00294DF3">
        <w:tab/>
      </w:r>
      <w:r w:rsidR="00B04834" w:rsidRPr="00294DF3">
        <w:t xml:space="preserve">Tijekom prethodnog postupka je sud uvidom u </w:t>
      </w:r>
      <w:r w:rsidR="002F3701" w:rsidRPr="00294DF3">
        <w:t>prijedlog i podnesak</w:t>
      </w:r>
      <w:r w:rsidR="00B04834" w:rsidRPr="00294DF3">
        <w:t xml:space="preserve"> Financijske agencije od </w:t>
      </w:r>
      <w:r w:rsidR="00294DF3">
        <w:t>9</w:t>
      </w:r>
      <w:r w:rsidR="009D2FF9" w:rsidRPr="00294DF3">
        <w:t>. lipnja</w:t>
      </w:r>
      <w:r w:rsidR="00CE2D29" w:rsidRPr="00294DF3">
        <w:t xml:space="preserve"> 201</w:t>
      </w:r>
      <w:r w:rsidR="009D2FF9" w:rsidRPr="00294DF3">
        <w:t>7</w:t>
      </w:r>
      <w:r w:rsidR="002F3701" w:rsidRPr="00294DF3">
        <w:t>. godine</w:t>
      </w:r>
      <w:r w:rsidR="00294DF3">
        <w:t>, kao i uvidom u podatke Financijske agencije</w:t>
      </w:r>
      <w:r w:rsidR="00CE2D29" w:rsidRPr="00294DF3">
        <w:t xml:space="preserve"> </w:t>
      </w:r>
      <w:r w:rsidR="00B04834" w:rsidRPr="00294DF3">
        <w:t>utvrdio da je dužnik nesposoban za plaćanje</w:t>
      </w:r>
      <w:r w:rsidR="00880189" w:rsidRPr="00294DF3">
        <w:rPr>
          <w:bCs/>
        </w:rPr>
        <w:t>,</w:t>
      </w:r>
      <w:r w:rsidR="00880189" w:rsidRPr="009F41CE">
        <w:rPr>
          <w:bCs/>
        </w:rPr>
        <w:t xml:space="preserve">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9D2FF9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D2FF9">
        <w:rPr>
          <w:bCs/>
        </w:rPr>
        <w:t>11. listopada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294DF3">
        <w:rPr>
          <w:bCs/>
        </w:rPr>
        <w:t>25</w:t>
      </w:r>
      <w:r w:rsidR="00302F4A">
        <w:rPr>
          <w:bCs/>
        </w:rPr>
        <w:t>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4534EF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294DF3">
        <w:rPr>
          <w:bCs/>
        </w:rPr>
        <w:t>7</w:t>
      </w:r>
      <w:r w:rsidR="009D2FF9">
        <w:rPr>
          <w:bCs/>
        </w:rPr>
        <w:t>. prosinca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347" w:rsidR="00B37347">
      <w:r>
        <w:separator/>
      </w:r>
    </w:p>
  </w:endnote>
  <w:endnote w:id="0" w:type="continuationSeparator">
    <w:p w:rsidRDefault="00B37347" w:rsidR="00B37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9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347" w:rsidR="00B37347">
      <w:r>
        <w:separator/>
      </w:r>
    </w:p>
  </w:footnote>
  <w:footnote w:id="0" w:type="continuationSeparator">
    <w:p w:rsidRDefault="00B37347" w:rsidR="00B373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D2FF9">
      <w:t>10</w:t>
    </w:r>
    <w:r w:rsidR="00294DF3">
      <w:t>8</w:t>
    </w:r>
    <w:r w:rsidR="009D2FF9">
      <w:t>/2017-1</w:t>
    </w:r>
    <w:r w:rsidR="00294DF3">
      <w:t>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05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5416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DF3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59"/>
    <w:rsid w:val="002F396E"/>
    <w:rsid w:val="002F7C86"/>
    <w:rsid w:val="00300144"/>
    <w:rsid w:val="003004B2"/>
    <w:rsid w:val="00300DA2"/>
    <w:rsid w:val="00301105"/>
    <w:rsid w:val="00302F4A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356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C2F"/>
    <w:rsid w:val="008066E9"/>
    <w:rsid w:val="008075C5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FF9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37347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75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75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75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75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0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KRONUS j.d.o.o.</izvorni_sadrzaj>
    <derivirana_varijabla naziv="DomainObject.Predmet.ProtustrankaFormated_1">  KRONUS j.d.o.o.</derivirana_varijabla>
  </DomainObject.Predmet.ProtustrankaFormated>
  <DomainObject.Predmet.ProtustrankaFormatedOIB>
    <izvorni_sadrzaj>  KRONUS j.d.o.o., OIB 13677021805</izvorni_sadrzaj>
    <derivirana_varijabla naziv="DomainObject.Predmet.ProtustrankaFormatedOIB_1">  KRONUS j.d.o.o., OIB 13677021805</derivirana_varijabla>
  </DomainObject.Predmet.ProtustrankaFormatedOIB>
  <DomainObject.Predmet.ProtustrankaFormatedWithAdress>
    <izvorni_sadrzaj> KRONUS j.d.o.o., Šupera 3, 51260 Crikvenica</izvorni_sadrzaj>
    <derivirana_varijabla naziv="DomainObject.Predmet.ProtustrankaFormatedWithAdress_1"> KRONUS j.d.o.o., Šupera 3, 51260 Crikvenica</derivirana_varijabla>
  </DomainObject.Predmet.ProtustrankaFormatedWithAdress>
  <DomainObject.Predmet.ProtustrankaFormatedWithAdressOIB>
    <izvorni_sadrzaj> KRONUS j.d.o.o., OIB 13677021805, Šupera 3, 51260 Crikvenica</izvorni_sadrzaj>
    <derivirana_varijabla naziv="DomainObject.Predmet.ProtustrankaFormatedWithAdressOIB_1"> KRONUS j.d.o.o., OIB 13677021805, Šupera 3, 51260 Crikvenica</derivirana_varijabla>
  </DomainObject.Predmet.ProtustrankaFormatedWithAdressOIB>
  <DomainObject.Predmet.ProtustrankaWithAdress>
    <izvorni_sadrzaj>KRONUS j.d.o.o. Šupera 3, 51260 Crikvenica</izvorni_sadrzaj>
    <derivirana_varijabla naziv="DomainObject.Predmet.ProtustrankaWithAdress_1">KRONUS j.d.o.o. Šupera 3, 51260 Crikvenica</derivirana_varijabla>
  </DomainObject.Predmet.ProtustrankaWithAdress>
  <DomainObject.Predmet.ProtustrankaWithAdressOIB>
    <izvorni_sadrzaj>KRONUS j.d.o.o., OIB 13677021805, Šupera 3, 51260 Crikvenica</izvorni_sadrzaj>
    <derivirana_varijabla naziv="DomainObject.Predmet.ProtustrankaWithAdressOIB_1">KRONUS j.d.o.o., OIB 13677021805, Šupera 3, 51260 Crikvenica</derivirana_varijabla>
  </DomainObject.Predmet.ProtustrankaWithAdressOIB>
  <DomainObject.Predmet.ProtustrankaNazivFormated>
    <izvorni_sadrzaj>KRONUS j.d.o.o.</izvorni_sadrzaj>
    <derivirana_varijabla naziv="DomainObject.Predmet.ProtustrankaNazivFormated_1">KRONUS j.d.o.o.</derivirana_varijabla>
  </DomainObject.Predmet.ProtustrankaNazivFormated>
  <DomainObject.Predmet.ProtustrankaNazivFormatedOIB>
    <izvorni_sadrzaj>KRONUS j.d.o.o., OIB 13677021805</izvorni_sadrzaj>
    <derivirana_varijabla naziv="DomainObject.Predmet.ProtustrankaNazivFormatedOIB_1">KRONUS j.d.o.o., OIB 13677021805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KRONUS j.d.o.o.</item>
    </izvorni_sadrzaj>
    <derivirana_varijabla naziv="DomainObject.Predmet.ProtuStrankaListFormated_1">
      <item>KRONUS j.d.o.o.</item>
    </derivirana_varijabla>
  </DomainObject.Predmet.ProtuStrankaListFormated>
  <DomainObject.Predmet.ProtuStrankaListFormatedOIB>
    <izvorni_sadrzaj>
      <item>KRONUS j.d.o.o., OIB 13677021805</item>
    </izvorni_sadrzaj>
    <derivirana_varijabla naziv="DomainObject.Predmet.ProtuStrankaListFormatedOIB_1">
      <item>KRONUS j.d.o.o., OIB 13677021805</item>
    </derivirana_varijabla>
  </DomainObject.Predmet.ProtuStrankaListFormatedOIB>
  <DomainObject.Predmet.ProtuStrankaListFormatedWithAdress>
    <izvorni_sadrzaj>
      <item>KRONUS j.d.o.o., Šupera 3, 51260 Crikvenica</item>
    </izvorni_sadrzaj>
    <derivirana_varijabla naziv="DomainObject.Predmet.ProtuStrankaListFormatedWithAdress_1">
      <item>KRONUS j.d.o.o., Šupera 3, 51260 Crikvenica</item>
    </derivirana_varijabla>
  </DomainObject.Predmet.ProtuStrankaListFormatedWithAdress>
  <DomainObject.Predmet.ProtuStrankaListFormatedWithAdressOIB>
    <izvorni_sadrzaj>
      <item>KRONUS j.d.o.o., OIB 13677021805, Šupera 3, 51260 Crikvenica</item>
    </izvorni_sadrzaj>
    <derivirana_varijabla naziv="DomainObject.Predmet.ProtuStrankaListFormatedWithAdressOIB_1">
      <item>KRONUS j.d.o.o., OIB 13677021805, Šupera 3, 51260 Crikvenica</item>
    </derivirana_varijabla>
  </DomainObject.Predmet.ProtuStrankaListFormatedWithAdressOIB>
  <DomainObject.Predmet.ProtuStrankaListNazivFormated>
    <izvorni_sadrzaj>
      <item>KRONUS j.d.o.o.</item>
    </izvorni_sadrzaj>
    <derivirana_varijabla naziv="DomainObject.Predmet.ProtuStrankaListNazivFormated_1">
      <item>KRONUS j.d.o.o.</item>
    </derivirana_varijabla>
  </DomainObject.Predmet.ProtuStrankaListNazivFormated>
  <DomainObject.Predmet.ProtuStrankaListNazivFormatedOIB>
    <izvorni_sadrzaj>
      <item>KRONUS j.d.o.o., OIB 13677021805</item>
    </izvorni_sadrzaj>
    <derivirana_varijabla naziv="DomainObject.Predmet.ProtuStrankaListNazivFormatedOIB_1">
      <item>KRONUS j.d.o.o., OIB 13677021805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KRONUS j.d.o.o.</izvorni_sadrzaj>
    <derivirana_varijabla naziv="DomainObject.Predmet.ProtustrankaIDrugi_1">KRONUS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KRONUS j.d.o.o., OIB 13677021805, Šupera 3, 51260 Crikvenica</izvorni_sadrzaj>
    <derivirana_varijabla naziv="DomainObject.Predmet.ProtustrankaIDrugiAdressOIB_1">KRONUS j.d.o.o., OIB 13677021805, Šupera 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KRONUS j.d.o.o.</item>
    </izvorni_sadrzaj>
    <derivirana_varijabla naziv="DomainObject.Predmet.SudioniciListNaziv_1">
      <item>FINA  Rijeka</item>
      <item>KRONUS j.d.o.o.</item>
    </derivirana_varijabla>
  </DomainObject.Predmet.SudioniciListNaziv>
  <DomainObject.Predmet.SudioniciListAdressOIB>
    <izvorni_sadrzaj>
      <item>FINA  Rijeka, OIB 85821130368, Frana Kurelca 8,51000 Rijeka</item>
      <item>KRONUS j.d.o.o., OIB 13677021805, Šupera 3,51260 Crikvenica</item>
    </izvorni_sadrzaj>
    <derivirana_varijabla naziv="DomainObject.Predmet.SudioniciListAdressOIB_1">
      <item>FINA  Rijeka, OIB 85821130368, Frana Kurelca 8,51000 Rijeka</item>
      <item>KRONUS j.d.o.o., OIB 13677021805, Šupera 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13677021805</item>
    </izvorni_sadrzaj>
    <derivirana_varijabla naziv="DomainObject.Predmet.SudioniciListNazivOIB_1">
      <item>, OIB 85821130368</item>
      <item>, OIB 13677021805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812</properties:Words>
  <properties:Characters>4511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2017-12-07T07:07:00Z</dcterms:created>
  <dc:creator>korlevicd</dc:creator>
  <cp:lastModifiedBy>Danijela Fumić</cp:lastModifiedBy>
  <cp:lastPrinted>2012-01-12T07:53:00Z</cp:lastPrinted>
  <dcterms:modified xmlns:xsi="http://www.w3.org/2001/XMLSchema-instance" xsi:type="dcterms:W3CDTF">2017-12-07T07:08:00Z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