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1c7c" w14:paraId="7c51c7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0764E2">
        <w:t>1</w:t>
      </w:r>
      <w:r w:rsidR="00F27A7F">
        <w:t>8</w:t>
      </w:r>
      <w:r w:rsidR="00CC35C1">
        <w:t>11</w:t>
      </w:r>
      <w:r w:rsidR="00F27A7F">
        <w:t>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764E2">
        <w:t xml:space="preserve"> </w:t>
      </w:r>
      <w:r w:rsidR="00CC35C1">
        <w:t>TANECO d.o.o. za trgovinu i usluge</w:t>
      </w:r>
      <w:r w:rsidR="00F27A7F">
        <w:t xml:space="preserve"> Osijek, </w:t>
      </w:r>
      <w:r w:rsidR="00CC35C1">
        <w:t xml:space="preserve">Valpovo, Kolodvorska 6, OIB 05023794321, </w:t>
      </w:r>
      <w:r w:rsidR="00F27A7F">
        <w:t>MBS 03011</w:t>
      </w:r>
      <w:r w:rsidR="00CC35C1">
        <w:t>4780</w:t>
      </w:r>
      <w:r w:rsidR="00F27A7F">
        <w:t>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F27A7F">
        <w:t>4. srpnja</w:t>
      </w:r>
      <w:r w:rsidR="000764E2">
        <w:t xml:space="preserve">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CC35C1">
        <w:t>TANECO d.o.o. za trgovinu i usluge Osijek, Valpovo, Kolodvorska 6, OIB 05023794321, MBS 030114780</w:t>
      </w:r>
      <w:r w:rsidR="00CC35C1">
        <w:t xml:space="preserve"> </w:t>
      </w:r>
      <w:r>
        <w:t xml:space="preserve">iznosi </w:t>
      </w:r>
      <w:r w:rsidR="00CC35C1">
        <w:t xml:space="preserve">19.055,60 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ovlaštena za zastupanje dužnika </w:t>
      </w:r>
      <w:r w:rsidR="0076077E">
        <w:t>da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580400">
        <w:t>1</w:t>
      </w:r>
      <w:r w:rsidR="00307AAA">
        <w:t>8</w:t>
      </w:r>
      <w:r w:rsidR="00FC440A">
        <w:t>11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07AAA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C35C1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C440A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3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5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5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5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5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C3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5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5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5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5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1811</izvorni_sadrzaj>
    <derivirana_varijabla naziv="DomainObject.Predmet.Broj_1">1811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St-1811/2016</izvorni_sadrzaj>
    <derivirana_varijabla naziv="DomainObject.Predmet.OznakaBroj_1">St-1811/2016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TANECO d.o.o. za trgovinu i usluge</izvorni_sadrzaj>
    <derivirana_varijabla naziv="DomainObject.Predmet.ProtustrankaFormated_1">  TANECO d.o.o. za trgovinu i usluge</derivirana_varijabla>
  </DomainObject.Predmet.ProtustrankaFormated>
  <DomainObject.Predmet.ProtustrankaFormatedOIB>
    <izvorni_sadrzaj>  TANECO d.o.o. za trgovinu i usluge, OIB 05023794321</izvorni_sadrzaj>
    <derivirana_varijabla naziv="DomainObject.Predmet.ProtustrankaFormatedOIB_1">  TANECO d.o.o. za trgovinu i usluge, OIB 05023794321</derivirana_varijabla>
  </DomainObject.Predmet.ProtustrankaFormatedOIB>
  <DomainObject.Predmet.ProtustrankaFormatedWithAdress>
    <izvorni_sadrzaj> TANECO d.o.o. za trgovinu i usluge, Kolodvorska 6, 31550 Valpovo</izvorni_sadrzaj>
    <derivirana_varijabla naziv="DomainObject.Predmet.ProtustrankaFormatedWithAdress_1"> TANECO d.o.o. za trgovinu i usluge, Kolodvorska 6, 31550 Valpovo</derivirana_varijabla>
  </DomainObject.Predmet.ProtustrankaFormatedWithAdress>
  <DomainObject.Predmet.ProtustrankaFormatedWithAdressOIB>
    <izvorni_sadrzaj> TANECO d.o.o. za trgovinu i usluge, OIB 05023794321, Kolodvorska 6, 31550 Valpovo</izvorni_sadrzaj>
    <derivirana_varijabla naziv="DomainObject.Predmet.ProtustrankaFormatedWithAdressOIB_1"> TANECO d.o.o. za trgovinu i usluge, OIB 05023794321, Kolodvorska 6, 31550 Valpovo</derivirana_varijabla>
  </DomainObject.Predmet.ProtustrankaFormatedWithAdressOIB>
  <DomainObject.Predmet.ProtustrankaWithAdress>
    <izvorni_sadrzaj>TANECO d.o.o. za trgovinu i usluge Kolodvorska 6, 31550 Valpovo</izvorni_sadrzaj>
    <derivirana_varijabla naziv="DomainObject.Predmet.ProtustrankaWithAdress_1">TANECO d.o.o. za trgovinu i usluge Kolodvorska 6, 31550 Valpovo</derivirana_varijabla>
  </DomainObject.Predmet.ProtustrankaWithAdress>
  <DomainObject.Predmet.ProtustrankaWithAdressOIB>
    <izvorni_sadrzaj>TANECO d.o.o. za trgovinu i usluge, OIB 05023794321, Kolodvorska 6, 31550 Valpovo</izvorni_sadrzaj>
    <derivirana_varijabla naziv="DomainObject.Predmet.ProtustrankaWithAdressOIB_1">TANECO d.o.o. za trgovinu i usluge, OIB 05023794321, Kolodvorska 6, 31550 Valpovo</derivirana_varijabla>
  </DomainObject.Predmet.ProtustrankaWithAdressOIB>
  <DomainObject.Predmet.ProtustrankaNazivFormated>
    <izvorni_sadrzaj>TANECO d.o.o. za trgovinu i usluge</izvorni_sadrzaj>
    <derivirana_varijabla naziv="DomainObject.Predmet.ProtustrankaNazivFormated_1">TANECO d.o.o. za trgovinu i usluge</derivirana_varijabla>
  </DomainObject.Predmet.ProtustrankaNazivFormated>
  <DomainObject.Predmet.ProtustrankaNazivFormatedOIB>
    <izvorni_sadrzaj>TANECO d.o.o. za trgovinu i usluge, OIB 05023794321</izvorni_sadrzaj>
    <derivirana_varijabla naziv="DomainObject.Predmet.ProtustrankaNazivFormatedOIB_1">TANECO d.o.o. za trgovinu i usluge, OIB 05023794321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TANECO d.o.o. za trgovinu i usluge</item>
    </izvorni_sadrzaj>
    <derivirana_varijabla naziv="DomainObject.Predmet.ProtuStrankaListFormated_1">
      <item>TANECO d.o.o. za trgovinu i usluge</item>
    </derivirana_varijabla>
  </DomainObject.Predmet.ProtuStrankaListFormated>
  <DomainObject.Predmet.ProtuStrankaListFormatedOIB>
    <izvorni_sadrzaj>
      <item>TANECO d.o.o. za trgovinu i usluge, OIB 05023794321</item>
    </izvorni_sadrzaj>
    <derivirana_varijabla naziv="DomainObject.Predmet.ProtuStrankaListFormatedOIB_1">
      <item>TANECO d.o.o. za trgovinu i usluge, OIB 05023794321</item>
    </derivirana_varijabla>
  </DomainObject.Predmet.ProtuStrankaListFormatedOIB>
  <DomainObject.Predmet.ProtuStrankaListFormatedWithAdress>
    <izvorni_sadrzaj>
      <item>TANECO d.o.o. za trgovinu i usluge, Kolodvorska 6, 31550 Valpovo</item>
    </izvorni_sadrzaj>
    <derivirana_varijabla naziv="DomainObject.Predmet.ProtuStrankaListFormatedWithAdress_1">
      <item>TANECO d.o.o. za trgovinu i usluge, Kolodvorska 6, 31550 Valpovo</item>
    </derivirana_varijabla>
  </DomainObject.Predmet.ProtuStrankaListFormatedWithAdress>
  <DomainObject.Predmet.ProtuStrankaListFormatedWithAdressOIB>
    <izvorni_sadrzaj>
      <item>TANECO d.o.o. za trgovinu i usluge, OIB 05023794321, Kolodvorska 6, 31550 Valpovo</item>
    </izvorni_sadrzaj>
    <derivirana_varijabla naziv="DomainObject.Predmet.ProtuStrankaListFormatedWithAdressOIB_1">
      <item>TANECO d.o.o. za trgovinu i usluge, OIB 05023794321, Kolodvorska 6, 31550 Valpovo</item>
    </derivirana_varijabla>
  </DomainObject.Predmet.ProtuStrankaListFormatedWithAdressOIB>
  <DomainObject.Predmet.ProtuStrankaListNazivFormated>
    <izvorni_sadrzaj>
      <item>TANECO d.o.o. za trgovinu i usluge</item>
    </izvorni_sadrzaj>
    <derivirana_varijabla naziv="DomainObject.Predmet.ProtuStrankaListNazivFormated_1">
      <item>TANECO d.o.o. za trgovinu i usluge</item>
    </derivirana_varijabla>
  </DomainObject.Predmet.ProtuStrankaListNazivFormated>
  <DomainObject.Predmet.ProtuStrankaListNazivFormatedOIB>
    <izvorni_sadrzaj>
      <item>TANECO d.o.o. za trgovinu i usluge, OIB 05023794321</item>
    </izvorni_sadrzaj>
    <derivirana_varijabla naziv="DomainObject.Predmet.ProtuStrankaListNazivFormatedOIB_1">
      <item>TANECO d.o.o. za trgovinu i usluge, OIB 05023794321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TANECO d.o.o. za trgovinu i usluge</izvorni_sadrzaj>
    <derivirana_varijabla naziv="DomainObject.Predmet.ProtustrankaIDrugi_1">TANECO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TANECO d.o.o. za trgovinu i usluge, OIB 05023794321, Kolodvorska 6, 31550 Valpovo</izvorni_sadrzaj>
    <derivirana_varijabla naziv="DomainObject.Predmet.ProtustrankaIDrugiAdressOIB_1">TANECO d.o.o. za trgovinu i usluge, OIB 05023794321, Kolodvorska 6,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TANECO d.o.o. za trgovinu i usluge</item>
    </izvorni_sadrzaj>
    <derivirana_varijabla naziv="DomainObject.Predmet.SudioniciListNaziv_1">
      <item>FINA RC OSIJEK</item>
      <item>TANECO d.o.o. za trgovinu i usluge</item>
    </derivirana_varijabla>
  </DomainObject.Predmet.SudioniciListNaziv>
  <DomainObject.Predmet.SudioniciListAdressOIB>
    <izvorni_sadrzaj>
      <item>FINA RC OSIJEK, OIB 85821130368</item>
      <item>TANECO d.o.o. za trgovinu i usluge, OIB 05023794321, Kolodvorska 6,31550 Valpovo</item>
    </izvorni_sadrzaj>
    <derivirana_varijabla naziv="DomainObject.Predmet.SudioniciListAdressOIB_1">
      <item>FINA RC OSIJEK, OIB 85821130368</item>
      <item>TANECO d.o.o. za trgovinu i usluge, OIB 05023794321, Kolodvorska 6,31550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05023794321</item>
    </izvorni_sadrzaj>
    <derivirana_varijabla naziv="DomainObject.Predmet.SudioniciListNazivOIB_1">
      <item>, OIB 85821130368</item>
      <item>, OIB 05023794321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AFE37-FD40-4310-8F80-3673CDAE4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1775</properties:Characters>
  <properties:Lines>45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2016-07-04T12:03:00Z</cp:lastPrinted>
  <dcterms:modified xmlns:xsi="http://www.w3.org/2001/XMLSchema-instance" xsi:type="dcterms:W3CDTF">2016-07-04T12:03:00Z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