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a8a4" w14:paraId="172a8a4" w:rsidRDefault="0097040B" w:rsidP="00576BA6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516C4C">
        <w:t>5847</w:t>
      </w:r>
      <w:r w:rsidRPr="00FC4653">
        <w:t>/1</w:t>
      </w:r>
      <w:r w:rsidR="00FC4653">
        <w:t>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="008A2886">
        <w:t xml:space="preserve">stečajnim dužnikom </w:t>
      </w:r>
      <w:r w:rsidR="00E154F9">
        <w:t xml:space="preserve">OPTIKA MITRA d.o.o.,, Karlovac, Juraja Križanića 24, OIB: 68698037113, </w:t>
      </w:r>
      <w:r w:rsidRPr="00FC4653">
        <w:t xml:space="preserve">rješavajući po prijedlogu stečajnog upravitelja, radi razrješenja dužnosti stečajnog upravitelja, </w:t>
      </w:r>
      <w:r w:rsidR="004008CE" w:rsidRPr="00FC4653">
        <w:t xml:space="preserve">dana </w:t>
      </w:r>
      <w:r w:rsidR="005046B0">
        <w:t>20</w:t>
      </w:r>
      <w:r w:rsidR="001E174F">
        <w:t xml:space="preserve">. </w:t>
      </w:r>
      <w:r w:rsidR="00E154F9">
        <w:t>lipnja</w:t>
      </w:r>
      <w:r w:rsidR="001E174F">
        <w:t xml:space="preserve"> 2018</w:t>
      </w:r>
      <w:r w:rsidR="004008CE" w:rsidRPr="00FC4653">
        <w:t>.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E154F9" w:rsidP="00DB69FC" w:rsidR="008A2886">
      <w:pPr>
        <w:pStyle w:val="Odlomakpopisa"/>
        <w:numPr>
          <w:ilvl w:val="0"/>
          <w:numId w:val="3"/>
        </w:numPr>
      </w:pPr>
      <w:r>
        <w:t xml:space="preserve">Edita Đurkin iz Osijeka, Donjodravska obala 16, OIB: 65118926772, </w:t>
      </w:r>
      <w:r w:rsidR="009A75B1" w:rsidRPr="006B1948">
        <w:t xml:space="preserve">razrješava se dužnosti stečajnog upravitelja dužnika </w:t>
      </w:r>
      <w:r w:rsidR="009A75B1">
        <w:t xml:space="preserve">OPTIKA MITRA d.o.o., </w:t>
      </w:r>
      <w:r>
        <w:t>Karlovac, Juraja Križanića 24, OIB: 68698037113</w:t>
      </w:r>
      <w:r w:rsidR="008A2886">
        <w:t>.</w:t>
      </w:r>
    </w:p>
    <w:p w:rsidRDefault="003531C7" w:rsidP="00BD535C" w:rsidR="002256F8">
      <w:pPr>
        <w:pStyle w:val="Odlomakpopisa"/>
        <w:numPr>
          <w:ilvl w:val="0"/>
          <w:numId w:val="3"/>
        </w:numPr>
      </w:pPr>
      <w:r>
        <w:t>Marko Marić</w:t>
      </w:r>
      <w:r w:rsidR="00DB69FC">
        <w:t xml:space="preserve">, </w:t>
      </w:r>
      <w:r w:rsidR="000B3E4B" w:rsidRPr="00FC4653">
        <w:t>OIB:</w:t>
      </w:r>
      <w:r>
        <w:t>405786</w:t>
      </w:r>
      <w:r w:rsidR="002256F8">
        <w:t>32064</w:t>
      </w:r>
      <w:r w:rsidR="006B600E" w:rsidRPr="00FC4653">
        <w:t>,</w:t>
      </w:r>
      <w:r w:rsidR="002256F8">
        <w:t xml:space="preserve"> Petrinjska 59A</w:t>
      </w:r>
      <w:r w:rsidR="00DB69FC">
        <w:t>,</w:t>
      </w:r>
      <w:r w:rsidR="00A8450E">
        <w:t xml:space="preserve"> </w:t>
      </w:r>
      <w:r w:rsidR="002256F8">
        <w:t>Zagreb</w:t>
      </w:r>
      <w:r w:rsidR="00A8450E">
        <w:t xml:space="preserve">,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="002256F8">
        <w:t xml:space="preserve">OPTIKA MITRA </w:t>
      </w:r>
      <w:r w:rsidR="009A75B1">
        <w:t>d.o.o.,</w:t>
      </w:r>
      <w:r w:rsidR="002256F8">
        <w:t xml:space="preserve"> Karlovac, Juraja Križanića 24, OIB: 68698037113</w:t>
      </w:r>
    </w:p>
    <w:p w:rsidRDefault="008E6585" w:rsidP="00BD53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5258C2" w:rsidRPr="00084F42">
      <w:r>
        <w:t xml:space="preserve">  </w:t>
      </w:r>
      <w:r w:rsidRPr="00084F42">
        <w:t>R</w:t>
      </w:r>
      <w:r w:rsidR="000B3E4B" w:rsidRPr="00084F42">
        <w:t xml:space="preserve">ješenjem </w:t>
      </w:r>
      <w:r w:rsidR="009D6EF3" w:rsidRPr="00084F42">
        <w:t xml:space="preserve">Trgovačkog suda u </w:t>
      </w:r>
      <w:r w:rsidRPr="00084F42">
        <w:t>Zagreb</w:t>
      </w:r>
      <w:r w:rsidR="009D6EF3" w:rsidRPr="00084F42">
        <w:t xml:space="preserve">u, broj </w:t>
      </w:r>
      <w:r w:rsidRPr="00084F42">
        <w:t>gornji,</w:t>
      </w:r>
      <w:r w:rsidR="009D6EF3" w:rsidRPr="00084F42">
        <w:t xml:space="preserve"> od </w:t>
      </w:r>
      <w:r w:rsidR="002256F8" w:rsidRPr="00084F42">
        <w:t>26</w:t>
      </w:r>
      <w:r w:rsidR="00DB69FC" w:rsidRPr="00084F42">
        <w:t xml:space="preserve">. </w:t>
      </w:r>
      <w:r w:rsidR="002256F8" w:rsidRPr="00084F42">
        <w:t>travnja</w:t>
      </w:r>
      <w:r w:rsidR="00DB69FC" w:rsidRPr="00084F42">
        <w:t xml:space="preserve"> </w:t>
      </w:r>
      <w:r w:rsidR="002256F8" w:rsidRPr="00084F42">
        <w:t>2018</w:t>
      </w:r>
      <w:r w:rsidRPr="00084F42">
        <w:t>.</w:t>
      </w:r>
      <w:r w:rsidR="000B3E4B" w:rsidRPr="00084F42">
        <w:t xml:space="preserve"> nad dužnikom </w:t>
      </w:r>
      <w:r w:rsidR="002256F8" w:rsidRPr="00084F42">
        <w:t>OPTIKA MITRA d.o.o.,, Karlovac, Juraja Križanića 24, OIB: 68698037113</w:t>
      </w:r>
      <w:r w:rsidR="00A378AF" w:rsidRPr="00084F42">
        <w:t xml:space="preserve"> </w:t>
      </w:r>
      <w:r w:rsidR="00DB69FC" w:rsidRPr="00084F42">
        <w:t>otvoren je stečajni postupak</w:t>
      </w:r>
      <w:r w:rsidR="003A49B9" w:rsidRPr="00084F42">
        <w:t xml:space="preserve">, </w:t>
      </w:r>
      <w:r w:rsidR="009D6EF3" w:rsidRPr="00084F42">
        <w:t>sukladno odredbama</w:t>
      </w:r>
      <w:r w:rsidR="000B3E4B" w:rsidRPr="00084F42">
        <w:t xml:space="preserve"> član</w:t>
      </w:r>
      <w:r w:rsidR="00DB69FC" w:rsidRPr="00084F42">
        <w:t>ka</w:t>
      </w:r>
      <w:r w:rsidR="000B3E4B" w:rsidRPr="00084F42">
        <w:t xml:space="preserve"> </w:t>
      </w:r>
      <w:r w:rsidR="00DB69FC" w:rsidRPr="00084F42">
        <w:t>444 stavka</w:t>
      </w:r>
      <w:r w:rsidR="009D6EF3" w:rsidRPr="00084F42">
        <w:t xml:space="preserve"> </w:t>
      </w:r>
      <w:r w:rsidR="00DB69FC" w:rsidRPr="00084F42">
        <w:t>2</w:t>
      </w:r>
      <w:r w:rsidR="009D6EF3" w:rsidRPr="00084F42">
        <w:t xml:space="preserve"> SZ-a ( NN </w:t>
      </w:r>
      <w:r w:rsidR="003A49B9" w:rsidRPr="00084F42">
        <w:t>71/15</w:t>
      </w:r>
      <w:r w:rsidR="00D31A74" w:rsidRPr="00084F42">
        <w:t xml:space="preserve">) </w:t>
      </w:r>
      <w:r w:rsidR="000B3E4B" w:rsidRPr="00084F42">
        <w:t xml:space="preserve">imenovan </w:t>
      </w:r>
      <w:r w:rsidR="003A49B9" w:rsidRPr="00084F42">
        <w:t xml:space="preserve">je </w:t>
      </w:r>
      <w:r w:rsidR="000B3E4B" w:rsidRPr="00084F42">
        <w:t>stečajni upravitelj</w:t>
      </w:r>
      <w:r w:rsidR="001E174F" w:rsidRPr="00084F42">
        <w:t xml:space="preserve"> </w:t>
      </w:r>
      <w:r w:rsidR="0097314F" w:rsidRPr="00084F42">
        <w:t>Edita Đurkin iz Osijeka, Donjodravska obala 16, OIB: 65118926772.</w:t>
      </w:r>
      <w:r w:rsidR="003A49B9" w:rsidRPr="00084F42">
        <w:t xml:space="preserve"> </w:t>
      </w:r>
      <w:r w:rsidR="001E174F" w:rsidRPr="00084F42">
        <w:t xml:space="preserve">Podneskom od </w:t>
      </w:r>
      <w:r w:rsidR="0097314F" w:rsidRPr="00084F42">
        <w:t>13</w:t>
      </w:r>
      <w:r w:rsidR="001B16FF" w:rsidRPr="00084F42">
        <w:t>.0</w:t>
      </w:r>
      <w:r w:rsidR="0097314F" w:rsidRPr="00084F42">
        <w:t>6</w:t>
      </w:r>
      <w:r w:rsidR="001E174F" w:rsidRPr="00084F42">
        <w:t>.2018</w:t>
      </w:r>
      <w:r w:rsidR="003A49B9" w:rsidRPr="00084F42">
        <w:t xml:space="preserve">. </w:t>
      </w:r>
      <w:r w:rsidR="001B16FF" w:rsidRPr="00084F42">
        <w:t>imenovana</w:t>
      </w:r>
      <w:r w:rsidR="003B2A53" w:rsidRPr="00084F42">
        <w:t xml:space="preserve"> </w:t>
      </w:r>
      <w:r w:rsidR="001B16FF" w:rsidRPr="00084F42">
        <w:t>je podnijela</w:t>
      </w:r>
      <w:r w:rsidR="000B3E4B" w:rsidRPr="00084F42">
        <w:t xml:space="preserve"> zahtjev za </w:t>
      </w:r>
      <w:r w:rsidR="003A49B9" w:rsidRPr="00084F42">
        <w:t>razrješenje navodeći kao razlog</w:t>
      </w:r>
      <w:r w:rsidR="00BE25C9" w:rsidRPr="00084F42">
        <w:t xml:space="preserve"> bolest</w:t>
      </w:r>
      <w:r w:rsidR="003A49B9" w:rsidRPr="00084F42">
        <w:t xml:space="preserve">. </w:t>
      </w:r>
    </w:p>
    <w:p w:rsidRDefault="006F52B0" w:rsidP="005258C2" w:rsidR="00D82AE0" w:rsidRPr="00FC4653">
      <w:r w:rsidRPr="00084F42">
        <w:t>Slijedom naprijed navedenog</w:t>
      </w:r>
      <w:r w:rsidR="003B2A53" w:rsidRPr="00084F42">
        <w:t>, valjalo je dosadašnjeg stečajnog</w:t>
      </w:r>
      <w:r w:rsidR="003B2A53" w:rsidRPr="00FC4653">
        <w:t xml:space="preserve"> upravitelja razriješ</w:t>
      </w:r>
      <w:r w:rsidR="00BD535C" w:rsidRPr="00FC4653">
        <w:t>iti</w:t>
      </w:r>
      <w:r w:rsidR="005258C2" w:rsidRPr="00FC4653">
        <w:t>, imenovati novoga primjenom članka 84</w:t>
      </w:r>
      <w:r w:rsidR="001E174F">
        <w:t xml:space="preserve"> stavka 1</w:t>
      </w:r>
      <w:r w:rsidR="005258C2" w:rsidRPr="00FC4653">
        <w:t xml:space="preserve"> SZ-a (NN 71/15)</w:t>
      </w:r>
      <w:r w:rsidR="001E174F">
        <w:t xml:space="preserve"> metodom slučajnog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576BA6" w:rsidP="003B2A53" w:rsidR="00576BA6"/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5046B0">
        <w:t>20</w:t>
      </w:r>
      <w:r w:rsidR="001E174F">
        <w:t xml:space="preserve">. </w:t>
      </w:r>
      <w:r w:rsidR="007A4689">
        <w:t>lipnja</w:t>
      </w:r>
      <w:r w:rsidR="001E174F">
        <w:t xml:space="preserve"> 2018</w:t>
      </w:r>
      <w:r w:rsidR="00B84D54" w:rsidRPr="00FC4653">
        <w:t>.</w:t>
      </w:r>
      <w:r w:rsidR="009A75B1">
        <w:t xml:space="preserve"> 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917D7E">
      <w:pPr>
        <w:pStyle w:val="Uvuenotijeloteksta"/>
        <w:ind w:firstLine="141" w:left="1983"/>
        <w:jc w:val="right"/>
      </w:pPr>
      <w:r w:rsidRPr="00FC4653">
        <w:t xml:space="preserve">                                        Vesna Sremac Šoštar</w:t>
      </w:r>
      <w:r w:rsidR="00917D7E">
        <w:t>,v.r.</w:t>
      </w:r>
    </w:p>
    <w:p w:rsidRDefault="00917D7E" w:rsidP="00D338FD" w:rsidR="00917D7E">
      <w:pPr>
        <w:pStyle w:val="Uvuenotijeloteksta"/>
        <w:ind w:firstLine="141" w:left="1983"/>
        <w:jc w:val="right"/>
      </w:pPr>
      <w:r>
        <w:t>Za točnost otpravka</w:t>
      </w:r>
    </w:p>
    <w:p w:rsidRDefault="00917D7E" w:rsidP="005046B0" w:rsidR="008D5B22" w:rsidRPr="00FC4653">
      <w:pPr>
        <w:pStyle w:val="Uvuenotijeloteksta"/>
        <w:ind w:firstLine="141" w:left="1983"/>
        <w:jc w:val="right"/>
      </w:pPr>
      <w:r>
        <w:t>Matea Bizjak</w:t>
      </w:r>
    </w:p>
    <w:p w:rsidRDefault="003A49B9" w:rsidP="003B2A53" w:rsidR="003A49B9"/>
    <w:p w:rsidRDefault="001E174F" w:rsidP="003B2A53" w:rsidR="001E174F"/>
    <w:p w:rsidRDefault="00CD11EC" w:rsidP="003B2A53" w:rsidR="00CD11EC"/>
    <w:p w:rsidRDefault="00576BA6" w:rsidP="003B2A53" w:rsidR="00576BA6"/>
    <w:p w:rsidRDefault="00E239B1" w:rsidP="003B2A53" w:rsidR="00E239B1"/>
    <w:p w:rsidRDefault="005046B0" w:rsidP="003B2A53" w:rsidR="005046B0"/>
    <w:p w:rsidRDefault="005046B0" w:rsidP="003B2A53" w:rsidR="005046B0"/>
    <w:p w:rsidRDefault="00E239B1" w:rsidP="003B2A53" w:rsidR="00E239B1"/>
    <w:p w:rsidRDefault="00576BA6" w:rsidP="00576BA6" w:rsidR="003A49B9" w:rsidRPr="00FC4653">
      <w:pPr>
        <w:ind w:firstLine="0"/>
      </w:pPr>
      <w:r>
        <w:t>U</w:t>
      </w:r>
      <w:r w:rsidR="002179C2" w:rsidRPr="00FC4653">
        <w:t xml:space="preserve">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0531CA" w:rsidP="00576BA6" w:rsidR="000531CA">
      <w:pPr>
        <w:ind w:firstLine="0"/>
      </w:pPr>
    </w:p>
    <w:p w:rsidRDefault="009A75B1" w:rsidP="00917D7E" w:rsidR="009A75B1" w:rsidRPr="00FC4653">
      <w:pPr>
        <w:pStyle w:val="Odlomakpopisa"/>
        <w:ind w:firstLine="0"/>
      </w:pPr>
    </w:p>
    <w:sectPr w:rsidSect="00576BA6" w:rsidR="009A75B1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612" w:rsidP="003B2A53" w:rsidR="00B65612">
      <w:r>
        <w:separator/>
      </w:r>
    </w:p>
  </w:endnote>
  <w:endnote w:id="0" w:type="continuationSeparator">
    <w:p w:rsidRDefault="00B65612" w:rsidP="003B2A53" w:rsidR="00B65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2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612" w:rsidP="003B2A53" w:rsidR="00B65612">
      <w:r>
        <w:separator/>
      </w:r>
    </w:p>
  </w:footnote>
  <w:footnote w:id="0" w:type="continuationSeparator">
    <w:p w:rsidRDefault="00B65612" w:rsidP="003B2A53" w:rsidR="00B65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3F627B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E239B1">
      <w:rPr>
        <w:rStyle w:val="Brojstranice"/>
      </w:rPr>
      <w:t>5847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BE6536"/>
    <w:multiLevelType w:val="hybridMultilevel"/>
    <w:tmpl w:val="856C0050"/>
    <w:lvl w:tplc="4E5445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84F42"/>
    <w:rsid w:val="000971F5"/>
    <w:rsid w:val="000A238E"/>
    <w:rsid w:val="000B3E4B"/>
    <w:rsid w:val="000C5FFF"/>
    <w:rsid w:val="000D234B"/>
    <w:rsid w:val="000E55DB"/>
    <w:rsid w:val="000E75CC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179C2"/>
    <w:rsid w:val="002256F8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06A98"/>
    <w:rsid w:val="003240C3"/>
    <w:rsid w:val="00325824"/>
    <w:rsid w:val="003531C7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3F627B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046B0"/>
    <w:rsid w:val="0051513B"/>
    <w:rsid w:val="00516C4C"/>
    <w:rsid w:val="00517BEF"/>
    <w:rsid w:val="005258C2"/>
    <w:rsid w:val="00526CD9"/>
    <w:rsid w:val="00527D6A"/>
    <w:rsid w:val="005362EA"/>
    <w:rsid w:val="00551AA2"/>
    <w:rsid w:val="0056225B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26071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2532B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A4689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17D7E"/>
    <w:rsid w:val="00925D24"/>
    <w:rsid w:val="00927EB1"/>
    <w:rsid w:val="00946C18"/>
    <w:rsid w:val="00955A8C"/>
    <w:rsid w:val="00955D2D"/>
    <w:rsid w:val="00963321"/>
    <w:rsid w:val="0097040B"/>
    <w:rsid w:val="0097314F"/>
    <w:rsid w:val="00983FE5"/>
    <w:rsid w:val="00986ADD"/>
    <w:rsid w:val="009A75B1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450E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65612"/>
    <w:rsid w:val="00B77C2D"/>
    <w:rsid w:val="00B84D54"/>
    <w:rsid w:val="00B901A3"/>
    <w:rsid w:val="00B949C2"/>
    <w:rsid w:val="00BA1EC4"/>
    <w:rsid w:val="00BA7D17"/>
    <w:rsid w:val="00BD535C"/>
    <w:rsid w:val="00BD7216"/>
    <w:rsid w:val="00BE25C9"/>
    <w:rsid w:val="00C06EC4"/>
    <w:rsid w:val="00C30121"/>
    <w:rsid w:val="00C365DD"/>
    <w:rsid w:val="00C41F13"/>
    <w:rsid w:val="00C42504"/>
    <w:rsid w:val="00C56F75"/>
    <w:rsid w:val="00C95AC8"/>
    <w:rsid w:val="00CB66D3"/>
    <w:rsid w:val="00CD11EC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31A74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154F9"/>
    <w:rsid w:val="00E239B1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Mitra d.o.o.</item>
      <item>FINA Regionalni centar Zagreb Podružnica Karlovac</item>
      <item>REPUBLIKA HRVATSKA MINISTARSTVO FINANCIJA</item>
      <item>ANKICA MITREČIĆ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REPUBLIKA HRVATSKA MINISTARSTVO FINANCIJA</item>
      <item>ANKICA MITREČIĆ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REPUBLIKA HRVATSKA MINISTARSTVO FINANCIJA, OIB 18683136487, Katančićeva 5,10000 Zagreb</item>
      <item>ANKICA MITREČIĆ, OIB 11160839595, JURJA KRIŽANIĆA 24.,47000 Karlovac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REPUBLIKA HRVATSKA MINISTARSTVO FINANCIJA, OIB 18683136487, Katančićeva 5,10000 Zagreb</item>
      <item>ANKICA MITREČIĆ, OIB 11160839595, JURJA KRIŽANIĆA 24.,47000 Karlovac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68698037113</item>
      <item>, OIB 85821130368</item>
      <item>, OIB 18683136487</item>
      <item>, OIB 11160839595</item>
      <item>, OIB 96351974803</item>
    </izvorni_sadrzaj>
    <derivirana_varijabla naziv="DomainObject.Predmet.SudioniciListNazivOIB_1">
      <item>, OIB 68698037113</item>
      <item>, OIB 85821130368</item>
      <item>, OIB 18683136487</item>
      <item>, OIB 11160839595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EA8F3-0B2A-48A1-9717-2227D4F92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303</properties:Words>
  <properties:Characters>1644</properties:Characters>
  <properties:Lines>58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2018-06-18T11:04:00Z</dcterms:created>
  <dc:creator>Ante</dc:creator>
  <cp:lastModifiedBy>Matea Bizjak</cp:lastModifiedBy>
  <cp:lastPrinted>2018-06-20T06:57:00Z</cp:lastPrinted>
  <dcterms:modified xmlns:xsi="http://www.w3.org/2001/XMLSchema-instance" xsi:type="dcterms:W3CDTF">2018-06-20T06:58:00Z</dcterms:modified>
  <cp:revision>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(St-5847-16-razrješenje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