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dc10" w14:paraId="bdedc10" w:rsidRDefault="00AB4602" w:rsidP="00BB0563" w:rsidR="00BB0563">
      <w:pPr>
        <w:pStyle w:val="NormaleSPIS"/>
        <w:ind w:firstLine="0"/>
        <w15:collapsed w:val="false"/>
        <w:rPr>
          <w:rFonts w:cs="Arial" w:eastAsia="Calibri" w:hAnsi="Arial" w:ascii="Arial"/>
          <w:color w:val="00000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BB0563">
        <w:rPr>
          <w:rFonts w:cs="Arial" w:eastAsia="Calibri" w:hAnsi="Arial" w:ascii="Arial"/>
          <w:color w:val="000000"/>
        </w:rPr>
        <w:t>GLOBAL SISTEM d.o.o.</w:t>
      </w:r>
    </w:p>
    <w:p w:rsidRDefault="00BB0563" w:rsidP="00BB0563" w:rsidR="00BB0563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OIB: 43397532273</w:t>
      </w:r>
    </w:p>
    <w:p w:rsidRDefault="00BB0563" w:rsidP="00BB0563" w:rsidR="00BB0563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BB0563" w:rsidP="00BB0563" w:rsidR="00BB0563">
      <w:pPr>
        <w:spacing w:lineRule="auto" w:line="36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tbl>
      <w:tblPr>
        <w:tblpPr w:tblpY="7126" w:tblpXSpec="center" w:horzAnchor="margin" w:vertAnchor="page" w:rightFromText="180" w:leftFromText="180"/>
        <w:tblW w:type="dxa" w:w="107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2268"/>
        <w:gridCol w:w="1418"/>
        <w:gridCol w:w="2551"/>
        <w:gridCol w:w="1701"/>
        <w:gridCol w:w="2127"/>
      </w:tblGrid>
      <w:tr w:rsidTr="00BB0563" w:rsidR="00BB0563">
        <w:trPr>
          <w:trHeight w:val="575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en-US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Rb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b/>
                <w:bCs/>
                <w:iCs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b/>
                <w:bCs/>
                <w:iCs/>
                <w:sz w:val="22"/>
                <w:szCs w:val="22"/>
                <w:lang w:eastAsia="hr-HR"/>
              </w:rPr>
              <w:t>Marka vozila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b/>
                <w:bCs/>
                <w:iCs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b/>
                <w:bCs/>
                <w:iCs/>
                <w:sz w:val="22"/>
                <w:szCs w:val="22"/>
                <w:lang w:eastAsia="hr-HR"/>
              </w:rPr>
              <w:t>Godina proizvodnje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Broj šasije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Registracijska oznaka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Napomena</w:t>
            </w:r>
          </w:p>
        </w:tc>
      </w:tr>
      <w:tr w:rsidTr="00BB0563" w:rsidR="00BB0563">
        <w:trPr>
          <w:trHeight w:val="575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SCANIA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YS2R4X20005306718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BJ 866 GI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 xml:space="preserve">SCANIA CREDIT HRVATSKA </w:t>
            </w:r>
            <w:proofErr w:type="spellStart"/>
            <w:r>
              <w:rPr>
                <w:rFonts w:eastAsia="Times New Roman"/>
                <w:sz w:val="22"/>
                <w:szCs w:val="22"/>
                <w:lang w:eastAsia="hr-HR"/>
              </w:rPr>
              <w:t>leasing</w:t>
            </w:r>
            <w:proofErr w:type="spellEnd"/>
          </w:p>
        </w:tc>
      </w:tr>
      <w:tr w:rsidTr="00BB0563" w:rsidR="00BB0563">
        <w:trPr>
          <w:trHeight w:val="575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2F3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KAMION SCANIA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2F3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2016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2F3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YS2R4X20005452032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2F3" w:color="auto" w:val="clear"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BJ 700 GO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2F3" w:color="auto" w:val="clear"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 xml:space="preserve">SCANIA CREDIT HRVATSKA </w:t>
            </w:r>
            <w:proofErr w:type="spellStart"/>
            <w:r>
              <w:rPr>
                <w:rFonts w:eastAsia="Times New Roman"/>
                <w:sz w:val="22"/>
                <w:szCs w:val="22"/>
                <w:lang w:eastAsia="hr-HR"/>
              </w:rPr>
              <w:t>leasing</w:t>
            </w:r>
            <w:proofErr w:type="spellEnd"/>
          </w:p>
        </w:tc>
      </w:tr>
      <w:tr w:rsidTr="00BB0563" w:rsidR="00BB0563">
        <w:trPr>
          <w:trHeight w:val="575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PRIKOLICA SCHMITZ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2016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WSM00000003265437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BJ 870 GM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auto" w:val="clear"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 xml:space="preserve">SCANIA CREDIT HRVATSKA </w:t>
            </w:r>
            <w:proofErr w:type="spellStart"/>
            <w:r>
              <w:rPr>
                <w:rFonts w:eastAsia="Times New Roman"/>
                <w:sz w:val="22"/>
                <w:szCs w:val="22"/>
                <w:lang w:eastAsia="hr-HR"/>
              </w:rPr>
              <w:t>leasing</w:t>
            </w:r>
            <w:proofErr w:type="spellEnd"/>
          </w:p>
        </w:tc>
      </w:tr>
      <w:tr w:rsidTr="00BB0563" w:rsidR="00BB0563">
        <w:trPr>
          <w:trHeight w:val="575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b/>
                <w:bCs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2F3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OSOBNO VOZILO PASSAT 1,6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2F3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2016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2F3" w:color="auto" w:val="clear"/>
            <w:noWrap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WVWZZZ3CZGE212632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2F3" w:color="auto" w:val="clear"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>BJ 330 GT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E2F3" w:color="auto" w:val="clear"/>
            <w:vAlign w:val="center"/>
            <w:hideMark/>
          </w:tcPr>
          <w:p w:rsidRDefault="00BB0563" w:rsidR="00BB0563">
            <w:pPr>
              <w:spacing w:lineRule="auto" w:line="360"/>
              <w:jc w:val="center"/>
              <w:rPr>
                <w:rFonts w:eastAsia="Times New Roman"/>
                <w:sz w:val="22"/>
                <w:szCs w:val="22"/>
                <w:lang w:eastAsia="hr-HR" w:val="en-US"/>
              </w:rPr>
            </w:pPr>
            <w:r>
              <w:rPr>
                <w:rFonts w:eastAsia="Times New Roman"/>
                <w:sz w:val="22"/>
                <w:szCs w:val="22"/>
                <w:lang w:eastAsia="hr-HR"/>
              </w:rPr>
              <w:t xml:space="preserve">Porsche </w:t>
            </w:r>
            <w:proofErr w:type="spellStart"/>
            <w:r>
              <w:rPr>
                <w:rFonts w:eastAsia="Times New Roman"/>
                <w:sz w:val="22"/>
                <w:szCs w:val="22"/>
                <w:lang w:eastAsia="hr-HR"/>
              </w:rPr>
              <w:t>leasing</w:t>
            </w:r>
            <w:proofErr w:type="spellEnd"/>
          </w:p>
        </w:tc>
      </w:tr>
    </w:tbl>
    <w:p w:rsidRDefault="00BB0563" w:rsidP="00BB0563" w:rsidR="00BB0563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BB0563" w:rsidP="00BB0563" w:rsidR="00BB0563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BB0563" w:rsidP="00BB0563" w:rsidR="00BB0563">
      <w:pPr>
        <w:spacing w:lineRule="auto" w:line="36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BB0563" w:rsidP="00BB0563" w:rsidR="00BB0563">
      <w:pPr>
        <w:spacing w:lineRule="auto" w:line="360"/>
        <w:rPr>
          <w:rFonts w:cs="Arial" w:eastAsia="Calibri" w:hAnsi="Arial" w:ascii="Arial"/>
          <w:color w:val="000000"/>
        </w:rPr>
      </w:pPr>
    </w:p>
    <w:p w:rsidRDefault="00BB0563" w:rsidP="00BB0563" w:rsidR="00BB0563">
      <w:pPr>
        <w:tabs>
          <w:tab w:pos="3879" w:val="left"/>
        </w:tabs>
        <w:spacing w:lineRule="auto" w:line="360"/>
        <w:rPr>
          <w:rFonts w:cs="Arial" w:eastAsia="MS Mincho" w:hAnsi="Arial" w:ascii="Arial"/>
        </w:rPr>
      </w:pPr>
      <w:r>
        <w:rPr>
          <w:rFonts w:cs="Arial" w:hAnsi="Arial" w:ascii="Arial"/>
        </w:rPr>
        <w:t xml:space="preserve">U Velikom Trojstvu, 09.03.2018. </w:t>
      </w:r>
    </w:p>
    <w:p w:rsidRDefault="00BB0563" w:rsidP="00BB0563" w:rsidR="00BB0563">
      <w:pPr>
        <w:spacing w:lineRule="auto" w:line="360"/>
        <w:jc w:val="right"/>
        <w:rPr>
          <w:rFonts w:cs="Arial" w:hAnsi="Arial" w:ascii="Arial"/>
          <w:b/>
          <w:color w:val="C45911"/>
        </w:rPr>
      </w:pPr>
    </w:p>
    <w:p w:rsidRDefault="00BB0563" w:rsidP="00BB0563" w:rsidR="00BB0563">
      <w:pPr>
        <w:spacing w:lineRule="auto" w:line="360"/>
        <w:jc w:val="center"/>
        <w:rPr>
          <w:rFonts w:cs="Arial" w:hAnsi="Arial" w:ascii="Arial"/>
          <w:b/>
          <w:color w:val="0070C0"/>
        </w:rPr>
      </w:pPr>
      <w:r>
        <w:rPr>
          <w:rFonts w:cs="Arial" w:hAnsi="Arial" w:ascii="Arial"/>
          <w:b/>
          <w:color w:val="0070C0"/>
        </w:rPr>
        <w:t xml:space="preserve">POPIS POKRETNINA DUŽNIKA </w:t>
      </w:r>
    </w:p>
    <w:p w:rsidRDefault="00BB0563" w:rsidP="00BB0563" w:rsidR="00BB0563">
      <w:pPr>
        <w:spacing w:lineRule="auto" w:line="360"/>
        <w:jc w:val="center"/>
        <w:rPr>
          <w:rFonts w:cs="Arial" w:hAnsi="Arial" w:ascii="Arial"/>
          <w:b/>
          <w:color w:val="0070C0"/>
        </w:rPr>
      </w:pPr>
      <w:r>
        <w:rPr>
          <w:rFonts w:cs="Arial" w:hAnsi="Arial" w:ascii="Arial"/>
          <w:b/>
          <w:color w:val="0070C0"/>
        </w:rPr>
        <w:t xml:space="preserve">upisanih u odgovarajuće upisnike </w:t>
      </w:r>
    </w:p>
    <w:p w:rsidRDefault="00BB0563" w:rsidP="00BB0563" w:rsidR="00BB0563">
      <w:pPr>
        <w:spacing w:lineRule="auto" w:line="360"/>
        <w:rPr>
          <w:rFonts w:cs="Arial" w:hAnsi="Arial" w:ascii="Arial"/>
          <w:b/>
          <w:color w:val="0070C0"/>
        </w:rPr>
      </w:pPr>
    </w:p>
    <w:p w:rsidRDefault="00BB0563" w:rsidP="00BB0563" w:rsidR="00BB0563">
      <w:pPr>
        <w:spacing w:lineRule="auto" w:line="360"/>
        <w:rPr>
          <w:rFonts w:cs="Arial" w:hAnsi="Arial" w:ascii="Arial"/>
          <w:color w:val="C45911"/>
          <w:u w:val="single"/>
        </w:rPr>
      </w:pPr>
    </w:p>
    <w:p w:rsidRDefault="00BB0563" w:rsidP="00BB0563" w:rsidR="00BB0563">
      <w:pPr>
        <w:spacing w:lineRule="auto" w:line="360"/>
        <w:rPr>
          <w:rFonts w:cs="Humnst777 Cn BT" w:hAnsi="Humnst777 Cn BT" w:ascii="Humnst777 Cn BT"/>
          <w:color w:val="000000"/>
        </w:rPr>
      </w:pPr>
    </w:p>
    <w:p w:rsidRDefault="00BB0563" w:rsidP="00BB0563" w:rsidR="00BB0563">
      <w:pPr>
        <w:spacing w:lineRule="auto" w:line="360"/>
        <w:jc w:val="both"/>
        <w:rPr>
          <w:rStyle w:val="tabletextfield"/>
          <w:rFonts w:cs="Arial" w:hAnsi="Arial" w:ascii="Arial"/>
        </w:rPr>
      </w:pPr>
    </w:p>
    <w:p w:rsidRDefault="00BB0563" w:rsidP="00BB0563" w:rsidR="00BB0563">
      <w:pPr>
        <w:tabs>
          <w:tab w:pos="3879" w:val="left"/>
        </w:tabs>
        <w:spacing w:lineRule="auto" w:line="360"/>
        <w:rPr>
          <w:b/>
        </w:rPr>
      </w:pPr>
      <w:r>
        <w:rPr>
          <w:rFonts w:cs="Arial" w:hAnsi="Arial" w:ascii="Arial"/>
          <w:b/>
        </w:rPr>
        <w:t xml:space="preserve">             GLOBAL SISTEM d.o.o.</w:t>
      </w:r>
    </w:p>
    <w:p w:rsidRDefault="00BB0563" w:rsidP="00BB0563" w:rsidR="00BB0563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           Dragan </w:t>
      </w:r>
      <w:proofErr w:type="spellStart"/>
      <w:r>
        <w:rPr>
          <w:rFonts w:cs="Arial" w:hAnsi="Arial" w:ascii="Arial"/>
        </w:rPr>
        <w:t>Luketić</w:t>
      </w:r>
      <w:proofErr w:type="spellEnd"/>
      <w:r>
        <w:rPr>
          <w:rFonts w:cs="Arial" w:hAnsi="Arial" w:ascii="Arial"/>
        </w:rPr>
        <w:t>, direktor</w:t>
      </w:r>
    </w:p>
    <w:p w:rsidRDefault="00BB0563" w:rsidP="00BB0563" w:rsidR="00BB0563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BB0563" w:rsidP="00BB0563" w:rsidR="00BB0563">
      <w:pPr>
        <w:tabs>
          <w:tab w:pos="3879" w:val="left"/>
        </w:tabs>
        <w:spacing w:lineRule="auto" w:line="360"/>
        <w:rPr>
          <w:rFonts w:cs="Arial" w:hAnsi="Arial" w:ascii="Arial"/>
        </w:rPr>
      </w:pPr>
      <w:r>
        <w:rPr>
          <w:rFonts w:cs="Arial" w:hAnsi="Arial" w:ascii="Arial"/>
        </w:rPr>
        <w:t xml:space="preserve">  ______________________________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Humnst777 Cn BT">
    <w:altName w:val="Arial"/>
    <w:panose1 w:val="00000000000000000000"/>
    <w:charset w:val="4D"/>
    <w:family w:val="swiss"/>
    <w:notTrueType/>
    <w:pitch w:val="default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563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BB056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BB056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913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St-111/2018-14</izvorni_sadrzaj>
    <derivirana_varijabla naziv="DomainObject.Oznaka_1">St-111/2018-14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St-111/2018-14</izvorni_sadrzaj>
    <derivirana_varijabla naziv="DomainObject.PoslovniBrojDokumenta_1">St-111/2018-14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CC21D-4E7A-4015-978E-58391BF38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97</properties:Words>
  <properties:Characters>615</properties:Characters>
  <properties:Lines>57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