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b5cf" w14:paraId="32bb5cf" w:rsidRDefault="007523BB" w:rsidP="007523BB" w:rsidR="007523BB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3BB" w:rsidP="007523BB" w:rsidR="007523BB">
      <w:pPr>
        <w:spacing w:after="0"/>
      </w:pPr>
      <w:r>
        <w:t xml:space="preserve">         REPUBLIKA HRVATSKA</w:t>
      </w:r>
    </w:p>
    <w:p w:rsidRDefault="007523BB" w:rsidP="007523BB" w:rsidR="007523BB">
      <w:pPr>
        <w:spacing w:after="0"/>
      </w:pPr>
      <w:r>
        <w:t xml:space="preserve"> TRGOVAČKI SUD U VARAŽDINU</w:t>
      </w:r>
    </w:p>
    <w:p w:rsidRDefault="007523BB" w:rsidP="007523BB" w:rsidR="007523BB">
      <w:pPr>
        <w:spacing w:after="0"/>
      </w:pPr>
      <w:r>
        <w:t xml:space="preserve">           Braće Radića 2, Varaždin</w:t>
      </w:r>
    </w:p>
    <w:p w:rsidRDefault="007523BB" w:rsidP="007523BB" w:rsidR="007523BB">
      <w:pPr>
        <w:spacing w:after="0"/>
      </w:pPr>
    </w:p>
    <w:p w:rsidRDefault="007523BB" w:rsidP="007523BB" w:rsidR="007523BB">
      <w:pPr>
        <w:spacing w:after="0"/>
      </w:pPr>
    </w:p>
    <w:p w:rsidRDefault="007523BB" w:rsidP="007523BB" w:rsidR="007523BB">
      <w:pPr>
        <w:spacing w:after="0"/>
        <w:jc w:val="center"/>
      </w:pPr>
      <w:r>
        <w:t>U  I M E  R E P U B L I K E  H R V A T S K E</w:t>
      </w:r>
    </w:p>
    <w:p w:rsidRDefault="007523BB" w:rsidP="007523BB" w:rsidR="007523BB">
      <w:pPr>
        <w:spacing w:after="0"/>
      </w:pPr>
    </w:p>
    <w:p w:rsidRDefault="007523BB" w:rsidP="007523BB" w:rsidR="007523BB">
      <w:pPr>
        <w:spacing w:after="0"/>
        <w:jc w:val="center"/>
      </w:pPr>
      <w:r>
        <w:t>R J E Š E NJ E</w:t>
      </w:r>
    </w:p>
    <w:p w:rsidRDefault="007523BB" w:rsidP="007523BB" w:rsidR="007523BB">
      <w:pPr>
        <w:spacing w:after="0"/>
      </w:pPr>
    </w:p>
    <w:p w:rsidRDefault="007523BB" w:rsidP="007523BB" w:rsidR="007523BB">
      <w:pPr>
        <w:spacing w:after="0"/>
        <w:jc w:val="both"/>
        <w:rPr>
          <w:szCs w:val="20"/>
        </w:rPr>
      </w:pPr>
      <w:r>
        <w:tab/>
        <w:t>Trgovački sud u Varaždinu po višoj sudskoj savjetnici toga suda Ivani</w:t>
      </w:r>
      <w:r w:rsidR="00E5232F">
        <w:t xml:space="preserve"> Starčević u </w:t>
      </w:r>
      <w:r>
        <w:t xml:space="preserve"> predmetu povodom zahtjeva Financijske agencije Regionalni centar Zagreb, Podružnica Varaždin, Augusta Cesarca 2, Varaždin, za pokretanje skraćenog stečajnog postupka protiv d</w:t>
      </w:r>
      <w:r w:rsidR="00E5232F">
        <w:t>užnika ALAN TIM TOURS</w:t>
      </w:r>
      <w:r>
        <w:t xml:space="preserve"> </w:t>
      </w:r>
      <w:r w:rsidR="00E5232F">
        <w:t>j.d.o.o., OIB: 61649963763</w:t>
      </w:r>
      <w:r>
        <w:t xml:space="preserve"> sa sjedištem u</w:t>
      </w:r>
      <w:r w:rsidR="00E5232F">
        <w:t xml:space="preserve"> </w:t>
      </w:r>
      <w:proofErr w:type="spellStart"/>
      <w:r w:rsidR="00E5232F">
        <w:t>Livadarska</w:t>
      </w:r>
      <w:proofErr w:type="spellEnd"/>
      <w:r w:rsidR="00E5232F">
        <w:t xml:space="preserve"> 22, 42206 </w:t>
      </w:r>
      <w:proofErr w:type="spellStart"/>
      <w:r w:rsidR="00E5232F">
        <w:t>Družbinec</w:t>
      </w:r>
      <w:proofErr w:type="spellEnd"/>
      <w:r w:rsidR="00E5232F">
        <w:t>, dana 1. kolovoza</w:t>
      </w:r>
      <w:r>
        <w:t xml:space="preserve"> 2016. </w:t>
      </w:r>
    </w:p>
    <w:p w:rsidRDefault="007523BB" w:rsidP="007523BB" w:rsidR="007523BB">
      <w:pPr>
        <w:spacing w:after="0"/>
        <w:jc w:val="both"/>
      </w:pPr>
    </w:p>
    <w:p w:rsidRDefault="007523BB" w:rsidP="007523BB" w:rsidR="007523BB">
      <w:pPr>
        <w:spacing w:after="0"/>
        <w:jc w:val="center"/>
      </w:pPr>
      <w:r>
        <w:t>r i j e š i o  j e</w:t>
      </w:r>
    </w:p>
    <w:p w:rsidRDefault="007523BB" w:rsidP="007523BB" w:rsidR="007523BB">
      <w:pPr>
        <w:spacing w:after="0"/>
      </w:pPr>
    </w:p>
    <w:p w:rsidRDefault="007523BB" w:rsidP="007523BB" w:rsidR="007523BB">
      <w:pPr>
        <w:spacing w:after="0"/>
        <w:ind w:firstLine="708"/>
        <w:jc w:val="both"/>
      </w:pPr>
      <w:r>
        <w:t xml:space="preserve">I/ Otvara se stečajni postupak nad stečajnim dužnikom </w:t>
      </w:r>
      <w:r w:rsidR="00E5232F">
        <w:t xml:space="preserve">ALAN TIM TOURS j.d.o.o., OIB: 61649963763 sa sjedištem u </w:t>
      </w:r>
      <w:proofErr w:type="spellStart"/>
      <w:r w:rsidR="00E5232F">
        <w:t>Livadarska</w:t>
      </w:r>
      <w:proofErr w:type="spellEnd"/>
      <w:r w:rsidR="00E5232F">
        <w:t xml:space="preserve"> 22, 42206 </w:t>
      </w:r>
      <w:proofErr w:type="spellStart"/>
      <w:r w:rsidR="00E5232F">
        <w:t>Družbinec</w:t>
      </w:r>
      <w:proofErr w:type="spellEnd"/>
      <w:r w:rsidR="00E5232F">
        <w:t>, s danom 1. kolovoza</w:t>
      </w:r>
      <w:r>
        <w:t xml:space="preserve"> 2016. u 15,00 sati.</w:t>
      </w:r>
    </w:p>
    <w:p w:rsidRDefault="007523BB" w:rsidP="007523BB" w:rsidR="007523BB">
      <w:pPr>
        <w:spacing w:after="0"/>
        <w:jc w:val="both"/>
      </w:pPr>
    </w:p>
    <w:p w:rsidRDefault="007523BB" w:rsidP="007523BB" w:rsidR="007523BB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</w:t>
      </w:r>
      <w:r w:rsidR="00E5232F">
        <w:t xml:space="preserve">ALAN TIM TOURS j.d.o.o., OIB: 61649963763 sa sjedištem u </w:t>
      </w:r>
      <w:proofErr w:type="spellStart"/>
      <w:r w:rsidR="00E5232F">
        <w:t>Livadarska</w:t>
      </w:r>
      <w:proofErr w:type="spellEnd"/>
      <w:r w:rsidR="00E5232F">
        <w:t xml:space="preserve"> 22, 42206 </w:t>
      </w:r>
      <w:proofErr w:type="spellStart"/>
      <w:r w:rsidR="00E5232F">
        <w:t>Družbinec</w:t>
      </w:r>
      <w:proofErr w:type="spellEnd"/>
      <w:r>
        <w:t>.</w:t>
      </w:r>
    </w:p>
    <w:p w:rsidRDefault="007523BB" w:rsidP="007523BB" w:rsidR="007523BB">
      <w:pPr>
        <w:spacing w:after="0"/>
        <w:jc w:val="both"/>
      </w:pPr>
    </w:p>
    <w:p w:rsidRDefault="007523BB" w:rsidP="007523BB" w:rsidR="007523BB">
      <w:pPr>
        <w:spacing w:after="0"/>
        <w:ind w:firstLine="708"/>
        <w:jc w:val="both"/>
      </w:pPr>
      <w:r>
        <w:t xml:space="preserve">III/ Za stečajnog upravitelja imenuje se </w:t>
      </w:r>
      <w:r w:rsidR="00AE38AD">
        <w:t xml:space="preserve">Berislav Maksimović, Braće Radić 1, </w:t>
      </w:r>
      <w:proofErr w:type="spellStart"/>
      <w:r w:rsidR="00AE38AD">
        <w:t>Hrašćica</w:t>
      </w:r>
      <w:proofErr w:type="spellEnd"/>
      <w:r w:rsidR="00AE38AD">
        <w:t>, 42000 Varaždin, OIB: 57300759557.</w:t>
      </w:r>
    </w:p>
    <w:p w:rsidRDefault="007523BB" w:rsidP="007523BB" w:rsidR="007523BB">
      <w:pPr>
        <w:spacing w:after="0"/>
        <w:jc w:val="both"/>
        <w:rPr>
          <w:color w:val="FF0000"/>
        </w:rPr>
      </w:pPr>
    </w:p>
    <w:p w:rsidRDefault="007523BB" w:rsidP="007523BB" w:rsidR="007523BB">
      <w:pPr>
        <w:spacing w:after="0"/>
        <w:ind w:firstLine="708"/>
        <w:jc w:val="both"/>
      </w:pPr>
      <w:r>
        <w:t>IV/ Ovo rješenje objavit će se na e-oglasnoj ploči suda.</w:t>
      </w:r>
    </w:p>
    <w:p w:rsidRDefault="007523BB" w:rsidP="007523BB" w:rsidR="007523BB">
      <w:pPr>
        <w:spacing w:after="0"/>
        <w:jc w:val="both"/>
      </w:pPr>
    </w:p>
    <w:p w:rsidRDefault="007523BB" w:rsidP="007523BB" w:rsidR="007523BB">
      <w:pPr>
        <w:spacing w:after="0"/>
        <w:ind w:firstLine="708"/>
        <w:jc w:val="both"/>
      </w:pPr>
      <w:r>
        <w:t xml:space="preserve">V/ Po pravomoćnosti ovoga rješenja stečajni dužnik </w:t>
      </w:r>
      <w:r w:rsidR="00E5232F">
        <w:t xml:space="preserve">ALAN TIM TOURS j.d.o.o., OIB: 61649963763 sa sjedištem u </w:t>
      </w:r>
      <w:proofErr w:type="spellStart"/>
      <w:r w:rsidR="00E5232F">
        <w:t>Livadarska</w:t>
      </w:r>
      <w:proofErr w:type="spellEnd"/>
      <w:r w:rsidR="00E5232F">
        <w:t xml:space="preserve"> 22, 42206 </w:t>
      </w:r>
      <w:proofErr w:type="spellStart"/>
      <w:r w:rsidR="00E5232F">
        <w:t>Družbinec</w:t>
      </w:r>
      <w:proofErr w:type="spellEnd"/>
      <w:r>
        <w:t>, biti će brisan iz sudskog registra.</w:t>
      </w:r>
    </w:p>
    <w:p w:rsidRDefault="007523BB" w:rsidP="007523BB" w:rsidR="007523BB">
      <w:pPr>
        <w:spacing w:after="0"/>
      </w:pPr>
    </w:p>
    <w:p w:rsidRDefault="007523BB" w:rsidP="007523BB" w:rsidR="007523BB">
      <w:pPr>
        <w:spacing w:after="0"/>
      </w:pPr>
    </w:p>
    <w:p w:rsidRDefault="007523BB" w:rsidP="007523BB" w:rsidR="007523BB">
      <w:pPr>
        <w:spacing w:after="0"/>
        <w:jc w:val="center"/>
      </w:pPr>
      <w:r>
        <w:t>Obrazloženje</w:t>
      </w:r>
    </w:p>
    <w:p w:rsidRDefault="007523BB" w:rsidP="007523BB" w:rsidR="007523BB">
      <w:pPr>
        <w:spacing w:after="0"/>
      </w:pPr>
    </w:p>
    <w:p w:rsidRDefault="00E5232F" w:rsidP="007523BB" w:rsidR="007523BB">
      <w:pPr>
        <w:spacing w:after="0"/>
        <w:jc w:val="both"/>
      </w:pPr>
      <w:r>
        <w:tab/>
        <w:t>Predlagatelj je dana 20. svibnja 2016</w:t>
      </w:r>
      <w:r w:rsidR="007523BB">
        <w:t>. podnio zahtjev za pokretanje skraćenog stečajnog postupka nad dužnikom navedenim u izreci, pa kako su za to bile ispunjene pretpostavke</w:t>
      </w:r>
      <w:r w:rsidR="00263549">
        <w:t xml:space="preserve"> iz čl. 428. Stečajnog zakona („Narodne novine“</w:t>
      </w:r>
      <w:bookmarkStart w:name="_GoBack" w:id="0"/>
      <w:bookmarkEnd w:id="0"/>
      <w:r w:rsidR="007523BB">
        <w:t xml:space="preserve">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7523BB">
        <w:t>prokazni</w:t>
      </w:r>
      <w:proofErr w:type="spellEnd"/>
      <w:r w:rsidR="007523BB">
        <w:t xml:space="preserve"> popis imovine i obveza dužnika na propisanom obrascu i kojim je </w:t>
      </w:r>
      <w:r w:rsidR="007523BB">
        <w:lastRenderedPageBreak/>
        <w:t>pozvao vjerovnike da najkasnije u roku od četrdeset pet dana od dana objave oglasa na e-oglasnoj ploči suda predlože otvaranje stečajnoga postupka.</w:t>
      </w:r>
    </w:p>
    <w:p w:rsidRDefault="007523BB" w:rsidP="007523BB" w:rsidR="007523BB">
      <w:pPr>
        <w:spacing w:after="0"/>
      </w:pPr>
    </w:p>
    <w:p w:rsidRDefault="007523BB" w:rsidP="007523BB" w:rsidR="007523BB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7523BB" w:rsidP="007523BB" w:rsidR="007523BB">
      <w:pPr>
        <w:spacing w:after="0"/>
      </w:pPr>
    </w:p>
    <w:p w:rsidRDefault="007523BB" w:rsidP="007523BB" w:rsidR="007523BB">
      <w:pPr>
        <w:spacing w:after="0"/>
      </w:pPr>
    </w:p>
    <w:p w:rsidRDefault="00E5232F" w:rsidP="007523BB" w:rsidR="007523BB">
      <w:pPr>
        <w:spacing w:after="0"/>
        <w:jc w:val="center"/>
      </w:pPr>
      <w:r>
        <w:t>U Varaždinu, 1. kolovoza</w:t>
      </w:r>
      <w:r w:rsidR="007523BB">
        <w:t xml:space="preserve"> 2016. godine.</w:t>
      </w:r>
    </w:p>
    <w:p w:rsidRDefault="007523BB" w:rsidP="007523BB" w:rsidR="007523BB">
      <w:pPr>
        <w:spacing w:after="0"/>
        <w:jc w:val="center"/>
      </w:pPr>
    </w:p>
    <w:p w:rsidRDefault="007523BB" w:rsidP="007523BB" w:rsidR="007523BB">
      <w:pPr>
        <w:spacing w:after="0"/>
        <w:jc w:val="center"/>
      </w:pPr>
    </w:p>
    <w:p w:rsidRDefault="00E5232F" w:rsidP="007523BB" w:rsidR="007523BB">
      <w:pPr>
        <w:spacing w:after="0"/>
        <w:ind w:left="4956"/>
        <w:jc w:val="center"/>
      </w:pPr>
      <w:r>
        <w:t>Viša s</w:t>
      </w:r>
      <w:r w:rsidR="007523BB">
        <w:t>udska savjetnica</w:t>
      </w:r>
    </w:p>
    <w:p w:rsidRDefault="007523BB" w:rsidP="007523BB" w:rsidR="007523BB">
      <w:pPr>
        <w:spacing w:after="0"/>
        <w:ind w:left="4956"/>
        <w:jc w:val="center"/>
      </w:pPr>
    </w:p>
    <w:p w:rsidRDefault="00E5232F" w:rsidP="00E5232F" w:rsidR="00E5232F">
      <w:pPr>
        <w:spacing w:after="0"/>
        <w:ind w:left="4956"/>
        <w:jc w:val="center"/>
      </w:pPr>
      <w:r>
        <w:t>Ivana Starčević</w:t>
      </w:r>
      <w:r w:rsidR="007523BB">
        <w:t xml:space="preserve">                                                                                                 </w:t>
      </w:r>
    </w:p>
    <w:p w:rsidRDefault="00E5232F" w:rsidP="00E5232F" w:rsidR="00E5232F">
      <w:pPr>
        <w:spacing w:after="0"/>
        <w:ind w:left="4956"/>
        <w:jc w:val="center"/>
      </w:pPr>
    </w:p>
    <w:p w:rsidRDefault="007523BB" w:rsidP="00E5232F" w:rsidR="007523BB">
      <w:pPr>
        <w:spacing w:after="0"/>
        <w:ind w:left="4956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523BB" w:rsidP="007523BB" w:rsidR="007523BB">
      <w:pPr>
        <w:spacing w:after="0"/>
      </w:pPr>
      <w:r>
        <w:t xml:space="preserve">                                               </w:t>
      </w:r>
    </w:p>
    <w:p w:rsidRDefault="007523BB" w:rsidP="007523BB" w:rsidR="007523BB">
      <w:pPr>
        <w:spacing w:after="0"/>
      </w:pPr>
      <w:r>
        <w:tab/>
        <w:t xml:space="preserve">UPUTA O PRAVNOM LIJEKU: </w:t>
      </w:r>
    </w:p>
    <w:p w:rsidRDefault="007523BB" w:rsidP="007523BB" w:rsidR="007523BB">
      <w:pPr>
        <w:spacing w:after="0"/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7523BB" w:rsidP="007523BB" w:rsidR="007523B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523BB" w:rsidP="007523BB" w:rsidR="007523BB">
      <w:pPr>
        <w:spacing w:after="0"/>
      </w:pPr>
    </w:p>
    <w:p w:rsidRDefault="007523BB" w:rsidP="007523BB" w:rsidR="007523BB">
      <w:pPr>
        <w:spacing w:after="0"/>
      </w:pPr>
    </w:p>
    <w:p w:rsidRDefault="007523BB" w:rsidP="007523BB" w:rsidR="007523BB">
      <w:pPr>
        <w:spacing w:after="0"/>
      </w:pPr>
      <w:r>
        <w:t>DNA:</w:t>
      </w:r>
    </w:p>
    <w:p w:rsidRDefault="007523BB" w:rsidP="007523BB" w:rsidR="007523B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523BB" w:rsidP="007523BB" w:rsidR="007523B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7523BB" w:rsidP="007523BB" w:rsidR="007523BB">
      <w:pPr>
        <w:numPr>
          <w:ilvl w:val="0"/>
          <w:numId w:val="47"/>
        </w:numPr>
        <w:spacing w:after="0"/>
        <w:jc w:val="both"/>
      </w:pPr>
      <w:r>
        <w:t xml:space="preserve">Dužnik </w:t>
      </w:r>
      <w:r w:rsidR="00E5232F">
        <w:t xml:space="preserve">ALAN TIM TOURS j.d.o.o., </w:t>
      </w:r>
      <w:proofErr w:type="spellStart"/>
      <w:r w:rsidR="00E5232F">
        <w:t>Livadarska</w:t>
      </w:r>
      <w:proofErr w:type="spellEnd"/>
      <w:r w:rsidR="00E5232F">
        <w:t xml:space="preserve"> 22, 42206 </w:t>
      </w:r>
      <w:proofErr w:type="spellStart"/>
      <w:r w:rsidR="00E5232F">
        <w:t>Družbinec</w:t>
      </w:r>
      <w:proofErr w:type="spellEnd"/>
    </w:p>
    <w:p w:rsidRDefault="007523BB" w:rsidP="007523BB" w:rsidR="007523BB">
      <w:pPr>
        <w:numPr>
          <w:ilvl w:val="0"/>
          <w:numId w:val="47"/>
        </w:numPr>
        <w:spacing w:after="0"/>
      </w:pPr>
      <w:r>
        <w:t>Sudski registar ovog suda</w:t>
      </w:r>
    </w:p>
    <w:p w:rsidRDefault="007523BB" w:rsidP="007523BB" w:rsidR="007523B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</w:t>
      </w:r>
      <w:r w:rsidR="00E5232F">
        <w:t xml:space="preserve">o financija, Ispostava Varaždin, </w:t>
      </w:r>
      <w:proofErr w:type="spellStart"/>
      <w:r w:rsidR="00E5232F">
        <w:t>Graberje</w:t>
      </w:r>
      <w:proofErr w:type="spellEnd"/>
      <w:r w:rsidR="00E5232F">
        <w:t xml:space="preserve"> 1, 42000 Varaždin</w:t>
      </w:r>
    </w:p>
    <w:p w:rsidRDefault="007523BB" w:rsidP="007523BB" w:rsidR="007523BB">
      <w:pPr>
        <w:numPr>
          <w:ilvl w:val="0"/>
          <w:numId w:val="47"/>
        </w:numPr>
        <w:spacing w:after="0"/>
      </w:pPr>
      <w:r>
        <w:t xml:space="preserve">Stečajni upravitelj </w:t>
      </w:r>
      <w:r w:rsidR="00AE38AD">
        <w:t xml:space="preserve">Berislav Maksimović, Braće Radić 1, </w:t>
      </w:r>
      <w:proofErr w:type="spellStart"/>
      <w:r w:rsidR="00AE38AD">
        <w:t>Hrašćica</w:t>
      </w:r>
      <w:proofErr w:type="spellEnd"/>
      <w:r w:rsidR="00AE38AD">
        <w:t>, 42000 Varaždin</w:t>
      </w:r>
    </w:p>
    <w:p w:rsidRDefault="007523BB" w:rsidP="007523BB" w:rsidR="007523BB">
      <w:pPr>
        <w:numPr>
          <w:ilvl w:val="0"/>
          <w:numId w:val="47"/>
        </w:numPr>
        <w:spacing w:after="0"/>
      </w:pPr>
      <w:r>
        <w:t>E-oglasna ploča suda</w:t>
      </w:r>
    </w:p>
    <w:p w:rsidRDefault="007523BB" w:rsidP="007523BB" w:rsidR="007523B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Pisarnica – kal. 20 dana</w:t>
      </w:r>
    </w:p>
    <w:p w:rsidRDefault="00AE649C" w:rsidP="007523BB" w:rsidR="00AE649C" w:rsidRPr="00B76F3C">
      <w:pPr>
        <w:pStyle w:val="Naslov3"/>
        <w:spacing w:after="0"/>
      </w:pPr>
    </w:p>
    <w:p w:rsidRDefault="00C603C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A0242" w:rsidP="007523BB" w:rsidR="00DA0242">
      <w:pPr>
        <w:pStyle w:val="ZapisniarPotpis"/>
        <w:ind w:left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3CA" w:rsidP="00537B78" w:rsidR="00C603CA">
      <w:r>
        <w:separator/>
      </w:r>
    </w:p>
  </w:endnote>
  <w:endnote w:id="0" w:type="continuationSeparator">
    <w:p w:rsidRDefault="00C603CA" w:rsidP="00537B78" w:rsidR="00C60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3CA" w:rsidP="00537B78" w:rsidR="00C603CA">
      <w:r>
        <w:separator/>
      </w:r>
    </w:p>
  </w:footnote>
  <w:footnote w:id="0" w:type="continuationSeparator">
    <w:p w:rsidRDefault="00C603CA" w:rsidP="00537B78" w:rsidR="00C60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3BB" w:rsidR="008333A9">
    <w:pPr>
      <w:pStyle w:val="Zaglavlje"/>
    </w:pPr>
    <w:r>
      <w:rPr>
        <w:rStyle w:val="PozadinaSvijetloCrvena"/>
        <w:shd w:fill="auto" w:color="auto" w:val="clear"/>
      </w:rPr>
      <w:t>Poslovni broj: 8 St-791/16-4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549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53C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24D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23BB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8AD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24E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3CA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32F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5C5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026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St-791/2016-4</izvorni_sadrzaj>
    <derivirana_varijabla naziv="DomainObject.Oznaka_1">St-791/2016-4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ALAN TIM TOURS jednostavno društvo s ograničenom odgovornošću za usluge i putnička agencija zastupanog po punomoćniku Damir Cupar</izvorni_sadrzaj>
    <derivirana_varijabla naziv="DomainObject.Predmet.ProtustrankaFormated_1">  ALAN TIM TOURS jednostavno društvo s ograničenom odgovornošću za usluge i putnička agencija zastupanog po punomoćniku Damir Cupar</derivirana_varijabla>
  </DomainObject.Predmet.ProtustrankaFormated>
  <DomainObject.Predmet.ProtustrankaFormatedOIB>
    <izvorni_sadrzaj>  ALAN TIM TOURS jednostavno društvo s ograničenom odgovornošću za usluge i putnička agencija, OIB 61649963763 zastupanog po punomoćniku Damir Cupar</izvorni_sadrzaj>
    <derivirana_varijabla naziv="DomainObject.Predmet.ProtustrankaFormatedOIB_1">  ALAN TIM TOURS jednostavno društvo s ograničenom odgovornošću za usluge i putnička agencija, OIB 61649963763 zastupanog po punomoćniku Damir Cupar</derivirana_varijabla>
  </DomainObject.Predmet.ProtustrankaFormatedOIB>
  <DomainObject.Predmet.ProtustrankaFormatedWithAdress>
    <izvorni_sadrzaj> ALAN TIM TOURS jednostavno društvo s ograničenom odgovornošću za usluge i putnička agencija, Livadarska 22, 42206 Družbinec zastupanog po punomoćniku Damir Cupar</izvorni_sadrzaj>
    <derivirana_varijabla naziv="DomainObject.Predmet.ProtustrankaFormatedWithAdress_1"> ALAN TIM TOURS jednostavno društvo s ograničenom odgovornošću za usluge i putnička agencija, Livadarska 22, 42206 Družbinec zastupanog po punomoćniku Damir Cupar</derivirana_varijabla>
  </DomainObject.Predmet.ProtustrankaFormatedWithAdress>
  <DomainObject.Predmet.ProtustrankaFormatedWithAdressOIB>
    <izvorni_sadrzaj> ALAN TIM TOURS jednostavno društvo s ograničenom odgovornošću za usluge i putnička agencija, OIB 61649963763, Livadarska 22, 42206 Družbinec zastupanog po punomoćniku Damir Cupar</izvorni_sadrzaj>
    <derivirana_varijabla naziv="DomainObject.Predmet.ProtustrankaFormatedWithAdressOIB_1"> ALAN TIM TOURS jednostavno društvo s ograničenom odgovornošću za usluge i putnička agencija, OIB 61649963763, Livadarska 22, 42206 Družbinec zastupanog po punomoćniku Damir Cupar</derivirana_varijabla>
  </DomainObject.Predmet.ProtustrankaFormatedWithAdressOIB>
  <DomainObject.Predmet.ProtustrankaWithAdress>
    <izvorni_sadrzaj>ALAN TIM TOURS jednostavno društvo s ograničenom odgovornošću za usluge i putnička agencija Livadarska 22, 42206 Družbinec</izvorni_sadrzaj>
    <derivirana_varijabla naziv="DomainObject.Predmet.ProtustrankaWithAdress_1">ALAN TIM TOURS jednostavno društvo s ograničenom odgovornošću za usluge i putnička agencija Livadarska 22, 42206 Družbinec</derivirana_varijabla>
  </DomainObject.Predmet.ProtustrankaWithAdress>
  <DomainObject.Predmet.ProtustrankaWithAdressOIB>
    <izvorni_sadrzaj>ALAN TIM TOURS jednostavno društvo s ograničenom odgovornošću za usluge i putnička agencija, OIB 61649963763, Livadarska 22, 42206 Družbinec</izvorni_sadrzaj>
    <derivirana_varijabla naziv="DomainObject.Predmet.ProtustrankaWithAdressOIB_1">ALAN TIM TOURS jednostavno društvo s ograničenom odgovornošću za usluge i putnička agencija, OIB 61649963763, Livadarska 22, 42206 Družbinec</derivirana_varijabla>
  </DomainObject.Predmet.ProtustrankaWithAdressOIB>
  <DomainObject.Predmet.ProtustrankaNazivFormated>
    <izvorni_sadrzaj>ALAN TIM TOURS jednostavno društvo s ograničenom odgovornošću za usluge i putnička agencija</izvorni_sadrzaj>
    <derivirana_varijabla naziv="DomainObject.Predmet.ProtustrankaNazivFormated_1">ALAN TIM TOURS jednostavno društvo s ograničenom odgovornošću za usluge i putnička agencija</derivirana_varijabla>
  </DomainObject.Predmet.ProtustrankaNazivFormated>
  <DomainObject.Predmet.ProtustrankaNazivFormatedOIB>
    <izvorni_sadrzaj>ALAN TIM TOURS jednostavno društvo s ograničenom odgovornošću za usluge i putnička agencija, OIB 61649963763</izvorni_sadrzaj>
    <derivirana_varijabla naziv="DomainObject.Predmet.ProtustrankaNazivFormatedOIB_1">ALAN TIM TOURS jednostavno društvo s ograničenom odgovornošću za usluge i putnička agencija, OIB 61649963763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16348.57</izvorni_sadrzaj>
    <derivirana_varijabla naziv="DomainObject.Predmet.TrenutnaVrijednost_1">16348.57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ALAN TIM TOURS jednostavno društvo s ograničenom odgovornošću za usluge i putnička agencija zastupanog po punomoćniku Damir Cupar</item>
    </izvorni_sadrzaj>
    <derivirana_varijabla naziv="DomainObject.Predmet.ProtuStrankaListFormated_1">
      <item>ALAN TIM TOURS jednostavno društvo s ograničenom odgovornošću za usluge i putnička agencija zastupanog po punomoćniku Damir Cupar</item>
    </derivirana_varijabla>
  </DomainObject.Predmet.ProtuStrankaListFormated>
  <DomainObject.Predmet.ProtuStrankaListFormatedOIB>
    <izvorni_sadrzaj>
      <item>ALAN TIM TOURS jednostavno društvo s ograničenom odgovornošću za usluge i putnička agencija, OIB 61649963763 zastupanog po punomoćniku Damir Cupar</item>
    </izvorni_sadrzaj>
    <derivirana_varijabla naziv="DomainObject.Predmet.ProtuStrankaListFormatedOIB_1">
      <item>ALAN TIM TOURS jednostavno društvo s ograničenom odgovornošću za usluge i putnička agencija, OIB 61649963763 zastupanog po punomoćniku Damir Cupar</item>
    </derivirana_varijabla>
  </DomainObject.Predmet.ProtuStrankaListFormatedOIB>
  <DomainObject.Predmet.ProtuStrankaListFormatedWithAdress>
    <izvorni_sadrzaj>
      <item>ALAN TIM TOURS jednostavno društvo s ograničenom odgovornošću za usluge i putnička agencija, Livadarska 22, 42206 Družbinec zastupanog po punomoćniku Damir Cupar</item>
    </izvorni_sadrzaj>
    <derivirana_varijabla naziv="DomainObject.Predmet.ProtuStrankaListFormatedWithAdress_1">
      <item>ALAN TIM TOURS jednostavno društvo s ograničenom odgovornošću za usluge i putnička agencija, Livadarska 22, 42206 Družbinec zastupanog po punomoćniku Damir Cupar</item>
    </derivirana_varijabla>
  </DomainObject.Predmet.ProtuStrankaListFormatedWithAdress>
  <DomainObject.Predmet.ProtuStrankaListFormatedWithAdressOIB>
    <izvorni_sadrzaj>
      <item>ALAN TIM TOURS jednostavno društvo s ograničenom odgovornošću za usluge i putnička agencija, OIB 61649963763, Livadarska 22, 42206 Družbinec zastupanog po punomoćniku Damir Cupar</item>
    </izvorni_sadrzaj>
    <derivirana_varijabla naziv="DomainObject.Predmet.ProtuStrankaListFormatedWithAdressOIB_1">
      <item>ALAN TIM TOURS jednostavno društvo s ograničenom odgovornošću za usluge i putnička agencija, OIB 61649963763, Livadarska 22, 42206 Družbinec zastupanog po punomoćniku Damir Cupar</item>
    </derivirana_varijabla>
  </DomainObject.Predmet.ProtuStrankaListFormatedWithAdressOIB>
  <DomainObject.Predmet.ProtuStrankaListNazivFormated>
    <izvorni_sadrzaj>
      <item>ALAN TIM TOURS jednostavno društvo s ograničenom odgovornošću za usluge i putnička agencija</item>
    </izvorni_sadrzaj>
    <derivirana_varijabla naziv="DomainObject.Predmet.ProtuStrankaListNazivFormated_1">
      <item>ALAN TIM TOURS jednostavno društvo s ograničenom odgovornošću za usluge i putnička agencija</item>
    </derivirana_varijabla>
  </DomainObject.Predmet.ProtuStrankaListNazivFormated>
  <DomainObject.Predmet.ProtuStrankaListNazivFormatedOIB>
    <izvorni_sadrzaj>
      <item>ALAN TIM TOURS jednostavno društvo s ograničenom odgovornošću za usluge i putnička agencija, OIB 61649963763</item>
    </izvorni_sadrzaj>
    <derivirana_varijabla naziv="DomainObject.Predmet.ProtuStrankaListNazivFormatedOIB_1">
      <item>ALAN TIM TOURS jednostavno društvo s ograničenom odgovornošću za usluge i putnička agencija, OIB 61649963763</item>
    </derivirana_varijabla>
  </DomainObject.Predmet.ProtuStrankaListNazivFormatedOIB>
  <DomainObject.Predmet.OstaliListFormated>
    <izvorni_sadrzaj>
      <item>Sudski registar TS u Varaždinu</item>
      <item>Damir Cupar punomoćnik sudionika u postupku ALAN TIM TOURS jednostavno društvo s ograničenom odgovornošću za usluge i putnička agencija</item>
      <item>ŽDO u Varaždinu, Građansko-upravni odjel</item>
      <item>Porezna uprava, Područni ured Sjeverna Hrvatska, Varaždin</item>
    </izvorni_sadrzaj>
    <derivirana_varijabla naziv="DomainObject.Predmet.OstaliListFormated_1">
      <item>Sudski registar TS u Varaždinu</item>
      <item>Damir Cupar punomoćnik sudionika u postupku ALAN TIM TOURS jednostavno društvo s ograničenom odgovornošću za usluge i putnička agencija</item>
      <item>ŽDO u Varaždinu, Građansko-upravni odjel</item>
      <item>Porezna uprava, Područni ured Sjeverna Hrvatska, Varaždin</item>
    </derivirana_varijabla>
  </DomainObject.Predmet.OstaliListFormated>
  <DomainObject.Predmet.OstaliListFormatedOIB>
    <izvorni_sadrzaj>
      <item>Sudski registar TS u Varaždinu</item>
      <item>Damir Cupar, OIB 20912294592 punomoćnik sudionika u postupku ALAN TIM TOURS jednostavno društvo s ograničenom odgovornošću za usluge i putnička agencija</item>
      <item>ŽDO u Varaždinu, Građansko-upravni odjel</item>
      <item>Porezna uprava, Područni ured Sjeverna Hrvatska, Varaždin</item>
    </izvorni_sadrzaj>
    <derivirana_varijabla naziv="DomainObject.Predmet.OstaliListFormatedOIB_1">
      <item>Sudski registar TS u Varaždinu</item>
      <item>Damir Cupar, OIB 20912294592 punomoćnik sudionika u postupku ALAN TIM TOURS jednostavno društvo s ograničenom odgovornošću za usluge i putnička agencija</item>
      <item>ŽDO u Varaždinu, Građansko-upravni odjel</item>
      <item>Porezna uprava, Područni ured Sjeverna Hrvatska, Varaždin</item>
    </derivirana_varijabla>
  </DomainObject.Predmet.OstaliListFormatedOIB>
  <DomainObject.Predmet.OstaliListFormatedWithAdress>
    <izvorni_sadrzaj>
      <item>Sudski registar TS u Varaždinu, Ul. braće Radić 2, 42000 Varaždin</item>
      <item>Damir Cupar, Livadarska 22, 42206 Družbinec punomoćnik sudionika u postupku ALAN TIM TOURS jednostavno društvo s ograničenom odgovornošću za usluge i putnička agencija</item>
      <item>ŽDO u Varaždinu, Građansko-upravni odjel, Ul. braće Radić 2, 42000 Varaždin</item>
      <item>Porezna uprava, Područni ured Sjeverna Hrvatska, Varaždin, Graberje 1, 42000 Varaždin</item>
    </izvorni_sadrzaj>
    <derivirana_varijabla naziv="DomainObject.Predmet.OstaliListFormatedWithAdress_1">
      <item>Sudski registar TS u Varaždinu, Ul. braće Radić 2, 42000 Varaždin</item>
      <item>Damir Cupar, Livadarska 22, 42206 Družbinec punomoćnik sudionika u postupku ALAN TIM TOURS jednostavno društvo s ograničenom odgovornošću za usluge i putnička agencija</item>
      <item>ŽDO u Varaždinu, Građansko-upravni odjel, Ul. braće Radić 2, 42000 Varaždin</item>
      <item>Porezna uprava, Područni ured Sjeverna Hrvatska, Varaždin, Graberje 1,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Damir Cupar, OIB 20912294592, Livadarska 22, 42206 Družbinec punomoćnik sudionika u postupku ALAN TIM TOURS jednostavno društvo s ograničenom odgovornošću za usluge i putnička agencija</item>
      <item>ŽDO u Varaždinu, Građansko-upravni odjel, Ul. braće Radić 2, 42000 Varaždin</item>
      <item>Porezna uprava, Područni ured Sjeverna Hrvatska, Varaždin, Graberje 1, 42000 Varaždin</item>
    </izvorni_sadrzaj>
    <derivirana_varijabla naziv="DomainObject.Predmet.OstaliListFormatedWithAdressOIB_1">
      <item>Sudski registar TS u Varaždinu, Ul. braće Radić 2, 42000 Varaždin</item>
      <item>Damir Cupar, OIB 20912294592, Livadarska 22, 42206 Družbinec punomoćnik sudionika u postupku ALAN TIM TOURS jednostavno društvo s ograničenom odgovornošću za usluge i putnička agencija</item>
      <item>ŽDO u Varaždinu, Građansko-upravni odjel, Ul. braće Radić 2, 42000 Varaždin</item>
      <item>Porezna uprava, Područni ured Sjeverna Hrvatska, Varaždin, Graberje 1, 42000 Varaždin</item>
    </derivirana_varijabla>
  </DomainObject.Predmet.OstaliListFormatedWithAdressOIB>
  <DomainObject.Predmet.OstaliListNazivFormated>
    <izvorni_sadrzaj>
      <item>Sudski registar TS u Varaždinu</item>
      <item>Damir Cupar</item>
      <item>ŽDO u Varaždinu, Građansko-upravni odjel</item>
      <item>Porezna uprava, Područni ured Sjeverna Hrvatska, Varaždin</item>
    </izvorni_sadrzaj>
    <derivirana_varijabla naziv="DomainObject.Predmet.OstaliListNazivFormated_1">
      <item>Sudski registar TS u Varaždinu</item>
      <item>Damir Cupar</item>
      <item>ŽDO u Varaždinu, Građansko-upravni odjel</item>
      <item>Porezna uprava, Područni ured Sjeverna Hrvatska, Varaždin</item>
    </derivirana_varijabla>
  </DomainObject.Predmet.OstaliListNazivFormated>
  <DomainObject.Predmet.OstaliListNazivFormatedOIB>
    <izvorni_sadrzaj>
      <item>Sudski registar TS u Varaždinu</item>
      <item>Damir Cupar, OIB 20912294592</item>
      <item>ŽDO u Varaždinu, Građansko-upravni odjel</item>
      <item>Porezna uprava, Područni ured Sjeverna Hrvatska, Varaždin</item>
    </izvorni_sadrzaj>
    <derivirana_varijabla naziv="DomainObject.Predmet.OstaliListNazivFormatedOIB_1">
      <item>Sudski registar TS u Varaždinu</item>
      <item>Damir Cupar, OIB 20912294592</item>
      <item>ŽDO u Varaždinu, Građansko-upravni odjel</item>
      <item>Porezna uprava, Područni ured Sjeverna Hrvatska,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>St-791/2016-4</izvorni_sadrzaj>
    <derivirana_varijabla naziv="DomainObject.PoslovniBrojDokumenta_1">St-791/2016-4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ALAN TIM TOURS jednostavno društvo s ograničenom odgovornošću za usluge i putnička agencija</izvorni_sadrzaj>
    <derivirana_varijabla naziv="DomainObject.Predmet.ProtustrankaIDrugi_1">ALAN TIM TOURS jednostavno društvo s ograničenom odgovornošću za usluge i putnička agencija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ALAN TIM TOURS jednostavno društvo s ograničenom odgovornošću za usluge i putnička agencija, OIB 61649963763, Livadarska 22, 42206 Družbinec</izvorni_sadrzaj>
    <derivirana_varijabla naziv="DomainObject.Predmet.ProtustrankaIDrugiAdressOIB_1">ALAN TIM TOURS jednostavno društvo s ograničenom odgovornošću za usluge i putnička agencija, OIB 61649963763, Livadarska 22, 42206 Družbinec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ALAN TIM TOURS jednostavno društvo s ograničenom odgovornošću za usluge i putnička agencija</item>
      <item>Sudski registar TS u Varaždinu</item>
      <item>Damir Cupar</item>
      <item>ŽDO u Varaždinu, Građansko-upravni odjel</item>
      <item>Porezna uprava, Područni ured Sjeverna Hrvatska, Varaždin</item>
    </izvorni_sadrzaj>
    <derivirana_varijabla naziv="DomainObject.Predmet.SudioniciListNaziv_1">
      <item>Financijska agencija</item>
      <item>ALAN TIM TOURS jednostavno društvo s ograničenom odgovornošću za usluge i putnička agencija</item>
      <item>Sudski registar TS u Varaždinu</item>
      <item>Damir Cupar</item>
      <item>ŽDO u Varaždinu, Građansko-upravni odjel</item>
      <item>Porezna uprava, Područni ured Sjeverna Hrvatska, Varaždin</item>
    </derivirana_varijabla>
  </DomainObject.Predmet.SudioniciListNaziv>
  <DomainObject.Predmet.SudioniciListAdressOIB>
    <izvorni_sadrzaj>
      <item>Financijska agencija, OIB 85821130368</item>
      <item>ALAN TIM TOURS jednostavno društvo s ograničenom odgovornošću za usluge i putnička agencija, OIB 61649963763, Livadarska 22,42206 Družbinec</item>
      <item>Sudski registar TS u Varaždinu, Ul. braće Radić 2,42000 Varaždin</item>
      <item>Damir Cupar, OIB 20912294592, Livadarska 22,42206 Družbinec</item>
      <item>ŽDO u Varaždinu, Građansko-upravni odjel, Ul. braće Radić 2,42000 Varaždin</item>
      <item>Porezna uprava, Područni ured Sjeverna Hrvatska, Varaždin, Graberje 1,42000 Varaždin</item>
    </izvorni_sadrzaj>
    <derivirana_varijabla naziv="DomainObject.Predmet.SudioniciListAdressOIB_1">
      <item>Financijska agencija, OIB 85821130368</item>
      <item>ALAN TIM TOURS jednostavno društvo s ograničenom odgovornošću za usluge i putnička agencija, OIB 61649963763, Livadarska 22,42206 Družbinec</item>
      <item>Sudski registar TS u Varaždinu, Ul. braće Radić 2,42000 Varaždin</item>
      <item>Damir Cupar, OIB 20912294592, Livadarska 22,42206 Družbinec</item>
      <item>ŽDO u Varaždinu, Građansko-upravni odjel, Ul. braće Radić 2,42000 Varaždin</item>
      <item>Porezna uprava, Područni ured Sjeverna Hrvatska,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14217-7034-45D8-9B02-A7FD99BC4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2851</properties:Characters>
  <properties:Lines>85</properties:Lines>
  <properties:Paragraphs>30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2016-08-01T12:02:00Z</cp:lastPrinted>
  <dcterms:modified xmlns:xsi="http://www.w3.org/2001/XMLSchema-instance" xsi:type="dcterms:W3CDTF">2016-08-01T12:03:00Z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