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7b36" w14:paraId="79e7b36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895908">
      <w:pPr>
        <w:ind w:left="5040"/>
        <w:rPr>
          <w:b/>
        </w:rPr>
      </w:pPr>
    </w:p>
    <w:p w:rsidRDefault="00242F1F" w:rsidP="00AC36B8" w:rsidR="00242F1F" w:rsidRPr="00242F1F">
      <w:pPr>
        <w:ind w:firstLine="360"/>
        <w:jc w:val="right"/>
        <w:rPr>
          <w:b/>
        </w:rPr>
      </w:pPr>
      <w:r w:rsidRPr="00242F1F">
        <w:rPr>
          <w:b/>
        </w:rPr>
        <w:t xml:space="preserve">IVAN TESKERA, Kijevo, </w:t>
      </w:r>
    </w:p>
    <w:p w:rsidRDefault="00242F1F" w:rsidP="00AC36B8" w:rsidR="00F5597F" w:rsidRPr="00242F1F">
      <w:pPr>
        <w:ind w:firstLine="360"/>
        <w:jc w:val="right"/>
        <w:rPr>
          <w:b/>
        </w:rPr>
      </w:pPr>
      <w:r w:rsidRPr="00242F1F">
        <w:rPr>
          <w:b/>
        </w:rPr>
        <w:t>Kijevo 0</w:t>
      </w:r>
    </w:p>
    <w:p w:rsidRDefault="00242F1F" w:rsidP="00AC36B8" w:rsidR="00242F1F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F5597F">
        <w:t>5</w:t>
      </w:r>
      <w:r w:rsidR="00242F1F">
        <w:t>5</w:t>
      </w:r>
      <w:r w:rsidR="00C31F32">
        <w:t>/16-4</w:t>
      </w:r>
      <w:r w:rsidR="001A7D41">
        <w:t xml:space="preserve"> </w:t>
      </w:r>
      <w:r w:rsidRPr="00B0613D">
        <w:t xml:space="preserve">od </w:t>
      </w:r>
      <w:r w:rsidR="00967559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242F1F">
        <w:t>MIRAD  d.o.o., Knin, Sinjska 2, OIB:15318391551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967559">
        <w:rPr>
          <w:bCs/>
        </w:rPr>
        <w:t>25. travnja</w:t>
      </w:r>
      <w:r w:rsidR="0064551A" w:rsidRPr="0064551A">
        <w:rPr>
          <w:bCs/>
        </w:rPr>
        <w:t xml:space="preserve"> 2016. u </w:t>
      </w:r>
      <w:r w:rsidR="00967559">
        <w:rPr>
          <w:bCs/>
        </w:rPr>
        <w:t>11,00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967559">
        <w:rPr>
          <w:bCs/>
        </w:rPr>
        <w:t>25. travnja</w:t>
      </w:r>
      <w:r w:rsidR="0064551A" w:rsidRPr="0064551A">
        <w:rPr>
          <w:bCs/>
        </w:rPr>
        <w:t xml:space="preserve"> 2016. u </w:t>
      </w:r>
      <w:r w:rsidR="00967559">
        <w:rPr>
          <w:bCs/>
        </w:rPr>
        <w:t>11,10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967559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F5597F">
      <w:t>35</w:t>
    </w:r>
    <w:r w:rsidR="00242F1F">
      <w:t>5</w:t>
    </w:r>
    <w:r w:rsidR="006965F4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22FFD"/>
    <w:rsid w:val="0084577B"/>
    <w:rsid w:val="008547E6"/>
    <w:rsid w:val="00881FB3"/>
    <w:rsid w:val="00885AD5"/>
    <w:rsid w:val="0089281D"/>
    <w:rsid w:val="00895908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527B9"/>
    <w:rsid w:val="00967559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0C5A"/>
    <w:rsid w:val="00B9388D"/>
    <w:rsid w:val="00BA556A"/>
    <w:rsid w:val="00BB1A7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822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F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F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F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F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822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F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F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F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F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MIRAD d.o.o. za trgovinu, proizvodnju, turizam i ugostiteljstvo</izvorni_sadrzaj>
    <derivirana_varijabla naziv="DomainObject.Predmet.ProtustrankaFormated_1">  MIRAD d.o.o. za trgovinu, proizvodnju, turizam i ugostiteljstvo</derivirana_varijabla>
  </DomainObject.Predmet.ProtustrankaFormated>
  <DomainObject.Predmet.ProtustrankaFormatedOIB>
    <izvorni_sadrzaj>  MIRAD d.o.o. za trgovinu, proizvodnju, turizam i ugostiteljstvo, OIB 15318391551</izvorni_sadrzaj>
    <derivirana_varijabla naziv="DomainObject.Predmet.ProtustrankaFormatedOIB_1">  MIRAD d.o.o. za trgovinu, proizvodnju, turizam i ugostiteljstvo, OIB 15318391551</derivirana_varijabla>
  </DomainObject.Predmet.ProtustrankaFormatedOIB>
  <DomainObject.Predmet.ProtustrankaFormatedWithAdress>
    <izvorni_sadrzaj> MIRAD d.o.o. za trgovinu, proizvodnju, turizam i ugostiteljstvo, Sinjska 2 , 22300 Knin</izvorni_sadrzaj>
    <derivirana_varijabla naziv="DomainObject.Predmet.ProtustrankaFormatedWithAdress_1"> MIRAD d.o.o. za trgovinu, proizvodnju, turizam i ugostiteljstvo, Sinjska 2 , 22300 Knin</derivirana_varijabla>
  </DomainObject.Predmet.ProtustrankaFormatedWithAdress>
  <DomainObject.Predmet.ProtustrankaFormatedWithAdressOIB>
    <izvorni_sadrzaj> MIRAD d.o.o. za trgovinu, proizvodnju, turizam i ugostiteljstvo, OIB 15318391551, Sinjska 2 , 22300 Knin</izvorni_sadrzaj>
    <derivirana_varijabla naziv="DomainObject.Predmet.ProtustrankaFormatedWithAdressOIB_1"> MIRAD d.o.o. za trgovinu, proizvodnju, turizam i ugostiteljstvo, OIB 15318391551, Sinjska 2 , 22300 Knin</derivirana_varijabla>
  </DomainObject.Predmet.ProtustrankaFormatedWithAdressOIB>
  <DomainObject.Predmet.ProtustrankaWithAdress>
    <izvorni_sadrzaj>MIRAD d.o.o. za trgovinu, proizvodnju, turizam i ugostiteljstvo Sinjska 2 , 22300 Knin</izvorni_sadrzaj>
    <derivirana_varijabla naziv="DomainObject.Predmet.ProtustrankaWithAdress_1">MIRAD d.o.o. za trgovinu, proizvodnju, turizam i ugostiteljstvo Sinjska 2 , 22300 Knin</derivirana_varijabla>
  </DomainObject.Predmet.ProtustrankaWithAdress>
  <DomainObject.Predmet.ProtustrankaWithAdressOIB>
    <izvorni_sadrzaj>MIRAD d.o.o. za trgovinu, proizvodnju, turizam i ugostiteljstvo, OIB 15318391551, Sinjska 2 , 22300 Knin</izvorni_sadrzaj>
    <derivirana_varijabla naziv="DomainObject.Predmet.ProtustrankaWithAdressOIB_1">MIRAD d.o.o. za trgovinu, proizvodnju, turizam i ugostiteljstvo, OIB 15318391551, Sinjska 2 , 22300 Knin</derivirana_varijabla>
  </DomainObject.Predmet.ProtustrankaWithAdressOIB>
  <DomainObject.Predmet.ProtustrankaNazivFormated>
    <izvorni_sadrzaj>MIRAD d.o.o. za trgovinu, proizvodnju, turizam i ugostiteljstvo</izvorni_sadrzaj>
    <derivirana_varijabla naziv="DomainObject.Predmet.ProtustrankaNazivFormated_1">MIRAD d.o.o. za trgovinu, proizvodnju, turizam i ugostiteljstvo</derivirana_varijabla>
  </DomainObject.Predmet.ProtustrankaNazivFormated>
  <DomainObject.Predmet.ProtustrankaNazivFormatedOIB>
    <izvorni_sadrzaj>MIRAD d.o.o. za trgovinu, proizvodnju, turizam i ugostiteljstvo, OIB 15318391551</izvorni_sadrzaj>
    <derivirana_varijabla naziv="DomainObject.Predmet.ProtustrankaNazivFormatedOIB_1">MIRAD d.o.o. za trgovinu, proizvodnju, turizam i ugostiteljstvo, OIB 15318391551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MIRAD d.o.o. za trgovinu, proizvodnju, turizam i ugostiteljstvo</item>
    </izvorni_sadrzaj>
    <derivirana_varijabla naziv="DomainObject.Predmet.ProtuStrankaListFormated_1">
      <item>MIRAD d.o.o. za trgovinu, proizvodnju, turizam i ugostiteljstvo</item>
    </derivirana_varijabla>
  </DomainObject.Predmet.ProtuStrankaListFormated>
  <DomainObject.Predmet.ProtuStrankaListFormatedOIB>
    <izvorni_sadrzaj>
      <item>MIRAD d.o.o. za trgovinu, proizvodnju, turizam i ugostiteljstvo, OIB 15318391551</item>
    </izvorni_sadrzaj>
    <derivirana_varijabla naziv="DomainObject.Predmet.ProtuStrankaListFormatedOIB_1">
      <item>MIRAD d.o.o. za trgovinu, proizvodnju, turizam i ugostiteljstvo, OIB 15318391551</item>
    </derivirana_varijabla>
  </DomainObject.Predmet.ProtuStrankaListFormatedOIB>
  <DomainObject.Predmet.ProtuStrankaListFormatedWithAdress>
    <izvorni_sadrzaj>
      <item>MIRAD d.o.o. za trgovinu, proizvodnju, turizam i ugostiteljstvo, Sinjska 2 , 22300 Knin</item>
    </izvorni_sadrzaj>
    <derivirana_varijabla naziv="DomainObject.Predmet.ProtuStrankaListFormatedWithAdress_1">
      <item>MIRAD d.o.o. za trgovinu, proizvodnju, turizam i ugostiteljstvo, Sinjska 2 , 22300 Knin</item>
    </derivirana_varijabla>
  </DomainObject.Predmet.ProtuStrankaListFormatedWithAdress>
  <DomainObject.Predmet.ProtuStrankaListFormatedWithAdressOIB>
    <izvorni_sadrzaj>
      <item>MIRAD d.o.o. za trgovinu, proizvodnju, turizam i ugostiteljstvo, OIB 15318391551, Sinjska 2 , 22300 Knin</item>
    </izvorni_sadrzaj>
    <derivirana_varijabla naziv="DomainObject.Predmet.ProtuStrankaListFormatedWithAdressOIB_1">
      <item>MIRAD d.o.o. za trgovinu, proizvodnju, turizam i ugostiteljstvo, OIB 15318391551, Sinjska 2 , 22300 Knin</item>
    </derivirana_varijabla>
  </DomainObject.Predmet.ProtuStrankaListFormatedWithAdressOIB>
  <DomainObject.Predmet.ProtuStrankaListNazivFormated>
    <izvorni_sadrzaj>
      <item>MIRAD d.o.o. za trgovinu, proizvodnju, turizam i ugostiteljstvo</item>
    </izvorni_sadrzaj>
    <derivirana_varijabla naziv="DomainObject.Predmet.ProtuStrankaListNazivFormated_1">
      <item>MIRAD d.o.o. za trgovinu, proizvodnju, turizam i ugostiteljstvo</item>
    </derivirana_varijabla>
  </DomainObject.Predmet.ProtuStrankaListNazivFormated>
  <DomainObject.Predmet.ProtuStrankaListNazivFormatedOIB>
    <izvorni_sadrzaj>
      <item>MIRAD d.o.o. za trgovinu, proizvodnju, turizam i ugostiteljstvo, OIB 15318391551</item>
    </izvorni_sadrzaj>
    <derivirana_varijabla naziv="DomainObject.Predmet.ProtuStrankaListNazivFormatedOIB_1">
      <item>MIRAD d.o.o. za trgovinu, proizvodnju, turizam i ugostiteljstvo, OIB 15318391551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MIRAD d.o.o. za trgovinu, proizvodnju, turizam i ugostiteljstvo</izvorni_sadrzaj>
    <derivirana_varijabla naziv="DomainObject.Predmet.ProtustrankaIDrugi_1">MIRAD d.o.o. za trgovinu, proizvodnju, turizam i ugostiteljstvo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MIRAD d.o.o. za trgovinu, proizvodnju, turizam i ugostiteljstvo, OIB 15318391551, Sinjska 2 , 22300 Knin</izvorni_sadrzaj>
    <derivirana_varijabla naziv="DomainObject.Predmet.ProtustrankaIDrugiAdressOIB_1">MIRAD d.o.o. za trgovinu, proizvodnju, turizam i ugostiteljstvo, OIB 15318391551, Sinjska 2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MIRAD d.o.o. za trgovinu, proizvodnju, turizam i ugostiteljstvo</item>
    </izvorni_sadrzaj>
    <derivirana_varijabla naziv="DomainObject.Predmet.SudioniciListNaziv_1">
      <item>FINA - Podružnica  Šibenik</item>
      <item>MIRAD d.o.o. za trgovinu, proizvodnju, turizam i ugostiteljstvo</item>
    </derivirana_varijabla>
  </DomainObject.Predmet.SudioniciListNaziv>
  <DomainObject.Predmet.SudioniciListAdressOIB>
    <izvorni_sadrzaj>
      <item>FINA - Podružnica  Šibenik, OIB 85821130368, Perivoj Luje Marune 1,22000 Šibenik</item>
      <item>MIRAD d.o.o. za trgovinu, proizvodnju, turizam i ugostiteljstvo, OIB 15318391551, Sinjska 2 ,22300 Knin</item>
    </izvorni_sadrzaj>
    <derivirana_varijabla naziv="DomainObject.Predmet.SudioniciListAdressOIB_1">
      <item>FINA - Podružnica  Šibenik, OIB 85821130368, Perivoj Luje Marune 1,22000 Šibenik</item>
      <item>MIRAD d.o.o. za trgovinu, proizvodnju, turizam i ugostiteljstvo, OIB 15318391551, Sinjska 2 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15318391551</item>
    </izvorni_sadrzaj>
    <derivirana_varijabla naziv="DomainObject.Predmet.SudioniciListNazivOIB_1">
      <item>, OIB 85821130368</item>
      <item>, OIB 15318391551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E26B6F-4ECE-4B80-800B-225D0FDEB4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774</properties:Characters>
  <properties:Lines>39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2016-03-16T12:13:00Z</dcterms:created>
  <dc:creator>Ardena Bajlo</dc:creator>
  <cp:lastModifiedBy>Merlina Klišmanić</cp:lastModifiedBy>
  <cp:lastPrinted>2016-03-23T07:18:00Z</cp:lastPrinted>
  <dcterms:modified xmlns:xsi="http://www.w3.org/2001/XMLSchema-instance" xsi:type="dcterms:W3CDTF">2016-04-05T10:36:00Z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