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95b4" w14:paraId="f6c95b4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DC537F" w:rsidRPr="00DC537F">
        <w:t>CUNCTATIO d.o.o.</w:t>
      </w:r>
      <w:r w:rsidR="009745DD">
        <w:t xml:space="preserve">, </w:t>
      </w:r>
      <w:r w:rsidR="00F1047C" w:rsidRPr="00F1047C">
        <w:t>Osijek</w:t>
      </w:r>
      <w:r w:rsidR="009745DD">
        <w:t xml:space="preserve">, </w:t>
      </w:r>
      <w:r w:rsidR="00DC537F" w:rsidRPr="00DC537F">
        <w:t>Trg bana J. Jelačića 20</w:t>
      </w:r>
      <w:r w:rsidR="009745DD">
        <w:t xml:space="preserve">, MBS: </w:t>
      </w:r>
      <w:r w:rsidR="00DC537F" w:rsidRPr="00DC537F">
        <w:t>030105176</w:t>
      </w:r>
      <w:r w:rsidR="009745DD">
        <w:t xml:space="preserve">, OIB: </w:t>
      </w:r>
      <w:r w:rsidR="00DC537F" w:rsidRPr="00DC537F">
        <w:t>86135334502</w:t>
      </w:r>
      <w:r w:rsidRPr="00B37760">
        <w:rPr>
          <w:color w:val="000000"/>
        </w:rPr>
        <w:t xml:space="preserve">, dana </w:t>
      </w:r>
      <w:r w:rsidR="00DC537F">
        <w:rPr>
          <w:color w:val="000000"/>
        </w:rPr>
        <w:t>1.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A463E4" w:rsidRPr="00DC537F">
        <w:t>CUNCTATIO d.o.o.</w:t>
      </w:r>
      <w:r w:rsidR="00A463E4">
        <w:t xml:space="preserve">, </w:t>
      </w:r>
      <w:r w:rsidR="00A463E4" w:rsidRPr="00F1047C">
        <w:t>Osijek</w:t>
      </w:r>
      <w:r w:rsidR="00A463E4">
        <w:t xml:space="preserve">, </w:t>
      </w:r>
      <w:r w:rsidR="00A463E4" w:rsidRPr="00DC537F">
        <w:t>Trg bana J. Jelačića 20</w:t>
      </w:r>
      <w:r w:rsidR="00A463E4">
        <w:t xml:space="preserve">, MBS: </w:t>
      </w:r>
      <w:r w:rsidR="00A463E4" w:rsidRPr="00DC537F">
        <w:t>030105176</w:t>
      </w:r>
      <w:r w:rsidR="00A463E4">
        <w:t xml:space="preserve">, OIB: </w:t>
      </w:r>
      <w:r w:rsidR="00A463E4" w:rsidRPr="00DC537F">
        <w:t>86135334502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236C57" w:rsidP="00236C57" w:rsidR="00236C57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Sanda Marinac </w:t>
      </w:r>
      <w:r w:rsidR="008C3722">
        <w:t>OIB</w:t>
      </w:r>
      <w:r w:rsidR="001419BB">
        <w:t>:</w:t>
      </w:r>
      <w:r w:rsidR="008C3722">
        <w:t xml:space="preserve"> 01875522309 </w:t>
      </w:r>
      <w:r>
        <w:t>sa sjedištem, poslovnom adresom i adresom prebivališta u Požegi, Kralja Krešimira 53, izabrana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3C44E4" w:rsidRPr="00DC537F">
        <w:t>CUNCTATIO d.o.o.</w:t>
      </w:r>
      <w:r w:rsidR="003C44E4">
        <w:t xml:space="preserve">, </w:t>
      </w:r>
      <w:r w:rsidR="003C44E4" w:rsidRPr="00F1047C">
        <w:t>Osijek</w:t>
      </w:r>
      <w:r w:rsidR="003C44E4">
        <w:t xml:space="preserve">, </w:t>
      </w:r>
      <w:r w:rsidR="003C44E4" w:rsidRPr="00DC537F">
        <w:t>Trg bana J. Jelačića 20</w:t>
      </w:r>
      <w:r w:rsidR="003C44E4">
        <w:t xml:space="preserve">, MBS: </w:t>
      </w:r>
      <w:r w:rsidR="003C44E4" w:rsidRPr="00DC537F">
        <w:t>030105176</w:t>
      </w:r>
      <w:r w:rsidR="003C44E4">
        <w:t xml:space="preserve">, OIB: </w:t>
      </w:r>
      <w:r w:rsidR="003C44E4" w:rsidRPr="00DC537F">
        <w:t>86135334502</w:t>
      </w:r>
      <w:r w:rsidR="005D0309">
        <w:t>,</w:t>
      </w:r>
      <w:r w:rsidR="005A3D9C">
        <w:t xml:space="preserve"> za dan</w:t>
      </w:r>
    </w:p>
    <w:p w:rsidRDefault="005A3D9C" w:rsidP="0085221D" w:rsidR="005A3D9C">
      <w:pPr>
        <w:jc w:val="both"/>
        <w:rPr>
          <w:color w:val="000000"/>
        </w:rPr>
      </w:pP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043877" w:rsidR="0085221D" w:rsidRPr="00043877">
      <w:pPr>
        <w:pStyle w:val="Odlomakpopisa"/>
        <w:numPr>
          <w:ilvl w:val="0"/>
          <w:numId w:val="15"/>
        </w:numPr>
        <w:jc w:val="center"/>
        <w:rPr>
          <w:b/>
        </w:rPr>
      </w:pPr>
      <w:r w:rsidRPr="00043877">
        <w:rPr>
          <w:b/>
          <w:color w:val="000000"/>
        </w:rPr>
        <w:t>ožujka</w:t>
      </w:r>
      <w:r w:rsidR="00ED6F97" w:rsidRPr="00043877">
        <w:rPr>
          <w:b/>
          <w:color w:val="000000"/>
        </w:rPr>
        <w:t xml:space="preserve"> 201</w:t>
      </w:r>
      <w:r w:rsidR="00DB48D4" w:rsidRPr="00043877">
        <w:rPr>
          <w:b/>
          <w:color w:val="000000"/>
        </w:rPr>
        <w:t>8</w:t>
      </w:r>
      <w:r w:rsidR="00ED6F97" w:rsidRPr="00043877">
        <w:rPr>
          <w:b/>
          <w:color w:val="000000"/>
        </w:rPr>
        <w:t xml:space="preserve">. u </w:t>
      </w:r>
      <w:r w:rsidR="00043877">
        <w:rPr>
          <w:b/>
          <w:color w:val="000000"/>
        </w:rPr>
        <w:t>9</w:t>
      </w:r>
      <w:r w:rsidR="00FE73E4" w:rsidRPr="00043877">
        <w:rPr>
          <w:b/>
          <w:color w:val="000000"/>
        </w:rPr>
        <w:t>,</w:t>
      </w:r>
      <w:r w:rsidR="00043877">
        <w:rPr>
          <w:b/>
          <w:color w:val="000000"/>
        </w:rPr>
        <w:t>00</w:t>
      </w:r>
      <w:r w:rsidR="0085221D" w:rsidRPr="00043877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E5A19" w:rsidR="0085221D" w:rsidRPr="000E5A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>
      <w:pPr>
        <w:jc w:val="center"/>
      </w:pPr>
    </w:p>
    <w:p w:rsidRDefault="008775CB" w:rsidP="00014B0E" w:rsidR="008775CB" w:rsidRPr="00B37760">
      <w:pPr>
        <w:jc w:val="center"/>
      </w:pPr>
    </w:p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FC7320">
        <w:t xml:space="preserve">30. </w:t>
      </w:r>
      <w:r w:rsidR="00913B3F">
        <w:t>listopada</w:t>
      </w:r>
      <w:r w:rsidR="00FC7320">
        <w:t xml:space="preserve"> 2017</w:t>
      </w:r>
      <w:r w:rsidRPr="00311641">
        <w:t xml:space="preserve">.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1409AF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1409AF">
        <w:t>7</w:t>
      </w:r>
      <w:r>
        <w:t>-</w:t>
      </w:r>
      <w:r w:rsidR="003C5E00">
        <w:t>5178</w:t>
      </w:r>
      <w:r>
        <w:t xml:space="preserve"> od </w:t>
      </w:r>
      <w:r w:rsidR="005376CD">
        <w:t>27. listopada</w:t>
      </w:r>
      <w:r w:rsidR="00232BE1">
        <w:t xml:space="preserve"> 2017</w:t>
      </w:r>
      <w:r w:rsidR="000B1FC5">
        <w:t>.</w:t>
      </w:r>
      <w:r>
        <w:t xml:space="preserve"> godine, za otvaranje stečajnog postupka nad dužnikom </w:t>
      </w:r>
      <w:r w:rsidR="00603445" w:rsidRPr="00DC537F">
        <w:t>CUNCTATIO d.o.o.</w:t>
      </w:r>
      <w:r w:rsidR="00603445">
        <w:t xml:space="preserve">, </w:t>
      </w:r>
      <w:r w:rsidR="00603445" w:rsidRPr="00F1047C">
        <w:t>Osijek</w:t>
      </w:r>
      <w:r w:rsidR="00603445">
        <w:t xml:space="preserve">, </w:t>
      </w:r>
      <w:r w:rsidR="00603445" w:rsidRPr="00DC537F">
        <w:t>Trg bana J. Jelačića 20</w:t>
      </w:r>
      <w:r w:rsidR="00603445">
        <w:t xml:space="preserve">, MBS: </w:t>
      </w:r>
      <w:r w:rsidR="00603445" w:rsidRPr="00DC537F">
        <w:t>030105176</w:t>
      </w:r>
      <w:r w:rsidR="00603445">
        <w:t xml:space="preserve">, OIB: </w:t>
      </w:r>
      <w:r w:rsidR="00603445" w:rsidRPr="00DC537F">
        <w:t>86135334502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163074">
        <w:t xml:space="preserve">26. </w:t>
      </w:r>
      <w:r w:rsidR="00567190">
        <w:t>listopada</w:t>
      </w:r>
      <w:r w:rsidR="00163074">
        <w:t xml:space="preserve"> 2017. </w:t>
      </w:r>
      <w:r>
        <w:t xml:space="preserve">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17045B">
        <w:t>239.639,51</w:t>
      </w:r>
      <w:r>
        <w:t xml:space="preserve"> kn, u koji iznos je uračunata kamata i naknada FINE za provedbu ovrhe na novčanim sredstvima dužnika. Navodi da dužnik ima </w:t>
      </w:r>
      <w:r w:rsidR="00B26AA3">
        <w:t>1</w:t>
      </w:r>
      <w:r w:rsidR="00FE7AAC">
        <w:t>0</w:t>
      </w:r>
      <w:r>
        <w:t xml:space="preserve"> zaposlen</w:t>
      </w:r>
      <w:r w:rsidR="00FE7AAC">
        <w:t>ih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942685">
        <w:t>26. listopada</w:t>
      </w:r>
      <w:r w:rsidR="00D21E12">
        <w:t xml:space="preserve"> 2017. </w:t>
      </w:r>
      <w:r>
        <w:t xml:space="preserve">godine te u svom podnesku od </w:t>
      </w:r>
      <w:r w:rsidR="00942685">
        <w:t xml:space="preserve">27. listopada </w:t>
      </w:r>
      <w:r w:rsidR="00D21E12">
        <w:t xml:space="preserve">2017. </w:t>
      </w:r>
      <w:r>
        <w:t xml:space="preserve">godine navodi da dužnik na dan </w:t>
      </w:r>
      <w:r w:rsidR="00F44C61">
        <w:t xml:space="preserve">26. listopada </w:t>
      </w:r>
      <w:r w:rsidR="00D21E12">
        <w:t>2017.</w:t>
      </w:r>
      <w:r w:rsidR="007E088B">
        <w:t xml:space="preserve"> </w:t>
      </w:r>
      <w:r>
        <w:t xml:space="preserve">godine u Jedinstvenom registru računa ima otvorene sljedeće račune i </w:t>
      </w:r>
      <w:r w:rsidR="0064578F">
        <w:t xml:space="preserve"> </w:t>
      </w:r>
      <w:r w:rsidR="00D21E12">
        <w:t xml:space="preserve"> </w:t>
      </w:r>
      <w:r>
        <w:t xml:space="preserve">oročena novčana sredstva: </w:t>
      </w:r>
      <w:r w:rsidR="00F44C61">
        <w:t>HR5623400091110439507 Privredna banka Zagreb d.d.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F44C61">
        <w:t xml:space="preserve">26. listopada </w:t>
      </w:r>
      <w:r w:rsidR="00E05E2D">
        <w:t xml:space="preserve">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F44C61">
        <w:t>ima zaplijenjena novčana sredstva u iznosu od 4.814,50 kn.</w:t>
      </w:r>
    </w:p>
    <w:p w:rsidRDefault="00EC2419" w:rsidP="00C9157E" w:rsidR="00EC2419">
      <w:pPr>
        <w:jc w:val="both"/>
        <w:rPr>
          <w:color w:val="000000"/>
        </w:rPr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985F63">
        <w:t>1.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D00C60" w:rsidP="00D00C60" w:rsidR="00D00C60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 Sandi Marinac, Požega, Kralja Krešimira 53</w:t>
      </w:r>
    </w:p>
    <w:p w:rsidRDefault="00D00C60" w:rsidP="00D00C60" w:rsidR="00D00C60">
      <w:pPr>
        <w:jc w:val="both"/>
      </w:pPr>
      <w:r>
        <w:t>-dužniku CUNCTATIO d.o.o., Osijek, Trg bana J. Jelačića 20</w:t>
      </w:r>
    </w:p>
    <w:p w:rsidRDefault="00D00C60" w:rsidP="00D00C60" w:rsidR="00D00C60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D00C60">
        <w:t xml:space="preserve">Mario </w:t>
      </w:r>
      <w:proofErr w:type="spellStart"/>
      <w:r w:rsidRPr="00D00C60">
        <w:t>Buljubašić</w:t>
      </w:r>
      <w:proofErr w:type="spellEnd"/>
      <w:r w:rsidRPr="00D00C60">
        <w:t>, Osijek, Mostarska 203</w:t>
      </w:r>
    </w:p>
    <w:p w:rsidRDefault="00D00C60" w:rsidP="00D00C60" w:rsidR="00D00C60">
      <w:pPr>
        <w:jc w:val="both"/>
      </w:pPr>
      <w:r>
        <w:t xml:space="preserve">-FINA </w:t>
      </w:r>
    </w:p>
    <w:p w:rsidRDefault="00D00C60" w:rsidP="00D00C60" w:rsidR="00D00C60">
      <w:pPr>
        <w:jc w:val="both"/>
      </w:pPr>
      <w:r>
        <w:t>-Ministarstvu pravosuđa RH, Zagreb, Ulica Grada Vukovara 49, elektroničkom poštom</w:t>
      </w:r>
    </w:p>
    <w:p w:rsidRDefault="00D00C60" w:rsidP="00D00C60" w:rsidR="00D00C60">
      <w:pPr>
        <w:jc w:val="both"/>
      </w:pPr>
      <w:r>
        <w:t>-</w:t>
      </w:r>
      <w:proofErr w:type="spellStart"/>
      <w:r>
        <w:t>eOgl</w:t>
      </w:r>
      <w:proofErr w:type="spellEnd"/>
      <w:r>
        <w:t>. ploča uz prijedlog</w:t>
      </w:r>
    </w:p>
    <w:p w:rsidRDefault="00D00C60" w:rsidP="00D00C60" w:rsidR="006D3C3F" w:rsidRPr="00B37760">
      <w:pPr>
        <w:jc w:val="both"/>
      </w:pPr>
      <w:r>
        <w:t>- R 27.3.2018 u 9,00h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259A" w:rsidR="00F9259A">
      <w:r>
        <w:separator/>
      </w:r>
    </w:p>
  </w:endnote>
  <w:endnote w:id="0" w:type="continuationSeparator">
    <w:p w:rsidRDefault="00F9259A" w:rsidR="00F92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259A" w:rsidR="00F9259A">
      <w:r>
        <w:separator/>
      </w:r>
    </w:p>
  </w:footnote>
  <w:footnote w:id="0" w:type="continuationSeparator">
    <w:p w:rsidRDefault="00F9259A" w:rsidR="00F925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5C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705FB3" w:rsidR="00705FB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AC0465">
      <w:t>7 St-1537/17-6</w:t>
    </w: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C0465">
      <w:t>1537</w:t>
    </w:r>
    <w:r w:rsidR="00705FB3">
      <w:t>/17-</w:t>
    </w:r>
    <w:r w:rsidR="00AC0465">
      <w:t>6</w:t>
    </w:r>
  </w:p>
  <w:p w:rsidRDefault="00BF3E59" w:rsidP="00DE5F8A" w:rsidR="00BF3E59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C970B9"/>
    <w:multiLevelType w:val="hybridMultilevel"/>
    <w:tmpl w:val="A7587D8A"/>
    <w:lvl w:tplc="E13EA7CC" w:ilvl="0">
      <w:start w:val="2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9"/>
  </w:num>
  <w:num w:numId="14">
    <w:abstractNumId w:val="3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5C6E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4EE2"/>
    <w:rsid w:val="000350A4"/>
    <w:rsid w:val="000409D9"/>
    <w:rsid w:val="00043877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5A19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09AF"/>
    <w:rsid w:val="0014118E"/>
    <w:rsid w:val="00141772"/>
    <w:rsid w:val="001419BB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045B"/>
    <w:rsid w:val="0017144B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2911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A6FCB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44E4"/>
    <w:rsid w:val="003C5E00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47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376CD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190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3445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7C90"/>
    <w:rsid w:val="00641E46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4E76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3722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B3F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2685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5F63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3E4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46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7072"/>
    <w:rsid w:val="00D00C60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580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537F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A6A"/>
    <w:rsid w:val="00F0145D"/>
    <w:rsid w:val="00F018B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C61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259A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A7B7B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E7AAC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5F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5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3758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3758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58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58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5F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75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3758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3758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58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58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St-1537/2017-6</izvorni_sadrzaj>
    <derivirana_varijabla naziv="DomainObject.Oznaka_1">St-1537/2017-6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St-1537/2017</izvorni_sadrzaj>
    <derivirana_varijabla naziv="DomainObject.Predmet.OznakaBroj_1">St-1537/2017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CUNCTATIO d.o.o. za trgovinu i usluge</izvorni_sadrzaj>
    <derivirana_varijabla naziv="DomainObject.Predmet.ProtustrankaFormated_1">  CUNCTATIO d.o.o. za trgovinu i usluge</derivirana_varijabla>
  </DomainObject.Predmet.ProtustrankaFormated>
  <DomainObject.Predmet.ProtustrankaFormatedOIB>
    <izvorni_sadrzaj>  CUNCTATIO d.o.o. za trgovinu i usluge, OIB 86135334502</izvorni_sadrzaj>
    <derivirana_varijabla naziv="DomainObject.Predmet.ProtustrankaFormatedOIB_1">  CUNCTATIO d.o.o. za trgovinu i usluge, OIB 86135334502</derivirana_varijabla>
  </DomainObject.Predmet.ProtustrankaFormatedOIB>
  <DomainObject.Predmet.ProtustrankaFormatedWithAdress>
    <izvorni_sadrzaj> CUNCTATIO d.o.o. za trgovinu i usluge, Trg bana J. Jelačića 20, 31000 Osijek</izvorni_sadrzaj>
    <derivirana_varijabla naziv="DomainObject.Predmet.ProtustrankaFormatedWithAdress_1"> CUNCTATIO d.o.o. za trgovinu i usluge, Trg bana J. Jelačića 20, 31000 Osijek</derivirana_varijabla>
  </DomainObject.Predmet.ProtustrankaFormatedWithAdress>
  <DomainObject.Predmet.ProtustrankaFormatedWithAdressOIB>
    <izvorni_sadrzaj> CUNCTATIO d.o.o. za trgovinu i usluge, OIB 86135334502, Trg bana J. Jelačića 20, 31000 Osijek</izvorni_sadrzaj>
    <derivirana_varijabla naziv="DomainObject.Predmet.ProtustrankaFormatedWithAdressOIB_1"> CUNCTATIO d.o.o. za trgovinu i usluge, OIB 86135334502, Trg bana J. Jelačića 20, 31000 Osijek</derivirana_varijabla>
  </DomainObject.Predmet.ProtustrankaFormatedWithAdressOIB>
  <DomainObject.Predmet.ProtustrankaWithAdress>
    <izvorni_sadrzaj>CUNCTATIO d.o.o. za trgovinu i usluge Trg bana J. Jelačića 20, 31000 Osijek</izvorni_sadrzaj>
    <derivirana_varijabla naziv="DomainObject.Predmet.ProtustrankaWithAdress_1">CUNCTATIO d.o.o. za trgovinu i usluge Trg bana J. Jelačića 20, 31000 Osijek</derivirana_varijabla>
  </DomainObject.Predmet.ProtustrankaWithAdress>
  <DomainObject.Predmet.ProtustrankaWithAdressOIB>
    <izvorni_sadrzaj>CUNCTATIO d.o.o. za trgovinu i usluge, OIB 86135334502, Trg bana J. Jelačića 20, 31000 Osijek</izvorni_sadrzaj>
    <derivirana_varijabla naziv="DomainObject.Predmet.ProtustrankaWithAdressOIB_1">CUNCTATIO d.o.o. za trgovinu i usluge, OIB 86135334502, Trg bana J. Jelačića 20, 31000 Osijek</derivirana_varijabla>
  </DomainObject.Predmet.ProtustrankaWithAdressOIB>
  <DomainObject.Predmet.ProtustrankaNazivFormated>
    <izvorni_sadrzaj>CUNCTATIO d.o.o. za trgovinu i usluge</izvorni_sadrzaj>
    <derivirana_varijabla naziv="DomainObject.Predmet.ProtustrankaNazivFormated_1">CUNCTATIO d.o.o. za trgovinu i usluge</derivirana_varijabla>
  </DomainObject.Predmet.ProtustrankaNazivFormated>
  <DomainObject.Predmet.ProtustrankaNazivFormatedOIB>
    <izvorni_sadrzaj>CUNCTATIO d.o.o. za trgovinu i usluge, OIB 86135334502</izvorni_sadrzaj>
    <derivirana_varijabla naziv="DomainObject.Predmet.ProtustrankaNazivFormatedOIB_1">CUNCTATIO d.o.o. za trgovinu i usluge, OIB 86135334502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CUNCTATIO d.o.o. za trgovinu i usluge</item>
    </izvorni_sadrzaj>
    <derivirana_varijabla naziv="DomainObject.Predmet.ProtuStrankaListFormated_1">
      <item>CUNCTATIO d.o.o. za trgovinu i usluge</item>
    </derivirana_varijabla>
  </DomainObject.Predmet.ProtuStrankaListFormated>
  <DomainObject.Predmet.ProtuStrankaListFormatedOIB>
    <izvorni_sadrzaj>
      <item>CUNCTATIO d.o.o. za trgovinu i usluge, OIB 86135334502</item>
    </izvorni_sadrzaj>
    <derivirana_varijabla naziv="DomainObject.Predmet.ProtuStrankaListFormatedOIB_1">
      <item>CUNCTATIO d.o.o. za trgovinu i usluge, OIB 86135334502</item>
    </derivirana_varijabla>
  </DomainObject.Predmet.ProtuStrankaListFormatedOIB>
  <DomainObject.Predmet.ProtuStrankaListFormatedWithAdress>
    <izvorni_sadrzaj>
      <item>CUNCTATIO d.o.o. za trgovinu i usluge, Trg bana J. Jelačića 20, 31000 Osijek</item>
    </izvorni_sadrzaj>
    <derivirana_varijabla naziv="DomainObject.Predmet.ProtuStrankaListFormatedWithAdress_1">
      <item>CUNCTATIO d.o.o. za trgovinu i usluge, Trg bana J. Jelačića 20, 31000 Osijek</item>
    </derivirana_varijabla>
  </DomainObject.Predmet.ProtuStrankaListFormatedWithAdress>
  <DomainObject.Predmet.ProtuStrankaListFormatedWithAdressOIB>
    <izvorni_sadrzaj>
      <item>CUNCTATIO d.o.o. za trgovinu i usluge, OIB 86135334502, Trg bana J. Jelačića 20, 31000 Osijek</item>
    </izvorni_sadrzaj>
    <derivirana_varijabla naziv="DomainObject.Predmet.ProtuStrankaListFormatedWithAdressOIB_1">
      <item>CUNCTATIO d.o.o. za trgovinu i usluge, OIB 86135334502, Trg bana J. Jelačića 20, 31000 Osijek</item>
    </derivirana_varijabla>
  </DomainObject.Predmet.ProtuStrankaListFormatedWithAdressOIB>
  <DomainObject.Predmet.ProtuStrankaListNazivFormated>
    <izvorni_sadrzaj>
      <item>CUNCTATIO d.o.o. za trgovinu i usluge</item>
    </izvorni_sadrzaj>
    <derivirana_varijabla naziv="DomainObject.Predmet.ProtuStrankaListNazivFormated_1">
      <item>CUNCTATIO d.o.o. za trgovinu i usluge</item>
    </derivirana_varijabla>
  </DomainObject.Predmet.ProtuStrankaListNazivFormated>
  <DomainObject.Predmet.ProtuStrankaListNazivFormatedOIB>
    <izvorni_sadrzaj>
      <item>CUNCTATIO d.o.o. za trgovinu i usluge, OIB 86135334502</item>
    </izvorni_sadrzaj>
    <derivirana_varijabla naziv="DomainObject.Predmet.ProtuStrankaListNazivFormatedOIB_1">
      <item>CUNCTATIO d.o.o. za trgovinu i usluge, OIB 86135334502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St-1537/2017-6</izvorni_sadrzaj>
    <derivirana_varijabla naziv="DomainObject.PoslovniBrojDokumenta_1">St-1537/2017-6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CUNCTATIO d.o.o. za trgovinu i usluge</izvorni_sadrzaj>
    <derivirana_varijabla naziv="DomainObject.Predmet.ProtustrankaIDrugi_1">CUNCTATIO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CUNCTATIO d.o.o. za trgovinu i usluge, OIB 86135334502, Trg bana J. Jelačića 20, 31000 Osijek</izvorni_sadrzaj>
    <derivirana_varijabla naziv="DomainObject.Predmet.ProtustrankaIDrugiAdressOIB_1">CUNCTATIO d.o.o. za trgovinu i usluge, OIB 86135334502, Trg bana J. Jelačića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CUNCTATIO d.o.o. za trgovinu i usluge</item>
    </izvorni_sadrzaj>
    <derivirana_varijabla naziv="DomainObject.Predmet.SudioniciListNaziv_1">
      <item>FINA RC OSIJEK</item>
      <item>CUNCTATIO d.o.o. za trgovinu i usluge</item>
    </derivirana_varijabla>
  </DomainObject.Predmet.SudioniciListNaziv>
  <DomainObject.Predmet.SudioniciListAdressOIB>
    <izvorni_sadrzaj>
      <item>FINA RC OSIJEK, OIB 85821130368</item>
      <item>CUNCTATIO d.o.o. za trgovinu i usluge, OIB 86135334502, Trg bana J. Jelačića 20,31000 Osijek</item>
    </izvorni_sadrzaj>
    <derivirana_varijabla naziv="DomainObject.Predmet.SudioniciListAdressOIB_1">
      <item>FINA RC OSIJEK, OIB 85821130368</item>
      <item>CUNCTATIO d.o.o. za trgovinu i usluge, OIB 86135334502, Trg bana J. Jelačića 20,31000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86135334502</item>
    </izvorni_sadrzaj>
    <derivirana_varijabla naziv="DomainObject.Predmet.SudioniciListNazivOIB_1">
      <item>, OIB 85821130368</item>
      <item>, OIB 86135334502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731695-447C-41AB-9321-EBFA500888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744</properties:Words>
  <properties:Characters>4146</properties:Characters>
  <properties:Lines>106</properties:Lines>
  <properties:Paragraphs>36</properties:Paragraphs>
  <properties:TotalTime>783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2018-02-01T09:56:00Z</cp:lastPrinted>
  <dcterms:modified xmlns:xsi="http://www.w3.org/2001/XMLSchema-instance" xsi:type="dcterms:W3CDTF">2018-02-01T09:56:00Z</dcterms:modified>
  <cp:revision>754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St-1537/2017-6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