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eb77" w14:paraId="15feb77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="005A6FDC" w:rsidRPr="00841685">
        <w:t>FINANCIJSKE AGENCIJE, Regionalnog centra Osijek, Podružnice Slavonski Brod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7C4FD3">
        <w:t xml:space="preserve"> </w:t>
      </w:r>
      <w:r w:rsidR="00807BDC">
        <w:t>CONNEXUS j.d.o.o. za građenje</w:t>
      </w:r>
      <w:r w:rsidR="00BA7881" w:rsidRPr="00BA7881">
        <w:t xml:space="preserve">, skraćena tvrtka: </w:t>
      </w:r>
      <w:r w:rsidR="00807BDC">
        <w:t>CONNEXUS</w:t>
      </w:r>
      <w:r w:rsidR="00D37FA2">
        <w:t xml:space="preserve"> </w:t>
      </w:r>
      <w:r w:rsidR="00AC47CD" w:rsidRPr="00AC47CD">
        <w:t>j.d.o.o.</w:t>
      </w:r>
      <w:r w:rsidR="00BA7881" w:rsidRPr="00BA7881">
        <w:t>,</w:t>
      </w:r>
      <w:r w:rsidR="00D37FA2">
        <w:t xml:space="preserve"> </w:t>
      </w:r>
      <w:proofErr w:type="spellStart"/>
      <w:r w:rsidR="00E97686">
        <w:t>Okučani</w:t>
      </w:r>
      <w:proofErr w:type="spellEnd"/>
      <w:r w:rsidR="00E97686">
        <w:t xml:space="preserve"> (Općina </w:t>
      </w:r>
      <w:proofErr w:type="spellStart"/>
      <w:r w:rsidR="00E97686">
        <w:t>Okučani</w:t>
      </w:r>
      <w:proofErr w:type="spellEnd"/>
      <w:r w:rsidR="00E97686">
        <w:t>)</w:t>
      </w:r>
      <w:r w:rsidR="008509D0">
        <w:t xml:space="preserve">, </w:t>
      </w:r>
      <w:r w:rsidR="00E97686">
        <w:t>Stjepana Radića 2</w:t>
      </w:r>
      <w:r w:rsidR="00380C61">
        <w:t xml:space="preserve">, </w:t>
      </w:r>
      <w:r w:rsidR="00BA7881" w:rsidRPr="00BA7881">
        <w:t xml:space="preserve"> OIB </w:t>
      </w:r>
      <w:r w:rsidR="00E97686">
        <w:t>22959169114</w:t>
      </w:r>
      <w:r w:rsidR="008509D0">
        <w:t>,</w:t>
      </w:r>
      <w:r w:rsidR="00380C61">
        <w:t xml:space="preserve"> </w:t>
      </w:r>
      <w:r w:rsidRPr="00690169">
        <w:t xml:space="preserve">dana </w:t>
      </w:r>
      <w:r w:rsidR="008C72DE">
        <w:t>06</w:t>
      </w:r>
      <w:r w:rsidR="00380C61">
        <w:t>. studenog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380C61" w:rsidP="003D7F32" w:rsidR="007B218F" w:rsidRPr="003D7F32">
      <w:pPr>
        <w:ind w:left="360"/>
        <w:jc w:val="center"/>
        <w:rPr>
          <w:b/>
        </w:rPr>
      </w:pPr>
      <w:r>
        <w:rPr>
          <w:b/>
        </w:rPr>
        <w:t>04. prosinca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B16B61">
        <w:rPr>
          <w:b/>
        </w:rPr>
        <w:t>08</w:t>
      </w:r>
      <w:r w:rsidR="007B218F" w:rsidRPr="003D7F32">
        <w:rPr>
          <w:b/>
        </w:rPr>
        <w:t>:</w:t>
      </w:r>
      <w:r w:rsidR="00B16B61">
        <w:rPr>
          <w:b/>
        </w:rPr>
        <w:t>3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</w:t>
      </w:r>
      <w:r w:rsidR="001D49CE">
        <w:t>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>, da</w:t>
      </w:r>
      <w:r w:rsidR="00AC47CD">
        <w:t xml:space="preserve"> ima </w:t>
      </w:r>
      <w:r w:rsidR="007D1EFA">
        <w:t>šest zaposlenih osoba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</w:t>
      </w:r>
      <w:r w:rsidR="007D1EFA">
        <w:t>e</w:t>
      </w:r>
      <w:r w:rsidR="00D134B2">
        <w:t xml:space="preserve"> poslovn</w:t>
      </w:r>
      <w:r w:rsidR="007D1EFA">
        <w:t>e</w:t>
      </w:r>
      <w:r w:rsidR="00D134B2">
        <w:t xml:space="preserve"> račun</w:t>
      </w:r>
      <w:r w:rsidR="007D1EFA">
        <w:t>e</w:t>
      </w:r>
      <w:r w:rsidR="00D134B2">
        <w:t xml:space="preserve"> kod </w:t>
      </w:r>
      <w:proofErr w:type="spellStart"/>
      <w:r w:rsidR="007D1EFA">
        <w:t>KentBank</w:t>
      </w:r>
      <w:proofErr w:type="spellEnd"/>
      <w:r w:rsidR="007D1EFA">
        <w:t xml:space="preserve"> d.d. i </w:t>
      </w:r>
      <w:proofErr w:type="spellStart"/>
      <w:r w:rsidR="007D1EFA">
        <w:t>Raiffeisenbank</w:t>
      </w:r>
      <w:proofErr w:type="spellEnd"/>
      <w:r w:rsidR="007D1EFA">
        <w:t xml:space="preserve"> </w:t>
      </w:r>
      <w:proofErr w:type="spellStart"/>
      <w:r w:rsidR="007D1EFA">
        <w:t>Austria</w:t>
      </w:r>
      <w:proofErr w:type="spellEnd"/>
      <w:r w:rsidR="007D1EFA">
        <w:t xml:space="preserve"> d.d.</w:t>
      </w:r>
      <w:r w:rsidR="00495CCC">
        <w:t>.</w:t>
      </w:r>
      <w:r w:rsidR="00526308">
        <w:t xml:space="preserve"> </w:t>
      </w:r>
      <w:r w:rsidR="00526308">
        <w:tab/>
      </w: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</w:t>
      </w:r>
      <w:r w:rsidR="000A5A3C">
        <w:lastRenderedPageBreak/>
        <w:t>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8C72DE">
        <w:t>06</w:t>
      </w:r>
      <w:r w:rsidR="00C742DA">
        <w:t>. studenog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E312E4" w:rsidR="006D7C8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62FB">
        <w:t xml:space="preserve">                 </w:t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8762FB">
        <w:t xml:space="preserve">                  </w:t>
      </w:r>
      <w:r w:rsidR="000118EA">
        <w:t xml:space="preserve">   </w:t>
      </w:r>
      <w:r w:rsidR="00953C42">
        <w:t>Mirna Vujčić</w:t>
      </w:r>
    </w:p>
    <w:p w:rsidRDefault="008762FB" w:rsidP="000118EA" w:rsidR="008762FB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</w:t>
      </w:r>
      <w:r w:rsidR="00455673">
        <w:t xml:space="preserve"> Osijek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6F2" w:rsidP="00BB7AAA" w:rsidR="009206F2">
      <w:r>
        <w:separator/>
      </w:r>
    </w:p>
  </w:endnote>
  <w:endnote w:id="0" w:type="continuationSeparator">
    <w:p w:rsidRDefault="009206F2" w:rsidP="00BB7AAA" w:rsidR="00920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6F2" w:rsidP="00BB7AAA" w:rsidR="009206F2">
      <w:r>
        <w:separator/>
      </w:r>
    </w:p>
  </w:footnote>
  <w:footnote w:id="0" w:type="continuationSeparator">
    <w:p w:rsidRDefault="009206F2" w:rsidP="00BB7AAA" w:rsidR="00920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AAA" w:rsidP="00BB7AAA" w:rsidR="00BB7AAA">
    <w:pPr>
      <w:pStyle w:val="Zaglavlje"/>
      <w:jc w:val="right"/>
    </w:pPr>
    <w:r>
      <w:rPr>
        <w:b/>
      </w:rPr>
      <w:t>Broj: 7/St-</w:t>
    </w:r>
    <w:r w:rsidR="00B16B61">
      <w:rPr>
        <w:b/>
      </w:rPr>
      <w:t>79</w:t>
    </w:r>
    <w:r>
      <w:rPr>
        <w:b/>
      </w:rPr>
      <w:t>/</w:t>
    </w:r>
    <w:r w:rsidRPr="001117FD">
      <w:rPr>
        <w:b/>
      </w:rPr>
      <w:t>201</w:t>
    </w:r>
    <w:r>
      <w:rPr>
        <w:b/>
      </w:rPr>
      <w:t>8</w:t>
    </w:r>
    <w:r w:rsidRPr="001117FD">
      <w:rPr>
        <w:b/>
      </w:rPr>
      <w:t>-</w:t>
    </w:r>
    <w:r>
      <w:rPr>
        <w:b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18EA"/>
    <w:rsid w:val="00021CE0"/>
    <w:rsid w:val="000225E2"/>
    <w:rsid w:val="000239F1"/>
    <w:rsid w:val="0002447E"/>
    <w:rsid w:val="000248CD"/>
    <w:rsid w:val="00024AE5"/>
    <w:rsid w:val="00026CED"/>
    <w:rsid w:val="000331E7"/>
    <w:rsid w:val="00036866"/>
    <w:rsid w:val="0004414C"/>
    <w:rsid w:val="000530A0"/>
    <w:rsid w:val="000737AB"/>
    <w:rsid w:val="00086331"/>
    <w:rsid w:val="000A5A3C"/>
    <w:rsid w:val="000C3746"/>
    <w:rsid w:val="000F73F3"/>
    <w:rsid w:val="00104ADD"/>
    <w:rsid w:val="001117FD"/>
    <w:rsid w:val="00114EB8"/>
    <w:rsid w:val="00166D71"/>
    <w:rsid w:val="001709A8"/>
    <w:rsid w:val="00197DE6"/>
    <w:rsid w:val="001A1012"/>
    <w:rsid w:val="001B7320"/>
    <w:rsid w:val="001C7249"/>
    <w:rsid w:val="001D49CE"/>
    <w:rsid w:val="001F749D"/>
    <w:rsid w:val="00210C83"/>
    <w:rsid w:val="00247A88"/>
    <w:rsid w:val="002505C1"/>
    <w:rsid w:val="002521C1"/>
    <w:rsid w:val="0025333B"/>
    <w:rsid w:val="002557DB"/>
    <w:rsid w:val="00263A5D"/>
    <w:rsid w:val="00264613"/>
    <w:rsid w:val="00275370"/>
    <w:rsid w:val="002849FF"/>
    <w:rsid w:val="002A0407"/>
    <w:rsid w:val="002B3BFE"/>
    <w:rsid w:val="002B723F"/>
    <w:rsid w:val="002D4792"/>
    <w:rsid w:val="002D575C"/>
    <w:rsid w:val="002F0551"/>
    <w:rsid w:val="002F2279"/>
    <w:rsid w:val="002F6B48"/>
    <w:rsid w:val="003153A1"/>
    <w:rsid w:val="0032292E"/>
    <w:rsid w:val="0032599D"/>
    <w:rsid w:val="003466CE"/>
    <w:rsid w:val="00351CDE"/>
    <w:rsid w:val="003548E2"/>
    <w:rsid w:val="00363629"/>
    <w:rsid w:val="003766A3"/>
    <w:rsid w:val="00376F85"/>
    <w:rsid w:val="00380C61"/>
    <w:rsid w:val="003913D1"/>
    <w:rsid w:val="003C7B70"/>
    <w:rsid w:val="003D1523"/>
    <w:rsid w:val="003D7F32"/>
    <w:rsid w:val="003E5C21"/>
    <w:rsid w:val="003E6886"/>
    <w:rsid w:val="003F288A"/>
    <w:rsid w:val="00422CF4"/>
    <w:rsid w:val="004436AF"/>
    <w:rsid w:val="00455673"/>
    <w:rsid w:val="00470F82"/>
    <w:rsid w:val="004777F4"/>
    <w:rsid w:val="0048007D"/>
    <w:rsid w:val="00485448"/>
    <w:rsid w:val="00491C34"/>
    <w:rsid w:val="00492E37"/>
    <w:rsid w:val="00495CCC"/>
    <w:rsid w:val="00496E58"/>
    <w:rsid w:val="004A6B50"/>
    <w:rsid w:val="004B339B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5A6FDC"/>
    <w:rsid w:val="005B1E00"/>
    <w:rsid w:val="005B5135"/>
    <w:rsid w:val="005E7244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6D7C87"/>
    <w:rsid w:val="007110CC"/>
    <w:rsid w:val="00712780"/>
    <w:rsid w:val="00720AEA"/>
    <w:rsid w:val="00744501"/>
    <w:rsid w:val="0074534A"/>
    <w:rsid w:val="007470C5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4FD3"/>
    <w:rsid w:val="007C6576"/>
    <w:rsid w:val="007D1EFA"/>
    <w:rsid w:val="007E4D86"/>
    <w:rsid w:val="007F3EF5"/>
    <w:rsid w:val="00803F3D"/>
    <w:rsid w:val="00807BDC"/>
    <w:rsid w:val="00827022"/>
    <w:rsid w:val="0085083F"/>
    <w:rsid w:val="008509D0"/>
    <w:rsid w:val="0085247E"/>
    <w:rsid w:val="008708F4"/>
    <w:rsid w:val="008735D8"/>
    <w:rsid w:val="008762FB"/>
    <w:rsid w:val="00880A21"/>
    <w:rsid w:val="008861F7"/>
    <w:rsid w:val="008A501F"/>
    <w:rsid w:val="008C0ABB"/>
    <w:rsid w:val="008C48E4"/>
    <w:rsid w:val="008C5FDB"/>
    <w:rsid w:val="008C72DE"/>
    <w:rsid w:val="008D361A"/>
    <w:rsid w:val="008E3CD8"/>
    <w:rsid w:val="008E478D"/>
    <w:rsid w:val="008E65B7"/>
    <w:rsid w:val="008F0165"/>
    <w:rsid w:val="009206F2"/>
    <w:rsid w:val="009405CF"/>
    <w:rsid w:val="00953C42"/>
    <w:rsid w:val="009662F8"/>
    <w:rsid w:val="00970631"/>
    <w:rsid w:val="009711D6"/>
    <w:rsid w:val="00971B45"/>
    <w:rsid w:val="009F1D0D"/>
    <w:rsid w:val="00A25D5E"/>
    <w:rsid w:val="00A27058"/>
    <w:rsid w:val="00A27F6E"/>
    <w:rsid w:val="00A478F7"/>
    <w:rsid w:val="00A56DA9"/>
    <w:rsid w:val="00A934CD"/>
    <w:rsid w:val="00AB17AA"/>
    <w:rsid w:val="00AC0BF3"/>
    <w:rsid w:val="00AC47CD"/>
    <w:rsid w:val="00AC4B89"/>
    <w:rsid w:val="00AF57F6"/>
    <w:rsid w:val="00B05CE1"/>
    <w:rsid w:val="00B113C9"/>
    <w:rsid w:val="00B16B61"/>
    <w:rsid w:val="00B2101D"/>
    <w:rsid w:val="00B3199A"/>
    <w:rsid w:val="00B52270"/>
    <w:rsid w:val="00B5326F"/>
    <w:rsid w:val="00B576D6"/>
    <w:rsid w:val="00B66F15"/>
    <w:rsid w:val="00B73EED"/>
    <w:rsid w:val="00B91DE2"/>
    <w:rsid w:val="00BA7881"/>
    <w:rsid w:val="00BB7AAA"/>
    <w:rsid w:val="00BC00F5"/>
    <w:rsid w:val="00BF0BC9"/>
    <w:rsid w:val="00BF6EAE"/>
    <w:rsid w:val="00BF6F6C"/>
    <w:rsid w:val="00BF7463"/>
    <w:rsid w:val="00C742DA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37FA2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22421"/>
    <w:rsid w:val="00E27A70"/>
    <w:rsid w:val="00E312E4"/>
    <w:rsid w:val="00E57C12"/>
    <w:rsid w:val="00E70155"/>
    <w:rsid w:val="00E70E68"/>
    <w:rsid w:val="00E97686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BB7A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7AA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B7A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7A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3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6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6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6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6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BB7A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7AA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B7A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7A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3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6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6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6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6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40972.82</izvorni_sadrzaj>
    <derivirana_varijabla naziv="DomainObject.Predmet.InicijalnaVrijednost_1">40972.82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St.1.  SZ</izvorni_sadrzaj>
    <derivirana_varijabla naziv="DomainObject.Predmet.PrimjedbaSuca_1">ČL. 110 St.1.  SZ</derivirana_varijabla>
  </DomainObject.Predmet.PrimjedbaSuca>
  <DomainObject.Predmet.ProtustrankaFormated>
    <izvorni_sadrzaj>  CONNEXUS j.d.o.o. za građenje</izvorni_sadrzaj>
    <derivirana_varijabla naziv="DomainObject.Predmet.ProtustrankaFormated_1">  CONNEXUS j.d.o.o. za građenje</derivirana_varijabla>
  </DomainObject.Predmet.ProtustrankaFormated>
  <DomainObject.Predmet.ProtustrankaFormatedOIB>
    <izvorni_sadrzaj>  CONNEXUS j.d.o.o. za građenje, OIB 22959169114</izvorni_sadrzaj>
    <derivirana_varijabla naziv="DomainObject.Predmet.ProtustrankaFormatedOIB_1">  CONNEXUS j.d.o.o. za građenje, OIB 22959169114</derivirana_varijabla>
  </DomainObject.Predmet.ProtustrankaFormatedOIB>
  <DomainObject.Predmet.ProtustrankaFormatedWithAdress>
    <izvorni_sadrzaj> CONNEXUS j.d.o.o. za građenje, Stjepana Radića 2, 35430 Okučani</izvorni_sadrzaj>
    <derivirana_varijabla naziv="DomainObject.Predmet.ProtustrankaFormatedWithAdress_1"> CONNEXUS j.d.o.o. za građenje, Stjepana Radića 2, 35430 Okučani</derivirana_varijabla>
  </DomainObject.Predmet.ProtustrankaFormatedWithAdress>
  <DomainObject.Predmet.ProtustrankaFormatedWithAdressOIB>
    <izvorni_sadrzaj> CONNEXUS j.d.o.o. za građenje, OIB 22959169114, Stjepana Radića 2, 35430 Okučani</izvorni_sadrzaj>
    <derivirana_varijabla naziv="DomainObject.Predmet.ProtustrankaFormatedWithAdressOIB_1"> CONNEXUS j.d.o.o. za građenje, OIB 22959169114, Stjepana Radića 2, 35430 Okučani</derivirana_varijabla>
  </DomainObject.Predmet.ProtustrankaFormatedWithAdressOIB>
  <DomainObject.Predmet.ProtustrankaWithAdress>
    <izvorni_sadrzaj>CONNEXUS j.d.o.o. za građenje Stjepana Radića 2, 35430 Okučani</izvorni_sadrzaj>
    <derivirana_varijabla naziv="DomainObject.Predmet.ProtustrankaWithAdress_1">CONNEXUS j.d.o.o. za građenje Stjepana Radića 2, 35430 Okučani</derivirana_varijabla>
  </DomainObject.Predmet.ProtustrankaWithAdress>
  <DomainObject.Predmet.ProtustrankaWithAdressOIB>
    <izvorni_sadrzaj>CONNEXUS j.d.o.o. za građenje, OIB 22959169114, Stjepana Radića 2, 35430 Okučani</izvorni_sadrzaj>
    <derivirana_varijabla naziv="DomainObject.Predmet.ProtustrankaWithAdressOIB_1">CONNEXUS j.d.o.o. za građenje, OIB 22959169114, Stjepana Radića 2, 35430 Okučani</derivirana_varijabla>
  </DomainObject.Predmet.ProtustrankaWithAdressOIB>
  <DomainObject.Predmet.ProtustrankaNazivFormated>
    <izvorni_sadrzaj>CONNEXUS j.d.o.o. za građenje</izvorni_sadrzaj>
    <derivirana_varijabla naziv="DomainObject.Predmet.ProtustrankaNazivFormated_1">CONNEXUS j.d.o.o. za građenje</derivirana_varijabla>
  </DomainObject.Predmet.ProtustrankaNazivFormated>
  <DomainObject.Predmet.ProtustrankaNazivFormatedOIB>
    <izvorni_sadrzaj>CONNEXUS j.d.o.o. za građenje, OIB 22959169114</izvorni_sadrzaj>
    <derivirana_varijabla naziv="DomainObject.Predmet.ProtustrankaNazivFormatedOIB_1">CONNEXUS j.d.o.o. za građenje, OIB 22959169114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CONNEXUS j.d.o.o. za građenje</item>
    </izvorni_sadrzaj>
    <derivirana_varijabla naziv="DomainObject.Predmet.ProtuStrankaListFormated_1">
      <item>CONNEXUS j.d.o.o. za građenje</item>
    </derivirana_varijabla>
  </DomainObject.Predmet.ProtuStrankaListFormated>
  <DomainObject.Predmet.ProtuStrankaListFormatedOIB>
    <izvorni_sadrzaj>
      <item>CONNEXUS j.d.o.o. za građenje, OIB 22959169114</item>
    </izvorni_sadrzaj>
    <derivirana_varijabla naziv="DomainObject.Predmet.ProtuStrankaListFormatedOIB_1">
      <item>CONNEXUS j.d.o.o. za građenje, OIB 22959169114</item>
    </derivirana_varijabla>
  </DomainObject.Predmet.ProtuStrankaListFormatedOIB>
  <DomainObject.Predmet.ProtuStrankaListFormatedWithAdress>
    <izvorni_sadrzaj>
      <item>CONNEXUS j.d.o.o. za građenje, Stjepana Radića 2, 35430 Okučani</item>
    </izvorni_sadrzaj>
    <derivirana_varijabla naziv="DomainObject.Predmet.ProtuStrankaListFormatedWithAdress_1">
      <item>CONNEXUS j.d.o.o. za građenje, Stjepana Radića 2, 35430 Okučani</item>
    </derivirana_varijabla>
  </DomainObject.Predmet.ProtuStrankaListFormatedWithAdress>
  <DomainObject.Predmet.ProtuStrankaListFormatedWithAdressOIB>
    <izvorni_sadrzaj>
      <item>CONNEXUS j.d.o.o. za građenje, OIB 22959169114, Stjepana Radića 2, 35430 Okučani</item>
    </izvorni_sadrzaj>
    <derivirana_varijabla naziv="DomainObject.Predmet.ProtuStrankaListFormatedWithAdressOIB_1">
      <item>CONNEXUS j.d.o.o. za građenje, OIB 22959169114, Stjepana Radića 2, 35430 Okučani</item>
    </derivirana_varijabla>
  </DomainObject.Predmet.ProtuStrankaListFormatedWithAdressOIB>
  <DomainObject.Predmet.ProtuStrankaListNazivFormated>
    <izvorni_sadrzaj>
      <item>CONNEXUS j.d.o.o. za građenje</item>
    </izvorni_sadrzaj>
    <derivirana_varijabla naziv="DomainObject.Predmet.ProtuStrankaListNazivFormated_1">
      <item>CONNEXUS j.d.o.o. za građenje</item>
    </derivirana_varijabla>
  </DomainObject.Predmet.ProtuStrankaListNazivFormated>
  <DomainObject.Predmet.ProtuStrankaListNazivFormatedOIB>
    <izvorni_sadrzaj>
      <item>CONNEXUS j.d.o.o. za građenje, OIB 22959169114</item>
    </izvorni_sadrzaj>
    <derivirana_varijabla naziv="DomainObject.Predmet.ProtuStrankaListNazivFormatedOIB_1">
      <item>CONNEXUS j.d.o.o. za građenje, OIB 22959169114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CONNEXUS j.d.o.o. za građenje</izvorni_sadrzaj>
    <derivirana_varijabla naziv="DomainObject.Predmet.ProtustrankaIDrugi_1">CONNEXUS j.d.o.o. za građenje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CONNEXUS j.d.o.o. za građenje, OIB 22959169114, Stjepana Radića 2, 35430 Okučani</izvorni_sadrzaj>
    <derivirana_varijabla naziv="DomainObject.Predmet.ProtustrankaIDrugiAdressOIB_1">CONNEXUS j.d.o.o. za građenje, OIB 22959169114, Stjepana Radića 2,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CONNEXUS j.d.o.o. za građenje</item>
    </izvorni_sadrzaj>
    <derivirana_varijabla naziv="DomainObject.Predmet.SudioniciListNaziv_1">
      <item>Financijska agencija</item>
      <item>CONNEXUS j.d.o.o. za građenje</item>
    </derivirana_varijabla>
  </DomainObject.Predmet.SudioniciListNaziv>
  <DomainObject.Predmet.SudioniciListAdressOIB>
    <izvorni_sadrzaj>
      <item>Financijska agencija, OIB 85821130368, Ulica grada Vukovara 70,10000 Zagreb</item>
      <item>CONNEXUS j.d.o.o. za građenje, OIB 22959169114, Stjepana Radića 2,35430 Okučani</item>
    </izvorni_sadrzaj>
    <derivirana_varijabla naziv="DomainObject.Predmet.SudioniciListAdressOIB_1">
      <item>Financijska agencija, OIB 85821130368, Ulica grada Vukovara 70,10000 Zagreb</item>
      <item>CONNEXUS j.d.o.o. za građenje, OIB 22959169114, Stjepana Radića 2,35430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22959169114</item>
    </izvorni_sadrzaj>
    <derivirana_varijabla naziv="DomainObject.Predmet.SudioniciListNazivOIB_1">
      <item>, OIB 85821130368</item>
      <item>, OIB 22959169114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401</properties:Words>
  <properties:Characters>2263</properties:Characters>
  <properties:Lines>70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2018-11-02T13:02:00Z</dcterms:created>
  <dc:creator>zbiondic</dc:creator>
  <cp:lastModifiedBy>wsadmin</cp:lastModifiedBy>
  <cp:lastPrinted>2018-11-02T12:41:00Z</cp:lastPrinted>
  <dcterms:modified xmlns:xsi="http://www.w3.org/2001/XMLSchema-instance" xsi:type="dcterms:W3CDTF">2018-11-06T13:05:00Z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(St-79-2018-05.11.2018.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