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a907" w14:paraId="a2aa90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42899">
        <w:t>2149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B42899">
        <w:rPr>
          <w:rFonts w:eastAsia="Calibri"/>
        </w:rPr>
        <w:t xml:space="preserve">FILIP I LANA d.o.o., Zagreb, Brezovička cesta 27/V, OIB: 11660481049 </w:t>
      </w:r>
      <w:r w:rsidR="00B74CF9">
        <w:t>,</w:t>
      </w:r>
      <w:r w:rsidR="00D5399D" w:rsidRPr="00AF1EFD">
        <w:t xml:space="preserve">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F012D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B42899">
        <w:rPr>
          <w:rFonts w:eastAsia="Calibri"/>
        </w:rPr>
        <w:t>FILIP I LANA d.o.o., Zagreb, Brezovička cesta 27/V, OIB: 11660481049</w:t>
      </w:r>
      <w:r w:rsidR="00410421">
        <w:t xml:space="preserve">. </w:t>
      </w:r>
      <w:r w:rsidRPr="00AF1EFD">
        <w:t xml:space="preserve">Stečajni postupak je otvoren dana </w:t>
      </w:r>
      <w:r w:rsidR="0063163D">
        <w:t>9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B42899">
        <w:t>10,00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B42899">
        <w:t>Marinko Paić, Zagreb, VI. Požarinje 6, OIB: 55654806007</w:t>
      </w:r>
      <w:r w:rsidR="00CD4226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F012D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42899">
        <w:rPr>
          <w:rFonts w:eastAsia="Calibri"/>
        </w:rPr>
        <w:t>FILIP I LANA d.o.o., Zagreb, Brezovička cesta 27/V, OIB: 11660481049</w:t>
      </w:r>
      <w:r w:rsidR="00ED7F29">
        <w:t>,</w:t>
      </w:r>
      <w:r w:rsidR="008B73DD">
        <w:t xml:space="preserve"> s danom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F012D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42899">
        <w:rPr>
          <w:rFonts w:eastAsia="Calibri"/>
        </w:rPr>
        <w:t>FILIP I LANA d.o.o., Zagreb, Brezovička cesta 27/V, OIB: 11660481049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B42899">
        <w:rPr>
          <w:rFonts w:eastAsia="Calibri"/>
        </w:rPr>
        <w:t>FILIP I LANA d.o.o., Zagreb, Brezovička cesta 27/V, OIB: 11660481049</w:t>
      </w:r>
      <w:r w:rsidR="00ED7F29">
        <w:t>,</w:t>
      </w:r>
      <w:r>
        <w:t xml:space="preserve"> dana </w:t>
      </w:r>
      <w:r w:rsidR="00B42899">
        <w:t>7</w:t>
      </w:r>
      <w:r w:rsidR="0063163D">
        <w:t xml:space="preserve">. ožujka </w:t>
      </w:r>
      <w:r w:rsidR="00410421">
        <w:t>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B42899">
        <w:t>674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B42899">
        <w:t>77.012,91</w:t>
      </w:r>
      <w:r w:rsidR="000F012D">
        <w:t xml:space="preserve"> </w:t>
      </w:r>
      <w:r w:rsidR="00243403">
        <w:t xml:space="preserve">kn (list 1 i </w:t>
      </w:r>
      <w:r w:rsidR="009F7258">
        <w:t>1</w:t>
      </w:r>
      <w:r w:rsidR="00B42899">
        <w:t>0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</w:t>
      </w:r>
      <w:r w:rsidR="00B42899">
        <w:t>Ministarstva financija Republike Hrvatske, Porezna uprava, Područni ured Zagreb,</w:t>
      </w:r>
      <w:r w:rsidR="0063163D">
        <w:t xml:space="preserve"> od </w:t>
      </w:r>
      <w:r w:rsidR="00B42899">
        <w:t>2</w:t>
      </w:r>
      <w:r w:rsidR="0063163D">
        <w:t>. ožujka 2017</w:t>
      </w:r>
      <w:r>
        <w:t xml:space="preserve">. proizlazi da dužnik </w:t>
      </w:r>
      <w:r w:rsidR="00B42899">
        <w:t>ne posjeduje pokretnu odnosno nepokretnu</w:t>
      </w:r>
      <w:r w:rsidR="0063163D">
        <w:t xml:space="preserve"> (</w:t>
      </w:r>
      <w:r>
        <w:t xml:space="preserve">list </w:t>
      </w:r>
      <w:r w:rsidR="009F7258">
        <w:t>1</w:t>
      </w:r>
      <w:r w:rsidR="00B42899">
        <w:t>3</w:t>
      </w:r>
      <w:r>
        <w:t xml:space="preserve"> spisa).</w:t>
      </w:r>
    </w:p>
    <w:p w:rsidRDefault="00B42899" w:rsidP="00D5399D" w:rsidR="00B42899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B42899">
        <w:t>2149</w:t>
      </w:r>
      <w:r w:rsidR="002C4416">
        <w:t xml:space="preserve">/16 od </w:t>
      </w:r>
      <w:r w:rsidR="00B42899">
        <w:t>1</w:t>
      </w:r>
      <w:r w:rsidR="0063163D">
        <w:t>3. ožujka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B42899">
        <w:t>14</w:t>
      </w:r>
      <w:r w:rsidR="0063163D">
        <w:t>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63163D">
        <w:t>9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68053A">
        <w:t>, v.r.</w:t>
      </w:r>
    </w:p>
    <w:p w:rsidRDefault="0068053A" w:rsidP="00CD4226" w:rsidR="0068053A"/>
    <w:p w:rsidRDefault="0068053A" w:rsidP="00CD4226" w:rsidR="0068053A"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F1D" w:rsidR="00695F1D">
      <w:r>
        <w:separator/>
      </w:r>
    </w:p>
  </w:endnote>
  <w:endnote w:id="0" w:type="continuationSeparator">
    <w:p w:rsidRDefault="00695F1D" w:rsidR="0069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F1D" w:rsidR="00695F1D">
      <w:r>
        <w:separator/>
      </w:r>
    </w:p>
  </w:footnote>
  <w:footnote w:id="0" w:type="continuationSeparator">
    <w:p w:rsidRDefault="00695F1D" w:rsidR="00695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5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42899">
      <w:t>2149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0F012D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63D"/>
    <w:rsid w:val="00662CB6"/>
    <w:rsid w:val="0068053A"/>
    <w:rsid w:val="006861EF"/>
    <w:rsid w:val="00695F1D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42899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47BD0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2E86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St-2149/2016</izvorni_sadrzaj>
    <derivirana_varijabla naziv="DomainObject.Predmet.OznakaBroj_1">St-2149/2016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I LANA d.o.o. zastupanog po punomoćniku Jasmina Galović</izvorni_sadrzaj>
    <derivirana_varijabla naziv="DomainObject.Predmet.ProtustrankaFormated_1">  FILIP I LANA d.o.o. zastupanog po punomoćniku Jasmina Galović</derivirana_varijabla>
  </DomainObject.Predmet.ProtustrankaFormated>
  <DomainObject.Predmet.ProtustrankaFormatedOIB>
    <izvorni_sadrzaj>  FILIP I LANA d.o.o., OIB 11660481049 zastupanog po punomoćniku Jasmina Galović</izvorni_sadrzaj>
    <derivirana_varijabla naziv="DomainObject.Predmet.ProtustrankaFormatedOIB_1">  FILIP I LANA d.o.o., OIB 11660481049 zastupanog po punomoćniku Jasmina Galović</derivirana_varijabla>
  </DomainObject.Predmet.ProtustrankaFormatedOIB>
  <DomainObject.Predmet.ProtustrankaFormatedWithAdress>
    <izvorni_sadrzaj> FILIP I LANA d.o.o., Brezovička cesta 27/V, 10000 Zagreb zastupanog po punomoćniku Jasmina Galović</izvorni_sadrzaj>
    <derivirana_varijabla naziv="DomainObject.Predmet.ProtustrankaFormatedWithAdress_1"> FILIP I LANA d.o.o., Brezovička cesta 27/V, 10000 Zagreb zastupanog po punomoćniku Jasmina Galović</derivirana_varijabla>
  </DomainObject.Predmet.ProtustrankaFormatedWithAdress>
  <DomainObject.Predmet.ProtustrankaFormatedWithAdressOIB>
    <izvorni_sadrzaj> FILIP I LANA d.o.o., OIB 11660481049, Brezovička cesta 27/V, 10000 Zagreb zastupanog po punomoćniku Jasmina Galović</izvorni_sadrzaj>
    <derivirana_varijabla naziv="DomainObject.Predmet.ProtustrankaFormatedWithAdressOIB_1"> FILIP I LANA d.o.o., OIB 11660481049, Brezovička cesta 27/V, 10000 Zagreb zastupanog po punomoćniku Jasmina Galović</derivirana_varijabla>
  </DomainObject.Predmet.ProtustrankaFormatedWithAdressOIB>
  <DomainObject.Predmet.ProtustrankaWithAdress>
    <izvorni_sadrzaj>FILIP I LANA d.o.o. Brezovička cesta 27/V, 10000 Zagreb</izvorni_sadrzaj>
    <derivirana_varijabla naziv="DomainObject.Predmet.ProtustrankaWithAdress_1">FILIP I LANA d.o.o. Brezovička cesta 27/V, 10000 Zagreb</derivirana_varijabla>
  </DomainObject.Predmet.ProtustrankaWithAdress>
  <DomainObject.Predmet.ProtustrankaWithAdressOIB>
    <izvorni_sadrzaj>FILIP I LANA d.o.o., OIB 11660481049, Brezovička cesta 27/V, 10000 Zagreb</izvorni_sadrzaj>
    <derivirana_varijabla naziv="DomainObject.Predmet.ProtustrankaWithAdressOIB_1">FILIP I LANA d.o.o., OIB 11660481049, Brezovička cesta 27/V, 10000 Zagreb</derivirana_varijabla>
  </DomainObject.Predmet.ProtustrankaWithAdressOIB>
  <DomainObject.Predmet.ProtustrankaNazivFormated>
    <izvorni_sadrzaj>FILIP I LANA d.o.o.</izvorni_sadrzaj>
    <derivirana_varijabla naziv="DomainObject.Predmet.ProtustrankaNazivFormated_1">FILIP I LANA d.o.o.</derivirana_varijabla>
  </DomainObject.Predmet.ProtustrankaNazivFormated>
  <DomainObject.Predmet.ProtustrankaNazivFormatedOIB>
    <izvorni_sadrzaj>FILIP I LANA d.o.o., OIB 11660481049</izvorni_sadrzaj>
    <derivirana_varijabla naziv="DomainObject.Predmet.ProtustrankaNazivFormatedOIB_1">FILIP I LANA d.o.o., OIB 11660481049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 I LANA d.o.o. zastupanog po punomoćniku Jasmina Galović</item>
    </izvorni_sadrzaj>
    <derivirana_varijabla naziv="DomainObject.Predmet.ProtuStrankaListFormated_1">
      <item>FILIP I LANA d.o.o. zastupanog po punomoćniku Jasmina Galović</item>
    </derivirana_varijabla>
  </DomainObject.Predmet.ProtuStrankaListFormated>
  <DomainObject.Predmet.ProtuStrankaListFormatedOIB>
    <izvorni_sadrzaj>
      <item>FILIP I LANA d.o.o., OIB 11660481049 zastupanog po punomoćniku Jasmina Galović</item>
    </izvorni_sadrzaj>
    <derivirana_varijabla naziv="DomainObject.Predmet.ProtuStrankaListFormatedOIB_1">
      <item>FILIP I LANA d.o.o., OIB 11660481049 zastupanog po punomoćniku Jasmina Galović</item>
    </derivirana_varijabla>
  </DomainObject.Predmet.ProtuStrankaListFormatedOIB>
  <DomainObject.Predmet.ProtuStrankaListFormatedWithAdress>
    <izvorni_sadrzaj>
      <item>FILIP I LANA d.o.o., Brezovička cesta 27/V, 10000 Zagreb zastupanog po punomoćniku Jasmina Galović</item>
    </izvorni_sadrzaj>
    <derivirana_varijabla naziv="DomainObject.Predmet.ProtuStrankaListFormatedWithAdress_1">
      <item>FILIP I LANA d.o.o., Brezovička cesta 27/V, 10000 Zagreb zastupanog po punomoćniku Jasmina Galović</item>
    </derivirana_varijabla>
  </DomainObject.Predmet.ProtuStrankaListFormatedWithAdress>
  <DomainObject.Predmet.ProtuStrankaListFormatedWithAdressOIB>
    <izvorni_sadrzaj>
      <item>FILIP I LANA d.o.o., OIB 11660481049, Brezovička cesta 27/V, 10000 Zagreb zastupanog po punomoćniku Jasmina Galović</item>
    </izvorni_sadrzaj>
    <derivirana_varijabla naziv="DomainObject.Predmet.ProtuStrankaListFormatedWithAdressOIB_1">
      <item>FILIP I LANA d.o.o., OIB 11660481049, Brezovička cesta 27/V, 10000 Zagreb zastupanog po punomoćniku Jasmina Galović</item>
    </derivirana_varijabla>
  </DomainObject.Predmet.ProtuStrankaListFormatedWithAdressOIB>
  <DomainObject.Predmet.ProtuStrankaListNazivFormated>
    <izvorni_sadrzaj>
      <item>FILIP I LANA d.o.o.</item>
    </izvorni_sadrzaj>
    <derivirana_varijabla naziv="DomainObject.Predmet.ProtuStrankaListNazivFormated_1">
      <item>FILIP I LANA d.o.o.</item>
    </derivirana_varijabla>
  </DomainObject.Predmet.ProtuStrankaListNazivFormated>
  <DomainObject.Predmet.ProtuStrankaListNazivFormatedOIB>
    <izvorni_sadrzaj>
      <item>FILIP I LANA d.o.o., OIB 11660481049</item>
    </izvorni_sadrzaj>
    <derivirana_varijabla naziv="DomainObject.Predmet.ProtuStrankaListNazivFormatedOIB_1">
      <item>FILIP I LANA d.o.o., OIB 11660481049</item>
    </derivirana_varijabla>
  </DomainObject.Predmet.ProtuStrankaListNazivFormatedOIB>
  <DomainObject.Predmet.OstaliListFormated>
    <izvorni_sadrzaj>
      <item>Jasmina Galović punomoćnik sudionika u postupku FILIP I LANA d.o.o.</item>
    </izvorni_sadrzaj>
    <derivirana_varijabla naziv="DomainObject.Predmet.OstaliListFormated_1">
      <item>Jasmina Galović punomoćnik sudionika u postupku FILIP I LANA d.o.o.</item>
    </derivirana_varijabla>
  </DomainObject.Predmet.OstaliListFormated>
  <DomainObject.Predmet.OstaliListFormatedOIB>
    <izvorni_sadrzaj>
      <item>Jasmina Galović, OIB 81757514369 punomoćnik sudionika u postupku FILIP I LANA d.o.o.</item>
    </izvorni_sadrzaj>
    <derivirana_varijabla naziv="DomainObject.Predmet.OstaliListFormatedOIB_1">
      <item>Jasmina Galović, OIB 81757514369 punomoćnik sudionika u postupku FILIP I LANA d.o.o.</item>
    </derivirana_varijabla>
  </DomainObject.Predmet.OstaliListFormatedOIB>
  <DomainObject.Predmet.OstaliListFormatedWithAdress>
    <izvorni_sadrzaj>
      <item>Jasmina Galović, Brezovička Cesta 27v, 10000 Zagreb punomoćnik sudionika u postupku FILIP I LANA d.o.o.</item>
    </izvorni_sadrzaj>
    <derivirana_varijabla naziv="DomainObject.Predmet.OstaliListFormatedWithAdress_1">
      <item>Jasmina Galović, Brezovička Cesta 27v, 10000 Zagreb punomoćnik sudionika u postupku FILIP I LANA d.o.o.</item>
    </derivirana_varijabla>
  </DomainObject.Predmet.OstaliListFormatedWithAdress>
  <DomainObject.Predmet.OstaliListFormatedWithAdressOIB>
    <izvorni_sadrzaj>
      <item>Jasmina Galović, OIB 81757514369, Brezovička Cesta 27v, 10000 Zagreb punomoćnik sudionika u postupku FILIP I LANA d.o.o.</item>
    </izvorni_sadrzaj>
    <derivirana_varijabla naziv="DomainObject.Predmet.OstaliListFormatedWithAdressOIB_1">
      <item>Jasmina Galović, OIB 81757514369, Brezovička Cesta 27v, 10000 Zagreb punomoćnik sudionika u postupku FILIP I LANA d.o.o.</item>
    </derivirana_varijabla>
  </DomainObject.Predmet.OstaliListFormatedWithAdressOIB>
  <DomainObject.Predmet.OstaliListNazivFormated>
    <izvorni_sadrzaj>
      <item>Jasmina Galović</item>
    </izvorni_sadrzaj>
    <derivirana_varijabla naziv="DomainObject.Predmet.OstaliListNazivFormated_1">
      <item>Jasmina Galović</item>
    </derivirana_varijabla>
  </DomainObject.Predmet.OstaliListNazivFormated>
  <DomainObject.Predmet.OstaliListNazivFormatedOIB>
    <izvorni_sadrzaj>
      <item>Jasmina Galović, OIB 81757514369</item>
    </izvorni_sadrzaj>
    <derivirana_varijabla naziv="DomainObject.Predmet.OstaliListNazivFormatedOIB_1">
      <item>Jasmina Galović, OIB 81757514369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 I LANA d.o.o.</izvorni_sadrzaj>
    <derivirana_varijabla naziv="DomainObject.Predmet.ProtustrankaIDrugi_1">FILIP I 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 I LANA d.o.o., OIB 11660481049, Brezovička cesta 27/V, 10000 Zagreb</izvorni_sadrzaj>
    <derivirana_varijabla naziv="DomainObject.Predmet.ProtustrankaIDrugiAdressOIB_1">FILIP I LANA d.o.o., OIB 11660481049, Brezovička cesta 27/V,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 I LANA d.o.o.</item>
      <item>Jasmina Galović</item>
    </izvorni_sadrzaj>
    <derivirana_varijabla naziv="DomainObject.Predmet.SudioniciListNaziv_1">
      <item>FINA Regionalni centar Zagreb</item>
      <item>FILIP I LANA d.o.o.</item>
      <item>Jasmina Galović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 I LANA d.o.o., OIB 11660481049, Brezovička cesta 27/V,10000 Zagreb</item>
      <item>Jasmina Galović, OIB 81757514369, Brezovička Cesta 27v,10000 Zagreb</item>
    </izvorni_sadrzaj>
    <derivirana_varijabla naziv="DomainObject.Predmet.SudioniciListAdressOIB_1">
      <item>FINA Regionalni centar Zagreb, OIB 85821130368, Trg svibanjskih žrtava 1995. 1,10000 Zagreb</item>
      <item>FILIP I LANA d.o.o., OIB 11660481049, Brezovička cesta 27/V,10000 Zagreb</item>
      <item>Jasmina Galović, OIB 81757514369, Brezovička Cesta 27v,10000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11660481049</item>
      <item>, OIB 81757514369</item>
    </izvorni_sadrzaj>
    <derivirana_varijabla naziv="DomainObject.Predmet.SudioniciListNazivOIB_1">
      <item>, OIB 85821130368</item>
      <item>, OIB 11660481049</item>
      <item>, OIB 81757514369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538</properties:Words>
  <properties:Characters>2739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2017-08-09T07:55:00Z</dcterms:created>
  <dc:creator>Korisnik</dc:creator>
  <cp:lastModifiedBy>Draženka Prpić</cp:lastModifiedBy>
  <cp:lastPrinted>2017-08-09T07:56:00Z</cp:lastPrinted>
  <dcterms:modified xmlns:xsi="http://www.w3.org/2001/XMLSchema-instance" xsi:type="dcterms:W3CDTF">2017-08-09T07:56:00Z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