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2db" w14:paraId="871a2d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D3A3E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0342D">
        <w:t xml:space="preserve"> DADA I DUNDA j.d.o.o. za trgovinu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80342D" w:rsidRPr="0080342D">
        <w:t>DADA I DUNDA j.d.o.o.</w:t>
      </w:r>
      <w:r w:rsidR="00F908EF" w:rsidRPr="00DC78CA">
        <w:t xml:space="preserve">, </w:t>
      </w:r>
      <w:r w:rsidR="0080342D">
        <w:t>Slavonski Brod, Josipa Kozarca 22,</w:t>
      </w:r>
      <w:r w:rsidR="007B4AD6">
        <w:t xml:space="preserve"> </w:t>
      </w:r>
      <w:r w:rsidR="00F908EF" w:rsidRPr="00DC78CA">
        <w:t xml:space="preserve">OIB </w:t>
      </w:r>
      <w:r w:rsidR="0080342D">
        <w:t>83796397781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55371">
        <w:t>18. rujna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166BFE" w:rsidP="00AE7B4B" w:rsidR="00166BF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490573" w:rsidRPr="00490573">
        <w:t>DADA I DUNDA j.d.o.o. za trgovinu i usluge</w:t>
      </w:r>
      <w:r w:rsidR="00490573" w:rsidRPr="00490573">
        <w:rPr>
          <w:b/>
        </w:rPr>
        <w:t xml:space="preserve">, </w:t>
      </w:r>
      <w:r w:rsidR="00490573" w:rsidRPr="00490573">
        <w:t>skraćena tvrtka: DADA I DUNDA j.d.o.o., Slavonski Brod, Josipa Kozarca 22, OIB 83796397781</w:t>
      </w:r>
      <w:r w:rsidR="00067508">
        <w:t xml:space="preserve">, </w:t>
      </w:r>
      <w:r w:rsidR="00B76165">
        <w:t xml:space="preserve">iznosi </w:t>
      </w:r>
      <w:r w:rsidR="00490573">
        <w:t>20.493,31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810923">
        <w:t>a</w:t>
      </w:r>
      <w:r w:rsidR="001F1957">
        <w:t xml:space="preserve"> zastupn</w:t>
      </w:r>
      <w:r w:rsidR="009D19F4">
        <w:t>i</w:t>
      </w:r>
      <w:r w:rsidR="00810923">
        <w:t>ca</w:t>
      </w:r>
      <w:r w:rsidR="001F1957">
        <w:t xml:space="preserve"> dužnika </w:t>
      </w:r>
      <w:r w:rsidR="00DB4922">
        <w:t xml:space="preserve">Vedrana </w:t>
      </w:r>
      <w:proofErr w:type="spellStart"/>
      <w:r w:rsidR="00DB4922">
        <w:t>Jurišinac</w:t>
      </w:r>
      <w:proofErr w:type="spellEnd"/>
      <w:r w:rsidR="00DB4922">
        <w:t xml:space="preserve"> iz Slavonskog Broda, Josipa Kozarca 22, OIB 38949652104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9E483F">
        <w:rPr>
          <w:b/>
        </w:rPr>
        <w:t>1140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E5590F">
        <w:t>18. rujna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6AF" w:rsidR="00A256AF">
      <w:r>
        <w:separator/>
      </w:r>
    </w:p>
  </w:endnote>
  <w:endnote w:id="0" w:type="continuationSeparator">
    <w:p w:rsidRDefault="00A256AF" w:rsidR="00A2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6AF" w:rsidR="00A256AF">
      <w:r>
        <w:separator/>
      </w:r>
    </w:p>
  </w:footnote>
  <w:footnote w:id="0" w:type="continuationSeparator">
    <w:p w:rsidRDefault="00A256AF" w:rsidR="00A2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80342D" w:rsidP="0080342D" w:rsidR="0080342D" w:rsidRPr="0080342D">
    <w:pPr>
      <w:pStyle w:val="Zaglavlje"/>
      <w:jc w:val="right"/>
    </w:pPr>
    <w:r w:rsidRPr="0080342D">
      <w:rPr>
        <w:b/>
      </w:rPr>
      <w:t>Broj: 7/St-1140/2018-3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0799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66BFE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55371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90573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0342D"/>
    <w:rsid w:val="00810923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85A92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483F"/>
    <w:rsid w:val="009E5D6D"/>
    <w:rsid w:val="00A07CA2"/>
    <w:rsid w:val="00A214C9"/>
    <w:rsid w:val="00A256AF"/>
    <w:rsid w:val="00A259B7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4922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5590F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20493.31</izvorni_sadrzaj>
    <derivirana_varijabla naziv="DomainObject.Predmet.InicijalnaVrijednost_1">20493.31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St-1140/2018</izvorni_sadrzaj>
    <derivirana_varijabla naziv="DomainObject.Predmet.OznakaBroj_1">St-1140/2018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DADA I DUNDA j.d.o.o. za trgovinu i usluge</izvorni_sadrzaj>
    <derivirana_varijabla naziv="DomainObject.Predmet.ProtustrankaFormated_1">  DADA I DUNDA j.d.o.o. za trgovinu i usluge</derivirana_varijabla>
  </DomainObject.Predmet.ProtustrankaFormated>
  <DomainObject.Predmet.ProtustrankaFormatedOIB>
    <izvorni_sadrzaj>  DADA I DUNDA j.d.o.o. za trgovinu i usluge, OIB 83796397781</izvorni_sadrzaj>
    <derivirana_varijabla naziv="DomainObject.Predmet.ProtustrankaFormatedOIB_1">  DADA I DUNDA j.d.o.o. za trgovinu i usluge, OIB 83796397781</derivirana_varijabla>
  </DomainObject.Predmet.ProtustrankaFormatedOIB>
  <DomainObject.Predmet.ProtustrankaFormatedWithAdress>
    <izvorni_sadrzaj> DADA I DUNDA j.d.o.o. za trgovinu i usluge, Josipa Kozarca 22 , 35000 Slavonski Brod</izvorni_sadrzaj>
    <derivirana_varijabla naziv="DomainObject.Predmet.ProtustrankaFormatedWithAdress_1"> DADA I DUNDA j.d.o.o. za trgovinu i usluge, Josipa Kozarca 22 , 35000 Slavonski Brod</derivirana_varijabla>
  </DomainObject.Predmet.ProtustrankaFormatedWithAdress>
  <DomainObject.Predmet.ProtustrankaFormatedWithAdressOIB>
    <izvorni_sadrzaj> DADA I DUNDA j.d.o.o. za trgovinu i usluge, OIB 83796397781, Josipa Kozarca 22 , 35000 Slavonski Brod</izvorni_sadrzaj>
    <derivirana_varijabla naziv="DomainObject.Predmet.ProtustrankaFormatedWithAdressOIB_1"> DADA I DUNDA j.d.o.o. za trgovinu i usluge, OIB 83796397781, Josipa Kozarca 22 , 35000 Slavonski Brod</derivirana_varijabla>
  </DomainObject.Predmet.ProtustrankaFormatedWithAdressOIB>
  <DomainObject.Predmet.ProtustrankaWithAdress>
    <izvorni_sadrzaj>DADA I DUNDA j.d.o.o. za trgovinu i usluge Josipa Kozarca 22 , 35000 Slavonski Brod</izvorni_sadrzaj>
    <derivirana_varijabla naziv="DomainObject.Predmet.ProtustrankaWithAdress_1">DADA I DUNDA j.d.o.o. za trgovinu i usluge Josipa Kozarca 22 , 35000 Slavonski Brod</derivirana_varijabla>
  </DomainObject.Predmet.ProtustrankaWithAdress>
  <DomainObject.Predmet.ProtustrankaWithAdressOIB>
    <izvorni_sadrzaj>DADA I DUNDA j.d.o.o. za trgovinu i usluge, OIB 83796397781, Josipa Kozarca 22 , 35000 Slavonski Brod</izvorni_sadrzaj>
    <derivirana_varijabla naziv="DomainObject.Predmet.ProtustrankaWithAdressOIB_1">DADA I DUNDA j.d.o.o. za trgovinu i usluge, OIB 83796397781, Josipa Kozarca 22 , 35000 Slavonski Brod</derivirana_varijabla>
  </DomainObject.Predmet.ProtustrankaWithAdressOIB>
  <DomainObject.Predmet.ProtustrankaNazivFormated>
    <izvorni_sadrzaj>DADA I DUNDA j.d.o.o. za trgovinu i usluge</izvorni_sadrzaj>
    <derivirana_varijabla naziv="DomainObject.Predmet.ProtustrankaNazivFormated_1">DADA I DUNDA j.d.o.o. za trgovinu i usluge</derivirana_varijabla>
  </DomainObject.Predmet.ProtustrankaNazivFormated>
  <DomainObject.Predmet.ProtustrankaNazivFormatedOIB>
    <izvorni_sadrzaj>DADA I DUNDA j.d.o.o. za trgovinu i usluge, OIB 83796397781</izvorni_sadrzaj>
    <derivirana_varijabla naziv="DomainObject.Predmet.ProtustrankaNazivFormatedOIB_1">DADA I DUNDA j.d.o.o. za trgovinu i usluge, OIB 83796397781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DADA I DUNDA j.d.o.o. za trgovinu i usluge</item>
    </izvorni_sadrzaj>
    <derivirana_varijabla naziv="DomainObject.Predmet.ProtuStrankaListFormated_1">
      <item>DADA I DUNDA j.d.o.o. za trgovinu i usluge</item>
    </derivirana_varijabla>
  </DomainObject.Predmet.ProtuStrankaListFormated>
  <DomainObject.Predmet.ProtuStrankaListFormatedOIB>
    <izvorni_sadrzaj>
      <item>DADA I DUNDA j.d.o.o. za trgovinu i usluge, OIB 83796397781</item>
    </izvorni_sadrzaj>
    <derivirana_varijabla naziv="DomainObject.Predmet.ProtuStrankaListFormatedOIB_1">
      <item>DADA I DUNDA j.d.o.o. za trgovinu i usluge, OIB 83796397781</item>
    </derivirana_varijabla>
  </DomainObject.Predmet.ProtuStrankaListFormatedOIB>
  <DomainObject.Predmet.ProtuStrankaListFormatedWithAdress>
    <izvorni_sadrzaj>
      <item>DADA I DUNDA j.d.o.o. za trgovinu i usluge, Josipa Kozarca 22 , 35000 Slavonski Brod</item>
    </izvorni_sadrzaj>
    <derivirana_varijabla naziv="DomainObject.Predmet.ProtuStrankaListFormatedWithAdress_1">
      <item>DADA I DUNDA j.d.o.o. za trgovinu i usluge, Josipa Kozarca 22 , 35000 Slavonski Brod</item>
    </derivirana_varijabla>
  </DomainObject.Predmet.ProtuStrankaListFormatedWithAdress>
  <DomainObject.Predmet.ProtuStrankaListFormatedWithAdressOIB>
    <izvorni_sadrzaj>
      <item>DADA I DUNDA j.d.o.o. za trgovinu i usluge, OIB 83796397781, Josipa Kozarca 22 , 35000 Slavonski Brod</item>
    </izvorni_sadrzaj>
    <derivirana_varijabla naziv="DomainObject.Predmet.ProtuStrankaListFormatedWithAdressOIB_1">
      <item>DADA I DUNDA j.d.o.o. za trgovinu i usluge, OIB 83796397781, Josipa Kozarca 22 , 35000 Slavonski Brod</item>
    </derivirana_varijabla>
  </DomainObject.Predmet.ProtuStrankaListFormatedWithAdressOIB>
  <DomainObject.Predmet.ProtuStrankaListNazivFormated>
    <izvorni_sadrzaj>
      <item>DADA I DUNDA j.d.o.o. za trgovinu i usluge</item>
    </izvorni_sadrzaj>
    <derivirana_varijabla naziv="DomainObject.Predmet.ProtuStrankaListNazivFormated_1">
      <item>DADA I DUNDA j.d.o.o. za trgovinu i usluge</item>
    </derivirana_varijabla>
  </DomainObject.Predmet.ProtuStrankaListNazivFormated>
  <DomainObject.Predmet.ProtuStrankaListNazivFormatedOIB>
    <izvorni_sadrzaj>
      <item>DADA I DUNDA j.d.o.o. za trgovinu i usluge, OIB 83796397781</item>
    </izvorni_sadrzaj>
    <derivirana_varijabla naziv="DomainObject.Predmet.ProtuStrankaListNazivFormatedOIB_1">
      <item>DADA I DUNDA j.d.o.o. za trgovinu i usluge, OIB 83796397781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DADA I DUNDA j.d.o.o. za trgovinu i usluge</izvorni_sadrzaj>
    <derivirana_varijabla naziv="DomainObject.Predmet.ProtustrankaIDrugi_1">DADA I DUNDA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DADA I DUNDA j.d.o.o. za trgovinu i usluge, OIB 83796397781, Josipa Kozarca 22 , 35000 Slavonski Brod</izvorni_sadrzaj>
    <derivirana_varijabla naziv="DomainObject.Predmet.ProtustrankaIDrugiAdressOIB_1">DADA I DUNDA j.d.o.o. za trgovinu i usluge, OIB 83796397781, Josipa Kozarca 22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DADA I DUNDA j.d.o.o. za trgovinu i usluge</item>
    </izvorni_sadrzaj>
    <derivirana_varijabla naziv="DomainObject.Predmet.SudioniciListNaziv_1">
      <item>Financijska agencija</item>
      <item>DADA I DUNDA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DADA I DUNDA j.d.o.o. za trgovinu i usluge, OIB 83796397781, Josipa Kozarca 22 ,35000 Slavonski Brod</item>
    </izvorni_sadrzaj>
    <derivirana_varijabla naziv="DomainObject.Predmet.SudioniciListAdressOIB_1">
      <item>Financijska agencija, OIB 85821130368, Ulica grada Vukovara 70,10000 Zagreb</item>
      <item>DADA I DUNDA j.d.o.o. za trgovinu i usluge, OIB 83796397781, Josipa Kozarca 22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83796397781</item>
    </izvorni_sadrzaj>
    <derivirana_varijabla naziv="DomainObject.Predmet.SudioniciListNazivOIB_1">
      <item>, OIB 85821130368</item>
      <item>, OIB 83796397781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406</properties:Words>
  <properties:Characters>2191</properties:Characters>
  <properties:Lines>58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2018-09-18T11:56:00Z</dcterms:created>
  <dc:creator>Korisnik</dc:creator>
  <cp:lastModifiedBy>wsadmin</cp:lastModifiedBy>
  <cp:lastPrinted>2018-03-08T12:05:00Z</cp:lastPrinted>
  <dcterms:modified xmlns:xsi="http://www.w3.org/2001/XMLSchema-instance" xsi:type="dcterms:W3CDTF">2018-09-18T12:25:00Z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(St-1140-2018 od 18.09.2018.docx)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