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d1f5" w14:paraId="aa3d1f5" w:rsidRDefault="00C26304" w:rsidP="00C26304" w:rsidR="00C2630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26304">
        <w:rPr>
          <w:rFonts w:hAnsi="Times New Roman" w:ascii="Times New Roman"/>
          <w:szCs w:val="24"/>
        </w:rPr>
        <w:t xml:space="preserve">    </w:t>
      </w:r>
    </w:p>
    <w:p w:rsidRDefault="00C26304" w:rsidP="00C26304" w:rsidR="00C26304" w:rsidRPr="00C26304">
      <w:pPr>
        <w:rPr>
          <w:rFonts w:hAnsi="Times New Roman" w:ascii="Times New Roman"/>
          <w:szCs w:val="24"/>
        </w:rPr>
      </w:pPr>
      <w:r w:rsidRPr="00C26304">
        <w:rPr>
          <w:rFonts w:hAnsi="Times New Roman" w:ascii="Times New Roman"/>
          <w:szCs w:val="24"/>
        </w:rPr>
        <w:t xml:space="preserve">   </w:t>
      </w:r>
      <w:r w:rsidR="00502680">
        <w:rPr>
          <w:rFonts w:hAnsi="Times New Roman" w:ascii="Times New Roman"/>
          <w:szCs w:val="24"/>
        </w:rPr>
        <w:t xml:space="preserve">    </w:t>
      </w:r>
      <w:r w:rsidRPr="00C26304">
        <w:rPr>
          <w:rFonts w:hAnsi="Times New Roman" w:ascii="Times New Roman"/>
          <w:szCs w:val="24"/>
        </w:rPr>
        <w:t xml:space="preserve">          </w:t>
      </w:r>
      <w:r w:rsidRPr="00C26304">
        <w:rPr>
          <w:rFonts w:hAnsi="Times New Roman" w:ascii="Times New Roman"/>
          <w:noProof/>
          <w:szCs w:val="24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304" w:rsidP="00C26304" w:rsidR="00C26304">
      <w:pPr>
        <w:rPr>
          <w:rFonts w:hAnsi="Times New Roman" w:ascii="Times New Roman"/>
          <w:szCs w:val="24"/>
        </w:rPr>
      </w:pPr>
      <w:r w:rsidRPr="00C26304">
        <w:rPr>
          <w:rFonts w:hAnsi="Times New Roman" w:ascii="Times New Roman"/>
          <w:szCs w:val="24"/>
        </w:rPr>
        <w:t xml:space="preserve">  REPUBLIKA HRVATSKA</w:t>
      </w:r>
    </w:p>
    <w:p w:rsidRDefault="00C26304" w:rsidP="00C26304" w:rsidR="00C26304" w:rsidRPr="00C26304">
      <w:pPr>
        <w:rPr>
          <w:rFonts w:hAnsi="Times New Roman" w:ascii="Times New Roman"/>
          <w:szCs w:val="24"/>
        </w:rPr>
      </w:pPr>
      <w:r w:rsidRPr="00C26304">
        <w:rPr>
          <w:rFonts w:hAnsi="Times New Roman" w:ascii="Times New Roman"/>
          <w:szCs w:val="24"/>
        </w:rPr>
        <w:t>TRGOVAČKI SUD  U PAZINU</w:t>
      </w:r>
    </w:p>
    <w:p w:rsidRDefault="00C26304" w:rsidP="00C26304" w:rsidR="00C26304" w:rsidRPr="00C26304">
      <w:pPr>
        <w:rPr>
          <w:rFonts w:hAnsi="Times New Roman" w:ascii="Times New Roman"/>
          <w:szCs w:val="24"/>
        </w:rPr>
      </w:pPr>
      <w:r w:rsidRPr="00C26304">
        <w:rPr>
          <w:rFonts w:hAnsi="Times New Roman" w:ascii="Times New Roman"/>
          <w:szCs w:val="24"/>
        </w:rPr>
        <w:t xml:space="preserve">           Pazin, Dršćevka 1                                              </w:t>
      </w:r>
    </w:p>
    <w:p w:rsidRDefault="00897A72" w:rsidP="00D766A8" w:rsidR="00897A72" w:rsidRPr="00C64F30">
      <w:pPr>
        <w:rPr>
          <w:rFonts w:hAnsi="Times New Roman" w:ascii="Times New Roman"/>
          <w:szCs w:val="24"/>
          <w:u w:val="single"/>
        </w:rPr>
      </w:pPr>
    </w:p>
    <w:p w:rsidRDefault="00DB3776" w:rsidP="00DB3776" w:rsidR="00DB3776" w:rsidRPr="00C64F30">
      <w:pPr>
        <w:spacing w:afterAutospacing="true" w:after="100" w:beforeAutospacing="true" w:before="100"/>
        <w:jc w:val="center"/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>U   I M E   R E P U B L I K E   H R V A T S K E</w:t>
      </w:r>
    </w:p>
    <w:p w:rsidRDefault="001363FC" w:rsidP="001363FC" w:rsidR="001363FC" w:rsidRPr="00C64F30">
      <w:pPr>
        <w:jc w:val="center"/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>R J E Š E N J E</w:t>
      </w:r>
    </w:p>
    <w:p w:rsidRDefault="003749D1" w:rsidP="001363FC" w:rsidR="003749D1" w:rsidRPr="00C64F30">
      <w:pPr>
        <w:jc w:val="center"/>
        <w:rPr>
          <w:rFonts w:hAnsi="Times New Roman" w:ascii="Times New Roman"/>
          <w:b/>
          <w:szCs w:val="24"/>
        </w:rPr>
      </w:pPr>
    </w:p>
    <w:p w:rsidRDefault="00DB3776" w:rsidP="00DB3776" w:rsidR="00DB3776" w:rsidRPr="00C64F30">
      <w:pPr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  <w:t xml:space="preserve">Trgovački sud u Pazinu, po sucu Damiru Rabar, kao sucu pojedincu, </w:t>
      </w:r>
      <w:r w:rsidR="00AD2378" w:rsidRPr="00C64F30">
        <w:rPr>
          <w:rFonts w:hAnsi="Times New Roman" w:ascii="Times New Roman"/>
          <w:szCs w:val="24"/>
        </w:rPr>
        <w:t>u stečajnom postupku nad stečajnim dužnikom Stečajnom masom trgovačkog društva VILA MERLOT d.o.o. u stečaju, Pula, Ravenska 8, OIB: 58854633500, kojeg zastupa stečajni upravitelj Jasmina Lichtenberg, Pula, Ravenska 8, OIB: 26338581935, 29. listopada 2018.</w:t>
      </w:r>
      <w:r w:rsidRPr="00C64F30">
        <w:rPr>
          <w:rFonts w:hAnsi="Times New Roman" w:ascii="Times New Roman"/>
          <w:szCs w:val="24"/>
        </w:rPr>
        <w:t xml:space="preserve">, </w:t>
      </w:r>
    </w:p>
    <w:p w:rsidRDefault="00DB30E5" w:rsidP="00646006" w:rsidR="00DB30E5" w:rsidRPr="00C64F30">
      <w:pPr>
        <w:jc w:val="center"/>
        <w:rPr>
          <w:rFonts w:hAnsi="Times New Roman" w:ascii="Times New Roman"/>
          <w:szCs w:val="24"/>
        </w:rPr>
      </w:pPr>
    </w:p>
    <w:p w:rsidRDefault="00D374FF" w:rsidP="00646006" w:rsidR="00646006" w:rsidRPr="00C64F30">
      <w:pPr>
        <w:jc w:val="center"/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 xml:space="preserve">r i j e š i o  </w:t>
      </w:r>
      <w:r w:rsidR="00646006" w:rsidRPr="00C64F30">
        <w:rPr>
          <w:rFonts w:hAnsi="Times New Roman" w:ascii="Times New Roman"/>
          <w:szCs w:val="24"/>
        </w:rPr>
        <w:t xml:space="preserve"> j e</w:t>
      </w:r>
    </w:p>
    <w:p w:rsidRDefault="00FE1EC0" w:rsidP="00646006" w:rsidR="00FE1EC0" w:rsidRPr="00C64F30">
      <w:pPr>
        <w:jc w:val="center"/>
        <w:rPr>
          <w:rFonts w:hAnsi="Times New Roman" w:ascii="Times New Roman"/>
          <w:b/>
          <w:szCs w:val="24"/>
        </w:rPr>
      </w:pPr>
    </w:p>
    <w:p w:rsidRDefault="00A73537" w:rsidP="00722BD7" w:rsidR="00646006" w:rsidRPr="00C64F30">
      <w:pPr>
        <w:autoSpaceDE w:val="false"/>
        <w:autoSpaceDN w:val="false"/>
        <w:adjustRightInd w:val="false"/>
        <w:jc w:val="left"/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</w:r>
      <w:r w:rsidR="00CF54ED" w:rsidRPr="00C64F30">
        <w:rPr>
          <w:rFonts w:hAnsi="Times New Roman" w:ascii="Times New Roman"/>
          <w:szCs w:val="24"/>
        </w:rPr>
        <w:t xml:space="preserve">Odbacuje se </w:t>
      </w:r>
      <w:r w:rsidR="001166E2" w:rsidRPr="00C64F30">
        <w:rPr>
          <w:rFonts w:hAnsi="Times New Roman" w:ascii="Times New Roman"/>
          <w:szCs w:val="24"/>
        </w:rPr>
        <w:t>žalba</w:t>
      </w:r>
      <w:r w:rsidR="00673FAA" w:rsidRPr="00C64F30">
        <w:rPr>
          <w:rFonts w:hAnsi="Times New Roman" w:ascii="Times New Roman"/>
          <w:szCs w:val="24"/>
        </w:rPr>
        <w:t xml:space="preserve"> člana društva Allen Bastick &amp; Billson Limited, Velika Britanija i Sj. Irska,</w:t>
      </w:r>
      <w:r w:rsidR="00722BD7" w:rsidRPr="00C64F30">
        <w:rPr>
          <w:rFonts w:hAnsi="Times New Roman" w:ascii="Times New Roman"/>
          <w:szCs w:val="24"/>
        </w:rPr>
        <w:t xml:space="preserve"> </w:t>
      </w:r>
      <w:r w:rsidR="00673FAA" w:rsidRPr="00C64F30">
        <w:rPr>
          <w:rFonts w:hAnsi="Times New Roman" w:ascii="Times New Roman"/>
          <w:szCs w:val="24"/>
        </w:rPr>
        <w:t>Leicester LE7 9BF</w:t>
      </w:r>
      <w:r w:rsidR="001166E2" w:rsidRPr="00C64F30">
        <w:rPr>
          <w:rFonts w:hAnsi="Times New Roman" w:ascii="Times New Roman"/>
          <w:szCs w:val="24"/>
        </w:rPr>
        <w:t xml:space="preserve"> </w:t>
      </w:r>
      <w:r w:rsidR="00CF54ED" w:rsidRPr="00C64F30">
        <w:rPr>
          <w:rFonts w:hAnsi="Times New Roman" w:ascii="Times New Roman"/>
          <w:szCs w:val="24"/>
        </w:rPr>
        <w:t xml:space="preserve">kao nedopuštena. </w:t>
      </w:r>
    </w:p>
    <w:p w:rsidRDefault="00E640F5" w:rsidP="00646006" w:rsidR="00E640F5" w:rsidRPr="00C64F30">
      <w:pPr>
        <w:jc w:val="center"/>
        <w:rPr>
          <w:rFonts w:hAnsi="Times New Roman" w:ascii="Times New Roman"/>
          <w:szCs w:val="24"/>
        </w:rPr>
      </w:pPr>
    </w:p>
    <w:p w:rsidRDefault="00646006" w:rsidP="00646006" w:rsidR="00646006" w:rsidRPr="00C64F30">
      <w:pPr>
        <w:jc w:val="center"/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>Obrazloženje</w:t>
      </w:r>
    </w:p>
    <w:p w:rsidRDefault="00DB30E5" w:rsidP="00646006" w:rsidR="00DB30E5" w:rsidRPr="00C64F30">
      <w:pPr>
        <w:rPr>
          <w:rFonts w:hAnsi="Times New Roman" w:ascii="Times New Roman"/>
          <w:szCs w:val="24"/>
        </w:rPr>
      </w:pPr>
    </w:p>
    <w:p w:rsidRDefault="0078207C" w:rsidP="00897A72" w:rsidR="00AA67B3" w:rsidRPr="00C64F30">
      <w:pPr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</w:r>
      <w:r w:rsidR="00235F46" w:rsidRPr="00C64F30">
        <w:rPr>
          <w:rFonts w:hAnsi="Times New Roman" w:ascii="Times New Roman"/>
          <w:szCs w:val="24"/>
        </w:rPr>
        <w:t xml:space="preserve">Protiv </w:t>
      </w:r>
      <w:r w:rsidR="00EA6BBE" w:rsidRPr="00C64F30">
        <w:rPr>
          <w:rFonts w:hAnsi="Times New Roman" w:ascii="Times New Roman"/>
          <w:szCs w:val="24"/>
        </w:rPr>
        <w:t xml:space="preserve">dopunskog </w:t>
      </w:r>
      <w:r w:rsidR="00722BD7" w:rsidRPr="00C64F30">
        <w:rPr>
          <w:rFonts w:hAnsi="Times New Roman" w:ascii="Times New Roman"/>
          <w:szCs w:val="24"/>
        </w:rPr>
        <w:t xml:space="preserve">rješenja o dosudi </w:t>
      </w:r>
      <w:r w:rsidR="00DB3776" w:rsidRPr="00C64F30">
        <w:rPr>
          <w:rFonts w:hAnsi="Times New Roman" w:ascii="Times New Roman"/>
          <w:szCs w:val="24"/>
        </w:rPr>
        <w:t>naslovnog suda</w:t>
      </w:r>
      <w:r w:rsidR="001166E2" w:rsidRPr="00C64F30">
        <w:rPr>
          <w:rFonts w:hAnsi="Times New Roman" w:ascii="Times New Roman"/>
          <w:szCs w:val="24"/>
        </w:rPr>
        <w:t xml:space="preserve">, poslovni broj </w:t>
      </w:r>
      <w:r w:rsidR="001363FC" w:rsidRPr="00C64F30">
        <w:rPr>
          <w:rFonts w:hAnsi="Times New Roman" w:ascii="Times New Roman"/>
          <w:szCs w:val="24"/>
        </w:rPr>
        <w:t xml:space="preserve">1 </w:t>
      </w:r>
      <w:r w:rsidR="00377A77" w:rsidRPr="00C26304">
        <w:rPr>
          <w:rFonts w:hAnsi="Times New Roman" w:ascii="Times New Roman"/>
          <w:szCs w:val="24"/>
        </w:rPr>
        <w:t>St-920/</w:t>
      </w:r>
      <w:r w:rsidR="00EA6BBE" w:rsidRPr="00C26304">
        <w:rPr>
          <w:rFonts w:hAnsi="Times New Roman" w:ascii="Times New Roman"/>
          <w:szCs w:val="24"/>
        </w:rPr>
        <w:t>16-64</w:t>
      </w:r>
      <w:r w:rsidR="001363FC" w:rsidRPr="00C26304">
        <w:rPr>
          <w:rFonts w:hAnsi="Times New Roman" w:ascii="Times New Roman"/>
          <w:szCs w:val="24"/>
        </w:rPr>
        <w:t xml:space="preserve"> </w:t>
      </w:r>
      <w:r w:rsidR="001166E2" w:rsidRPr="00C64F30">
        <w:rPr>
          <w:rFonts w:hAnsi="Times New Roman" w:ascii="Times New Roman"/>
          <w:szCs w:val="24"/>
        </w:rPr>
        <w:t xml:space="preserve">od </w:t>
      </w:r>
      <w:r w:rsidR="00EA6BBE" w:rsidRPr="00C64F30">
        <w:rPr>
          <w:rFonts w:hAnsi="Times New Roman" w:ascii="Times New Roman"/>
          <w:szCs w:val="24"/>
        </w:rPr>
        <w:t>3</w:t>
      </w:r>
      <w:r w:rsidR="001166E2" w:rsidRPr="00C64F30">
        <w:rPr>
          <w:rFonts w:hAnsi="Times New Roman" w:ascii="Times New Roman"/>
          <w:szCs w:val="24"/>
        </w:rPr>
        <w:t xml:space="preserve">. </w:t>
      </w:r>
      <w:r w:rsidR="00EA6BBE" w:rsidRPr="00C64F30">
        <w:rPr>
          <w:rFonts w:hAnsi="Times New Roman" w:ascii="Times New Roman"/>
          <w:szCs w:val="24"/>
        </w:rPr>
        <w:t xml:space="preserve">kolovoza </w:t>
      </w:r>
      <w:r w:rsidR="001166E2" w:rsidRPr="00C64F30">
        <w:rPr>
          <w:rFonts w:hAnsi="Times New Roman" w:ascii="Times New Roman"/>
          <w:szCs w:val="24"/>
        </w:rPr>
        <w:t>20</w:t>
      </w:r>
      <w:r w:rsidR="001363FC" w:rsidRPr="00C64F30">
        <w:rPr>
          <w:rFonts w:hAnsi="Times New Roman" w:ascii="Times New Roman"/>
          <w:szCs w:val="24"/>
        </w:rPr>
        <w:t>1</w:t>
      </w:r>
      <w:r w:rsidR="00EA6BBE" w:rsidRPr="00C64F30">
        <w:rPr>
          <w:rFonts w:hAnsi="Times New Roman" w:ascii="Times New Roman"/>
          <w:szCs w:val="24"/>
        </w:rPr>
        <w:t>8</w:t>
      </w:r>
      <w:r w:rsidR="001166E2" w:rsidRPr="00C64F30">
        <w:rPr>
          <w:rFonts w:hAnsi="Times New Roman" w:ascii="Times New Roman"/>
          <w:szCs w:val="24"/>
        </w:rPr>
        <w:t>.,</w:t>
      </w:r>
      <w:r w:rsidR="00897A72" w:rsidRPr="00C64F30">
        <w:rPr>
          <w:rFonts w:hAnsi="Times New Roman" w:ascii="Times New Roman"/>
          <w:szCs w:val="24"/>
        </w:rPr>
        <w:t xml:space="preserve"> </w:t>
      </w:r>
      <w:r w:rsidR="00C26304">
        <w:rPr>
          <w:rFonts w:hAnsi="Times New Roman" w:ascii="Times New Roman"/>
          <w:szCs w:val="24"/>
        </w:rPr>
        <w:t xml:space="preserve">član društva </w:t>
      </w:r>
      <w:r w:rsidR="00C26304" w:rsidRPr="00C64F30">
        <w:rPr>
          <w:rFonts w:hAnsi="Times New Roman" w:ascii="Times New Roman"/>
          <w:szCs w:val="24"/>
        </w:rPr>
        <w:t>Allen Bastick &amp; Billson Limited</w:t>
      </w:r>
      <w:r w:rsidR="00C26304">
        <w:rPr>
          <w:rFonts w:hAnsi="Times New Roman" w:ascii="Times New Roman"/>
          <w:szCs w:val="24"/>
        </w:rPr>
        <w:t xml:space="preserve"> </w:t>
      </w:r>
      <w:r w:rsidR="001363FC" w:rsidRPr="00C64F30">
        <w:rPr>
          <w:rFonts w:hAnsi="Times New Roman" w:ascii="Times New Roman"/>
          <w:szCs w:val="24"/>
        </w:rPr>
        <w:t xml:space="preserve">je </w:t>
      </w:r>
      <w:r w:rsidR="001166E2" w:rsidRPr="00C64F30">
        <w:rPr>
          <w:rFonts w:hAnsi="Times New Roman" w:ascii="Times New Roman"/>
          <w:szCs w:val="24"/>
        </w:rPr>
        <w:t xml:space="preserve">podnio </w:t>
      </w:r>
      <w:r w:rsidR="00EA6BBE" w:rsidRPr="00C64F30">
        <w:rPr>
          <w:rFonts w:hAnsi="Times New Roman" w:ascii="Times New Roman"/>
          <w:szCs w:val="24"/>
        </w:rPr>
        <w:t xml:space="preserve">prijedlog za ispravak, podredno </w:t>
      </w:r>
      <w:r w:rsidR="00AA67B3" w:rsidRPr="00C64F30">
        <w:rPr>
          <w:rFonts w:hAnsi="Times New Roman" w:ascii="Times New Roman"/>
          <w:szCs w:val="24"/>
        </w:rPr>
        <w:t xml:space="preserve">žalbu. </w:t>
      </w:r>
    </w:p>
    <w:p w:rsidRDefault="00897A72" w:rsidP="00897A72" w:rsidR="00897A72" w:rsidRPr="00C64F30">
      <w:pPr>
        <w:pStyle w:val="Tijeloteksta"/>
        <w:tabs>
          <w:tab w:pos="993" w:val="clear"/>
          <w:tab w:pos="720" w:val="left"/>
        </w:tabs>
        <w:rPr>
          <w:rFonts w:hAnsi="Times New Roman" w:ascii="Times New Roman"/>
          <w:szCs w:val="24"/>
        </w:rPr>
      </w:pPr>
    </w:p>
    <w:p w:rsidRDefault="00897A72" w:rsidP="00897A72" w:rsidR="00897A72" w:rsidRPr="00C64F30">
      <w:pPr>
        <w:pStyle w:val="Tijeloteksta"/>
        <w:tabs>
          <w:tab w:pos="993" w:val="clear"/>
          <w:tab w:pos="720" w:val="left"/>
        </w:tabs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  <w:t>P</w:t>
      </w:r>
      <w:r w:rsidR="001166E2" w:rsidRPr="00C64F30">
        <w:rPr>
          <w:rFonts w:hAnsi="Times New Roman" w:ascii="Times New Roman"/>
          <w:szCs w:val="24"/>
        </w:rPr>
        <w:t xml:space="preserve">odneskom od </w:t>
      </w:r>
      <w:r w:rsidR="00253825" w:rsidRPr="00C64F30">
        <w:rPr>
          <w:rFonts w:hAnsi="Times New Roman" w:ascii="Times New Roman"/>
          <w:szCs w:val="24"/>
        </w:rPr>
        <w:t>26</w:t>
      </w:r>
      <w:r w:rsidR="001166E2" w:rsidRPr="00C64F30">
        <w:rPr>
          <w:rFonts w:hAnsi="Times New Roman" w:ascii="Times New Roman"/>
          <w:szCs w:val="24"/>
        </w:rPr>
        <w:t xml:space="preserve">. </w:t>
      </w:r>
      <w:r w:rsidR="00253825" w:rsidRPr="00C64F30">
        <w:rPr>
          <w:rFonts w:hAnsi="Times New Roman" w:ascii="Times New Roman"/>
          <w:szCs w:val="24"/>
        </w:rPr>
        <w:t xml:space="preserve">listopada </w:t>
      </w:r>
      <w:r w:rsidR="001166E2" w:rsidRPr="00C64F30">
        <w:rPr>
          <w:rFonts w:hAnsi="Times New Roman" w:ascii="Times New Roman"/>
          <w:szCs w:val="24"/>
        </w:rPr>
        <w:t>20</w:t>
      </w:r>
      <w:r w:rsidR="001363FC" w:rsidRPr="00C64F30">
        <w:rPr>
          <w:rFonts w:hAnsi="Times New Roman" w:ascii="Times New Roman"/>
          <w:szCs w:val="24"/>
        </w:rPr>
        <w:t>1</w:t>
      </w:r>
      <w:r w:rsidR="00253825" w:rsidRPr="00C64F30">
        <w:rPr>
          <w:rFonts w:hAnsi="Times New Roman" w:ascii="Times New Roman"/>
          <w:szCs w:val="24"/>
        </w:rPr>
        <w:t>8</w:t>
      </w:r>
      <w:r w:rsidR="001166E2" w:rsidRPr="00C64F30">
        <w:rPr>
          <w:rFonts w:hAnsi="Times New Roman" w:ascii="Times New Roman"/>
          <w:szCs w:val="24"/>
        </w:rPr>
        <w:t xml:space="preserve">., </w:t>
      </w:r>
      <w:r w:rsidR="00C26304">
        <w:rPr>
          <w:rFonts w:hAnsi="Times New Roman" w:ascii="Times New Roman"/>
          <w:szCs w:val="24"/>
        </w:rPr>
        <w:t>član društva</w:t>
      </w:r>
      <w:r w:rsidR="001363FC" w:rsidRPr="00C64F30">
        <w:rPr>
          <w:rFonts w:hAnsi="Times New Roman" w:ascii="Times New Roman"/>
          <w:szCs w:val="24"/>
        </w:rPr>
        <w:t xml:space="preserve"> </w:t>
      </w:r>
      <w:r w:rsidR="00C26304" w:rsidRPr="00C64F30">
        <w:rPr>
          <w:rFonts w:hAnsi="Times New Roman" w:ascii="Times New Roman"/>
          <w:szCs w:val="24"/>
        </w:rPr>
        <w:t xml:space="preserve">Allen Bastick &amp; Billson Limited </w:t>
      </w:r>
      <w:r w:rsidR="001363FC" w:rsidRPr="00C64F30">
        <w:rPr>
          <w:rFonts w:hAnsi="Times New Roman" w:ascii="Times New Roman"/>
          <w:szCs w:val="24"/>
        </w:rPr>
        <w:t xml:space="preserve">je </w:t>
      </w:r>
      <w:r w:rsidRPr="00C64F30">
        <w:rPr>
          <w:rFonts w:hAnsi="Times New Roman" w:ascii="Times New Roman"/>
          <w:szCs w:val="24"/>
        </w:rPr>
        <w:t>obav</w:t>
      </w:r>
      <w:r w:rsidR="001166E2" w:rsidRPr="00C64F30">
        <w:rPr>
          <w:rFonts w:hAnsi="Times New Roman" w:ascii="Times New Roman"/>
          <w:szCs w:val="24"/>
        </w:rPr>
        <w:t>i</w:t>
      </w:r>
      <w:r w:rsidRPr="00C64F30">
        <w:rPr>
          <w:rFonts w:hAnsi="Times New Roman" w:ascii="Times New Roman"/>
          <w:szCs w:val="24"/>
        </w:rPr>
        <w:t>je</w:t>
      </w:r>
      <w:r w:rsidR="001166E2" w:rsidRPr="00C64F30">
        <w:rPr>
          <w:rFonts w:hAnsi="Times New Roman" w:ascii="Times New Roman"/>
          <w:szCs w:val="24"/>
        </w:rPr>
        <w:t xml:space="preserve">stio sud </w:t>
      </w:r>
      <w:r w:rsidRPr="00C64F30">
        <w:rPr>
          <w:rFonts w:hAnsi="Times New Roman" w:ascii="Times New Roman"/>
          <w:szCs w:val="24"/>
        </w:rPr>
        <w:t>da povlači žalbu, izjavljenu protiv naveden</w:t>
      </w:r>
      <w:r w:rsidR="00C26304">
        <w:rPr>
          <w:rFonts w:hAnsi="Times New Roman" w:ascii="Times New Roman"/>
          <w:szCs w:val="24"/>
        </w:rPr>
        <w:t>og</w:t>
      </w:r>
      <w:r w:rsidR="001363FC" w:rsidRPr="00C64F30">
        <w:rPr>
          <w:rFonts w:hAnsi="Times New Roman" w:ascii="Times New Roman"/>
          <w:szCs w:val="24"/>
        </w:rPr>
        <w:t xml:space="preserve"> </w:t>
      </w:r>
      <w:r w:rsidR="00C26304">
        <w:rPr>
          <w:rFonts w:hAnsi="Times New Roman" w:ascii="Times New Roman"/>
          <w:szCs w:val="24"/>
        </w:rPr>
        <w:t>dopunskog rješenja o dosudi</w:t>
      </w:r>
      <w:r w:rsidRPr="00C64F30">
        <w:rPr>
          <w:rFonts w:hAnsi="Times New Roman" w:ascii="Times New Roman"/>
          <w:szCs w:val="24"/>
        </w:rPr>
        <w:t xml:space="preserve">. </w:t>
      </w:r>
    </w:p>
    <w:p w:rsidRDefault="00AA67B3" w:rsidP="00AA67B3" w:rsidR="00AA67B3" w:rsidRPr="00C64F30">
      <w:pPr>
        <w:pStyle w:val="Tijeloteksta"/>
        <w:tabs>
          <w:tab w:pos="993" w:val="clear"/>
          <w:tab w:pos="720" w:val="left"/>
        </w:tabs>
        <w:rPr>
          <w:rFonts w:hAnsi="Times New Roman" w:ascii="Times New Roman"/>
          <w:szCs w:val="24"/>
        </w:rPr>
      </w:pPr>
    </w:p>
    <w:p w:rsidRDefault="001166E2" w:rsidP="00AA67B3" w:rsidR="00AA67B3" w:rsidRPr="00C64F30">
      <w:pPr>
        <w:pStyle w:val="Tijeloteksta"/>
        <w:tabs>
          <w:tab w:pos="993" w:val="clear"/>
          <w:tab w:pos="720" w:val="left"/>
        </w:tabs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  <w:t>Ž</w:t>
      </w:r>
      <w:r w:rsidR="00A04F08" w:rsidRPr="00C64F30">
        <w:rPr>
          <w:rFonts w:hAnsi="Times New Roman" w:ascii="Times New Roman"/>
          <w:szCs w:val="24"/>
        </w:rPr>
        <w:t xml:space="preserve">alba </w:t>
      </w:r>
      <w:r w:rsidR="00C26304">
        <w:rPr>
          <w:rFonts w:hAnsi="Times New Roman" w:ascii="Times New Roman"/>
          <w:szCs w:val="24"/>
        </w:rPr>
        <w:t>člana društva</w:t>
      </w:r>
      <w:r w:rsidRPr="00C64F30">
        <w:rPr>
          <w:rFonts w:hAnsi="Times New Roman" w:ascii="Times New Roman"/>
          <w:szCs w:val="24"/>
        </w:rPr>
        <w:t xml:space="preserve"> </w:t>
      </w:r>
      <w:r w:rsidR="00AA67B3" w:rsidRPr="00C64F30">
        <w:rPr>
          <w:rFonts w:hAnsi="Times New Roman" w:ascii="Times New Roman"/>
          <w:szCs w:val="24"/>
        </w:rPr>
        <w:t xml:space="preserve">je nedopuštena. </w:t>
      </w:r>
    </w:p>
    <w:p w:rsidRDefault="00DB30E5" w:rsidP="00AA67B3" w:rsidR="00DB30E5" w:rsidRPr="00C64F30">
      <w:pPr>
        <w:pStyle w:val="Tijeloteksta"/>
        <w:tabs>
          <w:tab w:pos="993" w:val="clear"/>
          <w:tab w:pos="720" w:val="left"/>
        </w:tabs>
        <w:rPr>
          <w:rFonts w:hAnsi="Times New Roman" w:ascii="Times New Roman"/>
          <w:szCs w:val="24"/>
        </w:rPr>
      </w:pPr>
    </w:p>
    <w:p w:rsidRDefault="00AA67B3" w:rsidP="00AA67B3" w:rsidR="00AA67B3" w:rsidRPr="00C64F30">
      <w:pPr>
        <w:pStyle w:val="Tijeloteksta"/>
        <w:tabs>
          <w:tab w:pos="993" w:val="clear"/>
          <w:tab w:pos="720" w:val="left"/>
        </w:tabs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  <w:t>Odredbom</w:t>
      </w:r>
      <w:r w:rsidR="00235F46" w:rsidRPr="00C64F30">
        <w:rPr>
          <w:rFonts w:hAnsi="Times New Roman" w:ascii="Times New Roman"/>
          <w:szCs w:val="24"/>
        </w:rPr>
        <w:t xml:space="preserve"> čl</w:t>
      </w:r>
      <w:r w:rsidR="004D0BC2" w:rsidRPr="00C64F30">
        <w:rPr>
          <w:rFonts w:hAnsi="Times New Roman" w:ascii="Times New Roman"/>
          <w:szCs w:val="24"/>
        </w:rPr>
        <w:t>.</w:t>
      </w:r>
      <w:r w:rsidR="00235F46" w:rsidRPr="00C64F30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358. st" w:name="ProductID"/>
        </w:smartTagPr>
        <w:r w:rsidR="00235F46" w:rsidRPr="00C64F30">
          <w:rPr>
            <w:rFonts w:hAnsi="Times New Roman" w:ascii="Times New Roman"/>
            <w:szCs w:val="24"/>
          </w:rPr>
          <w:t>358. st</w:t>
        </w:r>
      </w:smartTag>
      <w:r w:rsidR="004D0BC2" w:rsidRPr="00C64F30">
        <w:rPr>
          <w:rFonts w:hAnsi="Times New Roman" w:ascii="Times New Roman"/>
          <w:szCs w:val="24"/>
        </w:rPr>
        <w:t>.</w:t>
      </w:r>
      <w:r w:rsidR="00235F46" w:rsidRPr="00C64F30">
        <w:rPr>
          <w:rFonts w:hAnsi="Times New Roman" w:ascii="Times New Roman"/>
          <w:szCs w:val="24"/>
        </w:rPr>
        <w:t xml:space="preserve"> 3. Zakona o parničnom postupku </w:t>
      </w:r>
      <w:r w:rsidRPr="00C64F30">
        <w:rPr>
          <w:rFonts w:hAnsi="Times New Roman" w:ascii="Times New Roman"/>
          <w:szCs w:val="24"/>
        </w:rPr>
        <w:t>(</w:t>
      </w:r>
      <w:r w:rsidR="009B2E11" w:rsidRPr="00C64F30">
        <w:rPr>
          <w:rFonts w:hAnsi="Times New Roman" w:ascii="Times New Roman"/>
          <w:szCs w:val="24"/>
        </w:rPr>
        <w:t>„</w:t>
      </w:r>
      <w:r w:rsidRPr="00C64F30">
        <w:rPr>
          <w:rFonts w:hAnsi="Times New Roman" w:ascii="Times New Roman"/>
          <w:szCs w:val="24"/>
        </w:rPr>
        <w:t>Narodne novine</w:t>
      </w:r>
      <w:r w:rsidR="009B2E11" w:rsidRPr="00C64F30">
        <w:rPr>
          <w:rFonts w:hAnsi="Times New Roman" w:ascii="Times New Roman"/>
          <w:szCs w:val="24"/>
        </w:rPr>
        <w:t>“</w:t>
      </w:r>
      <w:r w:rsidRPr="00C64F30">
        <w:rPr>
          <w:rFonts w:hAnsi="Times New Roman" w:ascii="Times New Roman"/>
          <w:szCs w:val="24"/>
        </w:rPr>
        <w:t xml:space="preserve"> broj 53/91, 91/92, 112/99, 88/01 i 117/03; dalje: ZPP), </w:t>
      </w:r>
      <w:r w:rsidR="00235F46" w:rsidRPr="00C64F30">
        <w:rPr>
          <w:rFonts w:hAnsi="Times New Roman" w:ascii="Times New Roman"/>
          <w:szCs w:val="24"/>
        </w:rPr>
        <w:t xml:space="preserve">propisano </w:t>
      </w:r>
      <w:r w:rsidRPr="00C64F30">
        <w:rPr>
          <w:rFonts w:hAnsi="Times New Roman" w:ascii="Times New Roman"/>
          <w:szCs w:val="24"/>
        </w:rPr>
        <w:t xml:space="preserve">je </w:t>
      </w:r>
      <w:r w:rsidR="00235F46" w:rsidRPr="00C64F30">
        <w:rPr>
          <w:rFonts w:hAnsi="Times New Roman" w:ascii="Times New Roman"/>
          <w:szCs w:val="24"/>
        </w:rPr>
        <w:t xml:space="preserve">da je žalba </w:t>
      </w:r>
      <w:r w:rsidRPr="00C64F30">
        <w:rPr>
          <w:rFonts w:hAnsi="Times New Roman" w:ascii="Times New Roman"/>
          <w:szCs w:val="24"/>
        </w:rPr>
        <w:t xml:space="preserve">nedopuštena ako ju </w:t>
      </w:r>
      <w:r w:rsidR="00235F46" w:rsidRPr="00C64F30">
        <w:rPr>
          <w:rFonts w:hAnsi="Times New Roman" w:ascii="Times New Roman"/>
          <w:szCs w:val="24"/>
        </w:rPr>
        <w:t xml:space="preserve">je </w:t>
      </w:r>
      <w:r w:rsidRPr="00C64F30">
        <w:rPr>
          <w:rFonts w:hAnsi="Times New Roman" w:ascii="Times New Roman"/>
          <w:szCs w:val="24"/>
        </w:rPr>
        <w:t xml:space="preserve">(između ostalog) </w:t>
      </w:r>
      <w:r w:rsidR="00235F46" w:rsidRPr="00C64F30">
        <w:rPr>
          <w:rFonts w:hAnsi="Times New Roman" w:ascii="Times New Roman"/>
          <w:szCs w:val="24"/>
        </w:rPr>
        <w:t xml:space="preserve">podnijela osoba koja je </w:t>
      </w:r>
      <w:r w:rsidRPr="00C64F30">
        <w:rPr>
          <w:rFonts w:hAnsi="Times New Roman" w:ascii="Times New Roman"/>
          <w:szCs w:val="24"/>
        </w:rPr>
        <w:t xml:space="preserve">od žalbe </w:t>
      </w:r>
      <w:r w:rsidR="00235F46" w:rsidRPr="00C64F30">
        <w:rPr>
          <w:rFonts w:hAnsi="Times New Roman" w:ascii="Times New Roman"/>
          <w:szCs w:val="24"/>
        </w:rPr>
        <w:t xml:space="preserve">odustala. </w:t>
      </w:r>
      <w:r w:rsidRPr="00C64F30">
        <w:rPr>
          <w:rFonts w:hAnsi="Times New Roman" w:ascii="Times New Roman"/>
          <w:szCs w:val="24"/>
        </w:rPr>
        <w:t xml:space="preserve"> </w:t>
      </w:r>
    </w:p>
    <w:p w:rsidRDefault="00DB30E5" w:rsidP="00AA67B3" w:rsidR="00DB30E5" w:rsidRPr="00C64F30">
      <w:pPr>
        <w:pStyle w:val="Tijeloteksta"/>
        <w:tabs>
          <w:tab w:pos="993" w:val="clear"/>
          <w:tab w:pos="720" w:val="left"/>
        </w:tabs>
        <w:rPr>
          <w:rFonts w:hAnsi="Times New Roman" w:ascii="Times New Roman"/>
          <w:szCs w:val="24"/>
        </w:rPr>
      </w:pPr>
    </w:p>
    <w:p w:rsidRDefault="00AA67B3" w:rsidP="00AA67B3" w:rsidR="00235F46" w:rsidRPr="00C64F30">
      <w:pPr>
        <w:pStyle w:val="Tijeloteksta"/>
        <w:tabs>
          <w:tab w:pos="993" w:val="clear"/>
          <w:tab w:pos="720" w:val="left"/>
        </w:tabs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</w:r>
      <w:r w:rsidR="00235F46" w:rsidRPr="00C64F30">
        <w:rPr>
          <w:rFonts w:hAnsi="Times New Roman" w:ascii="Times New Roman"/>
          <w:szCs w:val="24"/>
        </w:rPr>
        <w:t>Slijedom navedenog, primjenom odredbe</w:t>
      </w:r>
      <w:r w:rsidRPr="00C64F30">
        <w:rPr>
          <w:rFonts w:hAnsi="Times New Roman" w:ascii="Times New Roman"/>
          <w:szCs w:val="24"/>
        </w:rPr>
        <w:t xml:space="preserve"> iz čl</w:t>
      </w:r>
      <w:r w:rsidR="004D0BC2" w:rsidRPr="00C64F30">
        <w:rPr>
          <w:rFonts w:hAnsi="Times New Roman" w:ascii="Times New Roman"/>
          <w:szCs w:val="24"/>
        </w:rPr>
        <w:t>.</w:t>
      </w:r>
      <w:r w:rsidRPr="00C64F30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380. st" w:name="ProductID"/>
        </w:smartTagPr>
        <w:r w:rsidRPr="00C64F30">
          <w:rPr>
            <w:rFonts w:hAnsi="Times New Roman" w:ascii="Times New Roman"/>
            <w:szCs w:val="24"/>
          </w:rPr>
          <w:t>380. st</w:t>
        </w:r>
      </w:smartTag>
      <w:r w:rsidR="004D0BC2" w:rsidRPr="00C64F30">
        <w:rPr>
          <w:rFonts w:hAnsi="Times New Roman" w:ascii="Times New Roman"/>
          <w:szCs w:val="24"/>
        </w:rPr>
        <w:t>.</w:t>
      </w:r>
      <w:r w:rsidRPr="00C64F30">
        <w:rPr>
          <w:rFonts w:hAnsi="Times New Roman" w:ascii="Times New Roman"/>
          <w:szCs w:val="24"/>
        </w:rPr>
        <w:t xml:space="preserve"> 1. ZPP-a, odlučeno je kao u izreci.</w:t>
      </w:r>
      <w:r w:rsidR="00235F46" w:rsidRPr="00C64F30">
        <w:rPr>
          <w:rFonts w:hAnsi="Times New Roman" w:ascii="Times New Roman"/>
          <w:szCs w:val="24"/>
        </w:rPr>
        <w:t xml:space="preserve"> </w:t>
      </w:r>
    </w:p>
    <w:p w:rsidRDefault="00DB30E5" w:rsidP="00646006" w:rsidR="00DB30E5" w:rsidRPr="00C64F30">
      <w:pPr>
        <w:rPr>
          <w:rFonts w:hAnsi="Times New Roman" w:ascii="Times New Roman"/>
          <w:szCs w:val="24"/>
        </w:rPr>
      </w:pPr>
    </w:p>
    <w:p w:rsidRDefault="00C26304" w:rsidP="00E30232" w:rsidR="00D42A8B" w:rsidRPr="00C64F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Pazinu, 29. listopada</w:t>
      </w:r>
      <w:r w:rsidR="004D0BC2" w:rsidRPr="00C64F30">
        <w:rPr>
          <w:rFonts w:hAnsi="Times New Roman" w:ascii="Times New Roman"/>
          <w:szCs w:val="24"/>
        </w:rPr>
        <w:t xml:space="preserve"> </w:t>
      </w:r>
      <w:r w:rsidR="00DB30E5" w:rsidRPr="00C64F30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01</w:t>
      </w:r>
      <w:r w:rsidR="001D49D2" w:rsidRPr="00C64F30">
        <w:rPr>
          <w:rFonts w:hAnsi="Times New Roman" w:ascii="Times New Roman"/>
          <w:szCs w:val="24"/>
        </w:rPr>
        <w:t>8</w:t>
      </w:r>
      <w:r w:rsidR="00E30232" w:rsidRPr="00C64F30">
        <w:rPr>
          <w:rFonts w:hAnsi="Times New Roman" w:ascii="Times New Roman"/>
          <w:szCs w:val="24"/>
        </w:rPr>
        <w:t>.</w:t>
      </w:r>
    </w:p>
    <w:p w:rsidRDefault="003C57EE" w:rsidP="00E30232" w:rsidR="003C57EE">
      <w:pPr>
        <w:jc w:val="center"/>
        <w:rPr>
          <w:rFonts w:hAnsi="Times New Roman" w:ascii="Times New Roman"/>
          <w:szCs w:val="24"/>
        </w:rPr>
      </w:pPr>
    </w:p>
    <w:p w:rsidRDefault="00C26304" w:rsidP="00E30232" w:rsidR="00C26304" w:rsidRPr="00C64F30">
      <w:pPr>
        <w:jc w:val="center"/>
        <w:rPr>
          <w:rFonts w:hAnsi="Times New Roman" w:ascii="Times New Roman"/>
          <w:szCs w:val="24"/>
        </w:rPr>
      </w:pPr>
    </w:p>
    <w:p w:rsidRDefault="00897A72" w:rsidP="00E1386E" w:rsidR="001C7A4E" w:rsidRPr="00C64F30">
      <w:pPr>
        <w:tabs>
          <w:tab w:pos="993" w:val="left"/>
        </w:tabs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="00C26304">
        <w:rPr>
          <w:rFonts w:hAnsi="Times New Roman" w:ascii="Times New Roman"/>
          <w:szCs w:val="24"/>
        </w:rPr>
        <w:tab/>
        <w:t>Sudac</w:t>
      </w:r>
      <w:r w:rsidRPr="00C64F30">
        <w:rPr>
          <w:rFonts w:hAnsi="Times New Roman" w:ascii="Times New Roman"/>
          <w:szCs w:val="24"/>
        </w:rPr>
        <w:t xml:space="preserve"> </w:t>
      </w:r>
      <w:r w:rsidR="00340E4C" w:rsidRPr="00C64F30">
        <w:rPr>
          <w:rFonts w:hAnsi="Times New Roman" w:ascii="Times New Roman"/>
          <w:szCs w:val="24"/>
        </w:rPr>
        <w:tab/>
      </w:r>
      <w:r w:rsidR="00340E4C" w:rsidRPr="00C64F30">
        <w:rPr>
          <w:rFonts w:hAnsi="Times New Roman" w:ascii="Times New Roman"/>
          <w:szCs w:val="24"/>
        </w:rPr>
        <w:tab/>
      </w:r>
    </w:p>
    <w:p w:rsidRDefault="009B2E11" w:rsidP="001C7A4E" w:rsidR="009B2E11" w:rsidRPr="00C64F30">
      <w:pPr>
        <w:tabs>
          <w:tab w:pos="993" w:val="left"/>
        </w:tabs>
        <w:rPr>
          <w:rFonts w:hAnsi="Times New Roman" w:ascii="Times New Roman"/>
          <w:szCs w:val="24"/>
        </w:rPr>
      </w:pPr>
    </w:p>
    <w:p w:rsidRDefault="00897A72" w:rsidP="001363FC" w:rsidR="004D0BC2">
      <w:pPr>
        <w:tabs>
          <w:tab w:pos="993" w:val="left"/>
        </w:tabs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Pr="00C64F30">
        <w:rPr>
          <w:rFonts w:hAnsi="Times New Roman" w:ascii="Times New Roman"/>
          <w:szCs w:val="24"/>
        </w:rPr>
        <w:tab/>
      </w:r>
      <w:r w:rsidR="00C26304">
        <w:rPr>
          <w:rFonts w:hAnsi="Times New Roman" w:ascii="Times New Roman"/>
          <w:szCs w:val="24"/>
        </w:rPr>
        <w:t xml:space="preserve">        </w:t>
      </w:r>
      <w:r w:rsidR="001363FC" w:rsidRPr="00C64F30">
        <w:rPr>
          <w:rFonts w:hAnsi="Times New Roman" w:ascii="Times New Roman"/>
          <w:szCs w:val="24"/>
        </w:rPr>
        <w:t>Damir Rabar</w:t>
      </w:r>
      <w:r w:rsidR="00090960">
        <w:rPr>
          <w:rFonts w:hAnsi="Times New Roman" w:ascii="Times New Roman"/>
          <w:szCs w:val="24"/>
        </w:rPr>
        <w:t>, v.r.</w:t>
      </w:r>
    </w:p>
    <w:p w:rsidRDefault="00C26304" w:rsidP="001363FC" w:rsidR="00C26304">
      <w:pPr>
        <w:tabs>
          <w:tab w:pos="993" w:val="left"/>
        </w:tabs>
        <w:rPr>
          <w:rFonts w:hAnsi="Times New Roman" w:ascii="Times New Roman"/>
          <w:szCs w:val="24"/>
        </w:rPr>
      </w:pPr>
    </w:p>
    <w:p w:rsidRDefault="001363FC" w:rsidP="001363FC" w:rsidR="001363FC" w:rsidRPr="00C64F30">
      <w:pPr>
        <w:spacing w:after="240"/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lastRenderedPageBreak/>
        <w:tab/>
        <w:t xml:space="preserve">UPUTA O PRAVNOM LIJEKU: </w:t>
      </w:r>
    </w:p>
    <w:p w:rsidRDefault="001363FC" w:rsidP="001363FC" w:rsidR="001363FC" w:rsidRPr="00C64F30">
      <w:pPr>
        <w:spacing w:after="240"/>
        <w:rPr>
          <w:rFonts w:hAnsi="Times New Roman" w:ascii="Times New Roman"/>
          <w:szCs w:val="24"/>
        </w:rPr>
      </w:pPr>
      <w:r w:rsidRPr="00C64F30">
        <w:rPr>
          <w:rFonts w:hAnsi="Times New Roman" w:ascii="Times New Roman"/>
          <w:szCs w:val="24"/>
        </w:rPr>
        <w:tab/>
        <w:t xml:space="preserve">Protiv ovog rješenja nezadovoljna stranka može podnijeti žalbu u roku 8 dana od dana dostave iste. Žalba se podnosi putem ovog suda u 3 istovjetna primjerka, a o žalbi odlučuje Visoki trgovački sud Republike Hrvatske. </w:t>
      </w:r>
    </w:p>
    <w:p w:rsidRDefault="001363FC" w:rsidP="001363FC" w:rsidR="001363FC" w:rsidRPr="00C64F30">
      <w:pPr>
        <w:rPr>
          <w:rFonts w:eastAsia="Calibri" w:hAnsi="Times New Roman" w:ascii="Times New Roman"/>
          <w:szCs w:val="24"/>
          <w:lang w:eastAsia="en-US"/>
        </w:rPr>
      </w:pPr>
      <w:r w:rsidRPr="00C64F30">
        <w:rPr>
          <w:rFonts w:hAnsi="Times New Roman" w:ascii="Times New Roman"/>
          <w:szCs w:val="24"/>
        </w:rPr>
        <w:t>DNA</w:t>
      </w:r>
    </w:p>
    <w:p w:rsidRDefault="003C4301" w:rsidP="00C64F30" w:rsidR="00253825" w:rsidRPr="00C64F30">
      <w:pPr>
        <w:numPr>
          <w:ilvl w:val="0"/>
          <w:numId w:val="3"/>
        </w:numPr>
        <w:rPr>
          <w:rFonts w:hAnsi="Times New Roman" w:ascii="Times New Roman"/>
        </w:rPr>
      </w:pPr>
      <w:r w:rsidRPr="00C64F30">
        <w:rPr>
          <w:rFonts w:hAnsi="Times New Roman" w:ascii="Times New Roman"/>
          <w:szCs w:val="24"/>
        </w:rPr>
        <w:t xml:space="preserve">Allen Bastick &amp; Billson Limited, Velika Britanija i Sj. Irska, Leicester LE7 9BF, po </w:t>
      </w:r>
      <w:r w:rsidR="00253825" w:rsidRPr="00C64F30">
        <w:rPr>
          <w:rFonts w:hAnsi="Times New Roman" w:ascii="Times New Roman"/>
        </w:rPr>
        <w:t>pun. Branimir Iveković, Zagreb, Strossmayerov trg 8</w:t>
      </w:r>
    </w:p>
    <w:p w:rsidRDefault="00253825" w:rsidP="00C64F30" w:rsidR="00253825">
      <w:pPr>
        <w:numPr>
          <w:ilvl w:val="0"/>
          <w:numId w:val="3"/>
        </w:numPr>
        <w:rPr>
          <w:rFonts w:hAnsi="Times New Roman" w:ascii="Times New Roman"/>
        </w:rPr>
      </w:pPr>
      <w:r w:rsidRPr="00C64F30">
        <w:rPr>
          <w:rFonts w:hAnsi="Times New Roman" w:ascii="Times New Roman"/>
          <w:szCs w:val="24"/>
        </w:rPr>
        <w:t xml:space="preserve">st. upraviteljici </w:t>
      </w:r>
      <w:r w:rsidRPr="00C64F30">
        <w:rPr>
          <w:rFonts w:hAnsi="Times New Roman" w:ascii="Times New Roman"/>
        </w:rPr>
        <w:t>Jasmini Lichtenberg, Pula, Ravenska 8</w:t>
      </w:r>
    </w:p>
    <w:p w:rsidRDefault="00C26304" w:rsidP="00C64F30" w:rsidR="00C26304" w:rsidRPr="00C64F30">
      <w:pPr>
        <w:numPr>
          <w:ilvl w:val="0"/>
          <w:numId w:val="3"/>
        </w:numPr>
        <w:rPr>
          <w:rFonts w:hAnsi="Times New Roman" w:ascii="Times New Roman"/>
        </w:rPr>
      </w:pPr>
      <w:r>
        <w:rPr>
          <w:rFonts w:hAnsi="Times New Roman" w:ascii="Times New Roman"/>
        </w:rPr>
        <w:t>e-oglasna ploča suda 8 dana</w:t>
      </w:r>
    </w:p>
    <w:p w:rsidRDefault="00253825" w:rsidP="00C64F30" w:rsidR="00253825" w:rsidRPr="00C64F30">
      <w:pPr>
        <w:ind w:left="720"/>
        <w:rPr>
          <w:rFonts w:hAnsi="Times New Roman" w:ascii="Times New Roman"/>
          <w:szCs w:val="24"/>
        </w:rPr>
      </w:pPr>
    </w:p>
    <w:p w:rsidRDefault="009B2E11" w:rsidP="001C7A4E" w:rsidR="009B2E11" w:rsidRPr="00C64F30">
      <w:pPr>
        <w:tabs>
          <w:tab w:pos="993" w:val="left"/>
        </w:tabs>
        <w:rPr>
          <w:rFonts w:hAnsi="Times New Roman" w:ascii="Times New Roman"/>
          <w:szCs w:val="24"/>
        </w:rPr>
      </w:pPr>
    </w:p>
    <w:sectPr w:rsidSect="0037639A" w:rsidR="009B2E11" w:rsidRPr="00C64F30">
      <w:headerReference w:type="default" r:id="rId10"/>
      <w:headerReference w:type="first" r:id="rId11"/>
      <w:pgSz w:code="9" w:h="16838" w:w="11906"/>
      <w:pgMar w:gutter="0" w:footer="1440" w:header="1134" w:left="1701" w:bottom="1701" w:right="1134" w:top="1134"/>
      <w:paperSrc w:other="2" w:firs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156" w:rsidR="00656156">
      <w:r>
        <w:separator/>
      </w:r>
    </w:p>
  </w:endnote>
  <w:endnote w:id="0" w:type="continuationSeparator">
    <w:p w:rsidRDefault="00656156" w:rsidR="0065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156" w:rsidR="00656156">
      <w:r>
        <w:separator/>
      </w:r>
    </w:p>
  </w:footnote>
  <w:footnote w:id="0" w:type="continuationSeparator">
    <w:p w:rsidRDefault="00656156" w:rsidR="00656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E11" w:rsidP="00C26304" w:rsidR="00C26304">
    <w:pPr>
      <w:pStyle w:val="Zaglavlje"/>
      <w:jc w:val="right"/>
      <w:rPr>
        <w:rFonts w:hAnsi="Times New Roman" w:ascii="Times New Roman"/>
      </w:rPr>
    </w:pPr>
    <w:r>
      <w:rPr>
        <w:rStyle w:val="Brojstranice"/>
      </w:rPr>
      <w:tab/>
    </w:r>
    <w:r w:rsidRPr="00573530">
      <w:rPr>
        <w:rStyle w:val="Brojstranice"/>
        <w:rFonts w:hAnsi="Times New Roman" w:ascii="Times New Roman"/>
      </w:rPr>
      <w:t xml:space="preserve">- </w:t>
    </w:r>
    <w:r w:rsidRPr="00573530">
      <w:rPr>
        <w:rStyle w:val="Brojstranice"/>
        <w:rFonts w:hAnsi="Times New Roman" w:ascii="Times New Roman"/>
      </w:rPr>
      <w:fldChar w:fldCharType="begin"/>
    </w:r>
    <w:r w:rsidRPr="00573530">
      <w:rPr>
        <w:rStyle w:val="Brojstranice"/>
        <w:rFonts w:hAnsi="Times New Roman" w:ascii="Times New Roman"/>
      </w:rPr>
      <w:instrText xml:space="preserve"> PAGE </w:instrText>
    </w:r>
    <w:r w:rsidRPr="00573530">
      <w:rPr>
        <w:rStyle w:val="Brojstranice"/>
        <w:rFonts w:hAnsi="Times New Roman" w:ascii="Times New Roman"/>
      </w:rPr>
      <w:fldChar w:fldCharType="separate"/>
    </w:r>
    <w:r w:rsidR="005D0D96">
      <w:rPr>
        <w:rStyle w:val="Brojstranice"/>
        <w:rFonts w:hAnsi="Times New Roman" w:ascii="Times New Roman"/>
        <w:noProof/>
      </w:rPr>
      <w:t>2</w:t>
    </w:r>
    <w:r w:rsidRPr="00573530">
      <w:rPr>
        <w:rStyle w:val="Brojstranice"/>
        <w:rFonts w:hAnsi="Times New Roman" w:ascii="Times New Roman"/>
      </w:rPr>
      <w:fldChar w:fldCharType="end"/>
    </w:r>
    <w:r w:rsidRPr="00573530">
      <w:rPr>
        <w:rStyle w:val="Brojstranice"/>
        <w:rFonts w:hAnsi="Times New Roman" w:ascii="Times New Roman"/>
      </w:rPr>
      <w:t xml:space="preserve"> -</w:t>
    </w:r>
    <w:r w:rsidRPr="00573530">
      <w:rPr>
        <w:rStyle w:val="Brojstranice"/>
        <w:rFonts w:hAnsi="Times New Roman" w:ascii="Times New Roman"/>
      </w:rPr>
      <w:tab/>
    </w:r>
    <w:r w:rsidR="001162D1">
      <w:rPr>
        <w:rStyle w:val="Brojstranice"/>
      </w:rPr>
      <w:t xml:space="preserve">                                          </w:t>
    </w:r>
    <w:r w:rsidR="00C26304">
      <w:rPr>
        <w:rFonts w:hAnsi="Times New Roman" w:ascii="Times New Roman"/>
      </w:rPr>
      <w:t>1 St-920/2016-68</w:t>
    </w:r>
  </w:p>
  <w:p w:rsidRDefault="00C26304" w:rsidP="00C26304" w:rsidR="00C26304" w:rsidRPr="00C26304">
    <w:pPr>
      <w:pStyle w:val="Zaglavlje"/>
      <w:jc w:val="right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304" w:rsidP="00C26304" w:rsidR="00C26304" w:rsidRPr="00C2630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1 St-920/2016-68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A011B"/>
    <w:multiLevelType w:val="hybridMultilevel"/>
    <w:tmpl w:val="62C24B06"/>
    <w:lvl w:tplc="BAB4355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D23427"/>
    <w:multiLevelType w:val="hybridMultilevel"/>
    <w:tmpl w:val="EDD47614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B23"/>
    <w:rsid w:val="000036A5"/>
    <w:rsid w:val="0000729F"/>
    <w:rsid w:val="00013509"/>
    <w:rsid w:val="00016EE2"/>
    <w:rsid w:val="00023D52"/>
    <w:rsid w:val="00024716"/>
    <w:rsid w:val="00027A3E"/>
    <w:rsid w:val="00030D16"/>
    <w:rsid w:val="0003169F"/>
    <w:rsid w:val="00033758"/>
    <w:rsid w:val="00041640"/>
    <w:rsid w:val="00044D42"/>
    <w:rsid w:val="000464FB"/>
    <w:rsid w:val="00046C98"/>
    <w:rsid w:val="000520E9"/>
    <w:rsid w:val="00052D2B"/>
    <w:rsid w:val="00053678"/>
    <w:rsid w:val="00057CE8"/>
    <w:rsid w:val="0006011F"/>
    <w:rsid w:val="00060823"/>
    <w:rsid w:val="000655EB"/>
    <w:rsid w:val="000735D7"/>
    <w:rsid w:val="0007366B"/>
    <w:rsid w:val="0007373C"/>
    <w:rsid w:val="00077B8C"/>
    <w:rsid w:val="00080053"/>
    <w:rsid w:val="00087395"/>
    <w:rsid w:val="00090960"/>
    <w:rsid w:val="0009407B"/>
    <w:rsid w:val="0009466D"/>
    <w:rsid w:val="000A04E4"/>
    <w:rsid w:val="000A5A45"/>
    <w:rsid w:val="000A6900"/>
    <w:rsid w:val="000B0E57"/>
    <w:rsid w:val="000B3251"/>
    <w:rsid w:val="000D5847"/>
    <w:rsid w:val="000E22B3"/>
    <w:rsid w:val="00104908"/>
    <w:rsid w:val="001162D1"/>
    <w:rsid w:val="001166E2"/>
    <w:rsid w:val="001208A9"/>
    <w:rsid w:val="00132EEA"/>
    <w:rsid w:val="00134981"/>
    <w:rsid w:val="00134C34"/>
    <w:rsid w:val="00135916"/>
    <w:rsid w:val="001363FC"/>
    <w:rsid w:val="001425D7"/>
    <w:rsid w:val="00144787"/>
    <w:rsid w:val="00144DBD"/>
    <w:rsid w:val="001525D3"/>
    <w:rsid w:val="00160F8D"/>
    <w:rsid w:val="00162EED"/>
    <w:rsid w:val="00164DC5"/>
    <w:rsid w:val="001655D0"/>
    <w:rsid w:val="00173827"/>
    <w:rsid w:val="00173AD7"/>
    <w:rsid w:val="00173F6B"/>
    <w:rsid w:val="001821E6"/>
    <w:rsid w:val="00182690"/>
    <w:rsid w:val="00182A5F"/>
    <w:rsid w:val="00182E7C"/>
    <w:rsid w:val="001856AC"/>
    <w:rsid w:val="00185CC8"/>
    <w:rsid w:val="001862F8"/>
    <w:rsid w:val="00192471"/>
    <w:rsid w:val="001A192B"/>
    <w:rsid w:val="001A28B5"/>
    <w:rsid w:val="001A3138"/>
    <w:rsid w:val="001A3D4E"/>
    <w:rsid w:val="001B0B18"/>
    <w:rsid w:val="001B2765"/>
    <w:rsid w:val="001B43A2"/>
    <w:rsid w:val="001B65FF"/>
    <w:rsid w:val="001B6A11"/>
    <w:rsid w:val="001B789C"/>
    <w:rsid w:val="001C27A9"/>
    <w:rsid w:val="001C688C"/>
    <w:rsid w:val="001C7A4E"/>
    <w:rsid w:val="001C7D38"/>
    <w:rsid w:val="001D3ED1"/>
    <w:rsid w:val="001D49D2"/>
    <w:rsid w:val="001E4915"/>
    <w:rsid w:val="001E5B23"/>
    <w:rsid w:val="001E60F0"/>
    <w:rsid w:val="00201D8B"/>
    <w:rsid w:val="0020579F"/>
    <w:rsid w:val="00207204"/>
    <w:rsid w:val="0020790E"/>
    <w:rsid w:val="002104AF"/>
    <w:rsid w:val="0021103A"/>
    <w:rsid w:val="002117C6"/>
    <w:rsid w:val="00212087"/>
    <w:rsid w:val="00216352"/>
    <w:rsid w:val="00220892"/>
    <w:rsid w:val="002222FF"/>
    <w:rsid w:val="00222E89"/>
    <w:rsid w:val="002318FC"/>
    <w:rsid w:val="00235F46"/>
    <w:rsid w:val="00236FC6"/>
    <w:rsid w:val="002500D4"/>
    <w:rsid w:val="00253825"/>
    <w:rsid w:val="00263EE4"/>
    <w:rsid w:val="0026787F"/>
    <w:rsid w:val="00271B36"/>
    <w:rsid w:val="00280611"/>
    <w:rsid w:val="00286F78"/>
    <w:rsid w:val="00290617"/>
    <w:rsid w:val="002A265E"/>
    <w:rsid w:val="002A4170"/>
    <w:rsid w:val="002B7AA9"/>
    <w:rsid w:val="002C4D29"/>
    <w:rsid w:val="002D5125"/>
    <w:rsid w:val="002D752A"/>
    <w:rsid w:val="002F0B97"/>
    <w:rsid w:val="002F21F2"/>
    <w:rsid w:val="00300C40"/>
    <w:rsid w:val="00315FFA"/>
    <w:rsid w:val="00321892"/>
    <w:rsid w:val="003269BA"/>
    <w:rsid w:val="003350D2"/>
    <w:rsid w:val="00337F3F"/>
    <w:rsid w:val="00340E4C"/>
    <w:rsid w:val="00343490"/>
    <w:rsid w:val="00350D28"/>
    <w:rsid w:val="003574B0"/>
    <w:rsid w:val="003601E4"/>
    <w:rsid w:val="00362457"/>
    <w:rsid w:val="00364520"/>
    <w:rsid w:val="0036604A"/>
    <w:rsid w:val="00372361"/>
    <w:rsid w:val="003749D1"/>
    <w:rsid w:val="0037617E"/>
    <w:rsid w:val="0037639A"/>
    <w:rsid w:val="00377A77"/>
    <w:rsid w:val="003813C7"/>
    <w:rsid w:val="0038163D"/>
    <w:rsid w:val="00390770"/>
    <w:rsid w:val="00395B46"/>
    <w:rsid w:val="003A5438"/>
    <w:rsid w:val="003A58AA"/>
    <w:rsid w:val="003B1411"/>
    <w:rsid w:val="003B3261"/>
    <w:rsid w:val="003B5196"/>
    <w:rsid w:val="003B626C"/>
    <w:rsid w:val="003C38EB"/>
    <w:rsid w:val="003C409F"/>
    <w:rsid w:val="003C4301"/>
    <w:rsid w:val="003C57EE"/>
    <w:rsid w:val="003E240D"/>
    <w:rsid w:val="003E6182"/>
    <w:rsid w:val="003F2830"/>
    <w:rsid w:val="003F58D4"/>
    <w:rsid w:val="003F62F4"/>
    <w:rsid w:val="00401E3B"/>
    <w:rsid w:val="00403D66"/>
    <w:rsid w:val="00406489"/>
    <w:rsid w:val="00412D61"/>
    <w:rsid w:val="0042438D"/>
    <w:rsid w:val="004429BA"/>
    <w:rsid w:val="0044709E"/>
    <w:rsid w:val="00447707"/>
    <w:rsid w:val="0045174A"/>
    <w:rsid w:val="00453C8F"/>
    <w:rsid w:val="00455A6B"/>
    <w:rsid w:val="00466E88"/>
    <w:rsid w:val="004677C5"/>
    <w:rsid w:val="00477911"/>
    <w:rsid w:val="00482D94"/>
    <w:rsid w:val="00483F1C"/>
    <w:rsid w:val="0048586C"/>
    <w:rsid w:val="004901B2"/>
    <w:rsid w:val="004922B9"/>
    <w:rsid w:val="00492F2B"/>
    <w:rsid w:val="004941F0"/>
    <w:rsid w:val="00495D86"/>
    <w:rsid w:val="0049748F"/>
    <w:rsid w:val="004A32EB"/>
    <w:rsid w:val="004B50BC"/>
    <w:rsid w:val="004C5D11"/>
    <w:rsid w:val="004D0917"/>
    <w:rsid w:val="004D0BC2"/>
    <w:rsid w:val="004D2D49"/>
    <w:rsid w:val="004E7545"/>
    <w:rsid w:val="004E758F"/>
    <w:rsid w:val="004F1C92"/>
    <w:rsid w:val="004F73C6"/>
    <w:rsid w:val="005024C5"/>
    <w:rsid w:val="00502680"/>
    <w:rsid w:val="005032E1"/>
    <w:rsid w:val="00506F78"/>
    <w:rsid w:val="0051047F"/>
    <w:rsid w:val="00512B1F"/>
    <w:rsid w:val="005166A8"/>
    <w:rsid w:val="00517D2F"/>
    <w:rsid w:val="00525F8D"/>
    <w:rsid w:val="0052614D"/>
    <w:rsid w:val="00527F89"/>
    <w:rsid w:val="00532789"/>
    <w:rsid w:val="00532EA2"/>
    <w:rsid w:val="0053672D"/>
    <w:rsid w:val="00537DD3"/>
    <w:rsid w:val="00542236"/>
    <w:rsid w:val="0054383F"/>
    <w:rsid w:val="00544535"/>
    <w:rsid w:val="00545249"/>
    <w:rsid w:val="0054568B"/>
    <w:rsid w:val="00550064"/>
    <w:rsid w:val="0055097B"/>
    <w:rsid w:val="00552160"/>
    <w:rsid w:val="00556AFB"/>
    <w:rsid w:val="00566938"/>
    <w:rsid w:val="00573530"/>
    <w:rsid w:val="00576E1A"/>
    <w:rsid w:val="0059014C"/>
    <w:rsid w:val="005A3B84"/>
    <w:rsid w:val="005A40A2"/>
    <w:rsid w:val="005B5F94"/>
    <w:rsid w:val="005C24FC"/>
    <w:rsid w:val="005C5093"/>
    <w:rsid w:val="005C6887"/>
    <w:rsid w:val="005C7D6B"/>
    <w:rsid w:val="005D0D96"/>
    <w:rsid w:val="005D1CD8"/>
    <w:rsid w:val="005E4E3B"/>
    <w:rsid w:val="005E64D6"/>
    <w:rsid w:val="005E73A4"/>
    <w:rsid w:val="005F035D"/>
    <w:rsid w:val="005F1880"/>
    <w:rsid w:val="005F2CF1"/>
    <w:rsid w:val="005F3377"/>
    <w:rsid w:val="00603F45"/>
    <w:rsid w:val="00607DCE"/>
    <w:rsid w:val="006111E1"/>
    <w:rsid w:val="00612AF3"/>
    <w:rsid w:val="006130A5"/>
    <w:rsid w:val="006133F3"/>
    <w:rsid w:val="006208F9"/>
    <w:rsid w:val="00621AD0"/>
    <w:rsid w:val="0062309E"/>
    <w:rsid w:val="00632587"/>
    <w:rsid w:val="00635B01"/>
    <w:rsid w:val="00641C29"/>
    <w:rsid w:val="00643ACA"/>
    <w:rsid w:val="006447D9"/>
    <w:rsid w:val="00646006"/>
    <w:rsid w:val="00653C59"/>
    <w:rsid w:val="00655BB6"/>
    <w:rsid w:val="00656156"/>
    <w:rsid w:val="00657254"/>
    <w:rsid w:val="00661ED2"/>
    <w:rsid w:val="00662789"/>
    <w:rsid w:val="00664A01"/>
    <w:rsid w:val="006666AD"/>
    <w:rsid w:val="00671CDE"/>
    <w:rsid w:val="00671FF4"/>
    <w:rsid w:val="00673FAA"/>
    <w:rsid w:val="00697B70"/>
    <w:rsid w:val="006A5BFB"/>
    <w:rsid w:val="006B063E"/>
    <w:rsid w:val="006C2D7D"/>
    <w:rsid w:val="006D1658"/>
    <w:rsid w:val="006D26EF"/>
    <w:rsid w:val="006D29E9"/>
    <w:rsid w:val="006D3E11"/>
    <w:rsid w:val="00713B3F"/>
    <w:rsid w:val="00720DA7"/>
    <w:rsid w:val="00722BD7"/>
    <w:rsid w:val="007234F8"/>
    <w:rsid w:val="00723CF9"/>
    <w:rsid w:val="00740726"/>
    <w:rsid w:val="00752670"/>
    <w:rsid w:val="00757701"/>
    <w:rsid w:val="0076549C"/>
    <w:rsid w:val="00766841"/>
    <w:rsid w:val="00766B52"/>
    <w:rsid w:val="00767637"/>
    <w:rsid w:val="00767AE5"/>
    <w:rsid w:val="00775E34"/>
    <w:rsid w:val="0078207C"/>
    <w:rsid w:val="0078238F"/>
    <w:rsid w:val="007833BA"/>
    <w:rsid w:val="00785620"/>
    <w:rsid w:val="007A25EF"/>
    <w:rsid w:val="007A4487"/>
    <w:rsid w:val="007B030D"/>
    <w:rsid w:val="007B185C"/>
    <w:rsid w:val="007B6AEC"/>
    <w:rsid w:val="007B6B52"/>
    <w:rsid w:val="007B6F91"/>
    <w:rsid w:val="007B7B0A"/>
    <w:rsid w:val="007C10CF"/>
    <w:rsid w:val="007C2C2B"/>
    <w:rsid w:val="007C33F0"/>
    <w:rsid w:val="007C353C"/>
    <w:rsid w:val="007C41DA"/>
    <w:rsid w:val="007C586F"/>
    <w:rsid w:val="007C6721"/>
    <w:rsid w:val="007C7FDD"/>
    <w:rsid w:val="007D012D"/>
    <w:rsid w:val="007E0779"/>
    <w:rsid w:val="007E0826"/>
    <w:rsid w:val="007E1F8C"/>
    <w:rsid w:val="007E5C9B"/>
    <w:rsid w:val="007E67EF"/>
    <w:rsid w:val="007E6B50"/>
    <w:rsid w:val="007F2B21"/>
    <w:rsid w:val="007F331F"/>
    <w:rsid w:val="007F6EE0"/>
    <w:rsid w:val="00804A56"/>
    <w:rsid w:val="00806924"/>
    <w:rsid w:val="008071DD"/>
    <w:rsid w:val="00807C98"/>
    <w:rsid w:val="00807FB1"/>
    <w:rsid w:val="00817970"/>
    <w:rsid w:val="00820D2D"/>
    <w:rsid w:val="008250A0"/>
    <w:rsid w:val="00825A0A"/>
    <w:rsid w:val="00831368"/>
    <w:rsid w:val="00832792"/>
    <w:rsid w:val="00833FCC"/>
    <w:rsid w:val="00856AC6"/>
    <w:rsid w:val="00871587"/>
    <w:rsid w:val="00873A82"/>
    <w:rsid w:val="00873B2F"/>
    <w:rsid w:val="00874234"/>
    <w:rsid w:val="008862B0"/>
    <w:rsid w:val="00891D9C"/>
    <w:rsid w:val="00896F9C"/>
    <w:rsid w:val="00897A72"/>
    <w:rsid w:val="008A0578"/>
    <w:rsid w:val="008A545D"/>
    <w:rsid w:val="008A5802"/>
    <w:rsid w:val="008A6C95"/>
    <w:rsid w:val="008B0CD4"/>
    <w:rsid w:val="008C1DA9"/>
    <w:rsid w:val="008D5899"/>
    <w:rsid w:val="008E71CC"/>
    <w:rsid w:val="008F417D"/>
    <w:rsid w:val="008F7C2B"/>
    <w:rsid w:val="009038CD"/>
    <w:rsid w:val="00913210"/>
    <w:rsid w:val="009245AA"/>
    <w:rsid w:val="0093175C"/>
    <w:rsid w:val="00937530"/>
    <w:rsid w:val="00941049"/>
    <w:rsid w:val="009433AA"/>
    <w:rsid w:val="00946F9F"/>
    <w:rsid w:val="00951065"/>
    <w:rsid w:val="00956A6C"/>
    <w:rsid w:val="009578B5"/>
    <w:rsid w:val="0096130D"/>
    <w:rsid w:val="00964F07"/>
    <w:rsid w:val="00977A29"/>
    <w:rsid w:val="00980779"/>
    <w:rsid w:val="00980CF8"/>
    <w:rsid w:val="00987DC8"/>
    <w:rsid w:val="00996A09"/>
    <w:rsid w:val="009A26E2"/>
    <w:rsid w:val="009A29DF"/>
    <w:rsid w:val="009A2F86"/>
    <w:rsid w:val="009A3B17"/>
    <w:rsid w:val="009B2E11"/>
    <w:rsid w:val="009B671B"/>
    <w:rsid w:val="009C13A8"/>
    <w:rsid w:val="009C3630"/>
    <w:rsid w:val="009D1C25"/>
    <w:rsid w:val="009D1E5E"/>
    <w:rsid w:val="009D7D7C"/>
    <w:rsid w:val="009E01B8"/>
    <w:rsid w:val="009E022E"/>
    <w:rsid w:val="009F05AE"/>
    <w:rsid w:val="009F12B9"/>
    <w:rsid w:val="009F27EB"/>
    <w:rsid w:val="00A04F08"/>
    <w:rsid w:val="00A12AA9"/>
    <w:rsid w:val="00A15E75"/>
    <w:rsid w:val="00A162D1"/>
    <w:rsid w:val="00A21192"/>
    <w:rsid w:val="00A22F40"/>
    <w:rsid w:val="00A30ABA"/>
    <w:rsid w:val="00A34133"/>
    <w:rsid w:val="00A45468"/>
    <w:rsid w:val="00A54BC1"/>
    <w:rsid w:val="00A64636"/>
    <w:rsid w:val="00A66B01"/>
    <w:rsid w:val="00A7186B"/>
    <w:rsid w:val="00A73537"/>
    <w:rsid w:val="00A75E47"/>
    <w:rsid w:val="00A81B66"/>
    <w:rsid w:val="00A87739"/>
    <w:rsid w:val="00A87F32"/>
    <w:rsid w:val="00A91320"/>
    <w:rsid w:val="00A9266D"/>
    <w:rsid w:val="00A92DD5"/>
    <w:rsid w:val="00A94D84"/>
    <w:rsid w:val="00AA5E90"/>
    <w:rsid w:val="00AA67B3"/>
    <w:rsid w:val="00AA792A"/>
    <w:rsid w:val="00AB02C5"/>
    <w:rsid w:val="00AB55AA"/>
    <w:rsid w:val="00AB6CAE"/>
    <w:rsid w:val="00AB7480"/>
    <w:rsid w:val="00AC496D"/>
    <w:rsid w:val="00AC4E45"/>
    <w:rsid w:val="00AC6DC5"/>
    <w:rsid w:val="00AC78BE"/>
    <w:rsid w:val="00AD1B03"/>
    <w:rsid w:val="00AD1F42"/>
    <w:rsid w:val="00AD2378"/>
    <w:rsid w:val="00AD50CA"/>
    <w:rsid w:val="00AE2A6D"/>
    <w:rsid w:val="00AF1D24"/>
    <w:rsid w:val="00AF4E20"/>
    <w:rsid w:val="00AF6410"/>
    <w:rsid w:val="00AF6F6E"/>
    <w:rsid w:val="00B018CB"/>
    <w:rsid w:val="00B02392"/>
    <w:rsid w:val="00B0430D"/>
    <w:rsid w:val="00B073BF"/>
    <w:rsid w:val="00B12D6A"/>
    <w:rsid w:val="00B140F6"/>
    <w:rsid w:val="00B143EE"/>
    <w:rsid w:val="00B1725C"/>
    <w:rsid w:val="00B17EA3"/>
    <w:rsid w:val="00B20209"/>
    <w:rsid w:val="00B21580"/>
    <w:rsid w:val="00B44C54"/>
    <w:rsid w:val="00B477B7"/>
    <w:rsid w:val="00B5076F"/>
    <w:rsid w:val="00B571F5"/>
    <w:rsid w:val="00B60811"/>
    <w:rsid w:val="00B60C75"/>
    <w:rsid w:val="00B627B7"/>
    <w:rsid w:val="00B63929"/>
    <w:rsid w:val="00B7314F"/>
    <w:rsid w:val="00B743BF"/>
    <w:rsid w:val="00B75145"/>
    <w:rsid w:val="00B77474"/>
    <w:rsid w:val="00B77EA4"/>
    <w:rsid w:val="00B80578"/>
    <w:rsid w:val="00BC10D2"/>
    <w:rsid w:val="00BC449E"/>
    <w:rsid w:val="00BC6D6D"/>
    <w:rsid w:val="00BD0178"/>
    <w:rsid w:val="00BE0042"/>
    <w:rsid w:val="00BE0828"/>
    <w:rsid w:val="00BE1337"/>
    <w:rsid w:val="00BE4D59"/>
    <w:rsid w:val="00BF0AC7"/>
    <w:rsid w:val="00BF17D7"/>
    <w:rsid w:val="00BF5227"/>
    <w:rsid w:val="00C073E1"/>
    <w:rsid w:val="00C15F2F"/>
    <w:rsid w:val="00C168F0"/>
    <w:rsid w:val="00C17B04"/>
    <w:rsid w:val="00C26304"/>
    <w:rsid w:val="00C31A93"/>
    <w:rsid w:val="00C32427"/>
    <w:rsid w:val="00C34578"/>
    <w:rsid w:val="00C363BB"/>
    <w:rsid w:val="00C441CF"/>
    <w:rsid w:val="00C44328"/>
    <w:rsid w:val="00C50A83"/>
    <w:rsid w:val="00C530BA"/>
    <w:rsid w:val="00C55E06"/>
    <w:rsid w:val="00C561CF"/>
    <w:rsid w:val="00C56EE5"/>
    <w:rsid w:val="00C61A58"/>
    <w:rsid w:val="00C64F30"/>
    <w:rsid w:val="00C6774E"/>
    <w:rsid w:val="00C70EC7"/>
    <w:rsid w:val="00C91204"/>
    <w:rsid w:val="00C93D3E"/>
    <w:rsid w:val="00C9767E"/>
    <w:rsid w:val="00CA2361"/>
    <w:rsid w:val="00CA2CD3"/>
    <w:rsid w:val="00CA4436"/>
    <w:rsid w:val="00CA554A"/>
    <w:rsid w:val="00CA5FEB"/>
    <w:rsid w:val="00CA6BFF"/>
    <w:rsid w:val="00CA7E56"/>
    <w:rsid w:val="00CB04D8"/>
    <w:rsid w:val="00CB5B29"/>
    <w:rsid w:val="00CC1CC9"/>
    <w:rsid w:val="00CC637B"/>
    <w:rsid w:val="00CD0827"/>
    <w:rsid w:val="00CD19EE"/>
    <w:rsid w:val="00CE43CB"/>
    <w:rsid w:val="00CE538D"/>
    <w:rsid w:val="00CE7524"/>
    <w:rsid w:val="00CF54ED"/>
    <w:rsid w:val="00CF550E"/>
    <w:rsid w:val="00D047C0"/>
    <w:rsid w:val="00D10002"/>
    <w:rsid w:val="00D10883"/>
    <w:rsid w:val="00D12ED3"/>
    <w:rsid w:val="00D13008"/>
    <w:rsid w:val="00D13A39"/>
    <w:rsid w:val="00D151CF"/>
    <w:rsid w:val="00D21C45"/>
    <w:rsid w:val="00D22E59"/>
    <w:rsid w:val="00D23093"/>
    <w:rsid w:val="00D235CF"/>
    <w:rsid w:val="00D27454"/>
    <w:rsid w:val="00D30152"/>
    <w:rsid w:val="00D329AA"/>
    <w:rsid w:val="00D348D2"/>
    <w:rsid w:val="00D374FF"/>
    <w:rsid w:val="00D42A8B"/>
    <w:rsid w:val="00D46447"/>
    <w:rsid w:val="00D4726E"/>
    <w:rsid w:val="00D53CE8"/>
    <w:rsid w:val="00D66076"/>
    <w:rsid w:val="00D67274"/>
    <w:rsid w:val="00D67D07"/>
    <w:rsid w:val="00D71888"/>
    <w:rsid w:val="00D74D12"/>
    <w:rsid w:val="00D761A3"/>
    <w:rsid w:val="00D766A8"/>
    <w:rsid w:val="00D76CBD"/>
    <w:rsid w:val="00D815A3"/>
    <w:rsid w:val="00D8558A"/>
    <w:rsid w:val="00D90FB5"/>
    <w:rsid w:val="00D94B21"/>
    <w:rsid w:val="00DA0F1A"/>
    <w:rsid w:val="00DA5F25"/>
    <w:rsid w:val="00DB0C9E"/>
    <w:rsid w:val="00DB30E5"/>
    <w:rsid w:val="00DB31C6"/>
    <w:rsid w:val="00DB3776"/>
    <w:rsid w:val="00DB5B2D"/>
    <w:rsid w:val="00DC1F91"/>
    <w:rsid w:val="00DC3C2D"/>
    <w:rsid w:val="00DD58CA"/>
    <w:rsid w:val="00DE1F9F"/>
    <w:rsid w:val="00DE4E07"/>
    <w:rsid w:val="00DE6E79"/>
    <w:rsid w:val="00DF43CB"/>
    <w:rsid w:val="00DF70C1"/>
    <w:rsid w:val="00E00D74"/>
    <w:rsid w:val="00E0227F"/>
    <w:rsid w:val="00E06115"/>
    <w:rsid w:val="00E06F65"/>
    <w:rsid w:val="00E1386E"/>
    <w:rsid w:val="00E149E8"/>
    <w:rsid w:val="00E1506D"/>
    <w:rsid w:val="00E205AB"/>
    <w:rsid w:val="00E227F3"/>
    <w:rsid w:val="00E30232"/>
    <w:rsid w:val="00E306F7"/>
    <w:rsid w:val="00E333F9"/>
    <w:rsid w:val="00E4622E"/>
    <w:rsid w:val="00E50ED0"/>
    <w:rsid w:val="00E51800"/>
    <w:rsid w:val="00E51FB1"/>
    <w:rsid w:val="00E5743D"/>
    <w:rsid w:val="00E640F5"/>
    <w:rsid w:val="00E669A3"/>
    <w:rsid w:val="00E81983"/>
    <w:rsid w:val="00E877CB"/>
    <w:rsid w:val="00E939AA"/>
    <w:rsid w:val="00E942DC"/>
    <w:rsid w:val="00E9726E"/>
    <w:rsid w:val="00E973AF"/>
    <w:rsid w:val="00E97ACB"/>
    <w:rsid w:val="00EA6BBE"/>
    <w:rsid w:val="00EB0426"/>
    <w:rsid w:val="00EB5416"/>
    <w:rsid w:val="00EB71ED"/>
    <w:rsid w:val="00EB73B9"/>
    <w:rsid w:val="00EC1C8A"/>
    <w:rsid w:val="00EC75C9"/>
    <w:rsid w:val="00EE2331"/>
    <w:rsid w:val="00EE4219"/>
    <w:rsid w:val="00EE7E59"/>
    <w:rsid w:val="00EF15A8"/>
    <w:rsid w:val="00EF4270"/>
    <w:rsid w:val="00EF632D"/>
    <w:rsid w:val="00EF6F3A"/>
    <w:rsid w:val="00EF74AF"/>
    <w:rsid w:val="00F1159A"/>
    <w:rsid w:val="00F342F0"/>
    <w:rsid w:val="00F41EA4"/>
    <w:rsid w:val="00F61E0E"/>
    <w:rsid w:val="00F6681F"/>
    <w:rsid w:val="00F66FAE"/>
    <w:rsid w:val="00F75154"/>
    <w:rsid w:val="00F77C79"/>
    <w:rsid w:val="00F855FC"/>
    <w:rsid w:val="00F8655B"/>
    <w:rsid w:val="00F9217E"/>
    <w:rsid w:val="00FB0499"/>
    <w:rsid w:val="00FB155C"/>
    <w:rsid w:val="00FB2BA3"/>
    <w:rsid w:val="00FB3FF2"/>
    <w:rsid w:val="00FC6383"/>
    <w:rsid w:val="00FD2769"/>
    <w:rsid w:val="00FE0B8F"/>
    <w:rsid w:val="00FE181B"/>
    <w:rsid w:val="00FE1EC0"/>
    <w:rsid w:val="00FE594F"/>
    <w:rsid w:val="00FF15A3"/>
    <w:rsid w:val="00FF319E"/>
    <w:rsid w:val="00FF3FEF"/>
    <w:rsid w:val="00FF691F"/>
    <w:rsid w:val="00FF6E9F"/>
    <w:rsid w:val="00FF7EF9"/>
    <w:rsid w:val="00FF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DC5"/>
    <w:pPr>
      <w:jc w:val="both"/>
    </w:pPr>
    <w:rPr>
      <w:rFonts w:hAnsi="Arial" w:ascii="Arial"/>
      <w:sz w:val="24"/>
    </w:rPr>
  </w:style>
  <w:style w:styleId="Naslov3" w:type="paragraph">
    <w:name w:val="heading 3"/>
    <w:basedOn w:val="Normal"/>
    <w:next w:val="Normal"/>
    <w:qFormat/>
    <w:rsid w:val="00CF54ED"/>
    <w:pPr>
      <w:keepNext/>
      <w:tabs>
        <w:tab w:pos="993" w:val="left"/>
      </w:tabs>
      <w:jc w:val="center"/>
      <w:outlineLvl w:val="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komentara" w:type="character">
    <w:name w:val="annotation reference"/>
    <w:semiHidden/>
    <w:rsid w:val="00527F89"/>
    <w:rPr>
      <w:sz w:val="16"/>
      <w:szCs w:val="16"/>
    </w:rPr>
  </w:style>
  <w:style w:styleId="Tekstkomentara" w:type="paragraph">
    <w:name w:val="annotation text"/>
    <w:basedOn w:val="Normal"/>
    <w:semiHidden/>
    <w:rsid w:val="00527F89"/>
  </w:style>
  <w:style w:styleId="Zaglavlje" w:type="paragraph">
    <w:name w:val="header"/>
    <w:basedOn w:val="Normal"/>
    <w:rsid w:val="00527F89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527F89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527F8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rsid w:val="00527F89"/>
    <w:rPr>
      <w:color w:val="0000FF"/>
      <w:u w:val="single"/>
    </w:rPr>
  </w:style>
  <w:style w:styleId="Tekstbalonia" w:type="paragraph">
    <w:name w:val="Balloon Text"/>
    <w:basedOn w:val="Normal"/>
    <w:semiHidden/>
    <w:rsid w:val="00053678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222E89"/>
  </w:style>
  <w:style w:customStyle="true" w:styleId="toa" w:type="paragraph">
    <w:name w:val="toa"/>
    <w:basedOn w:val="Normal"/>
    <w:rsid w:val="00337F3F"/>
    <w:pPr>
      <w:tabs>
        <w:tab w:pos="9000" w:val="left"/>
        <w:tab w:pos="9360" w:val="right"/>
      </w:tabs>
      <w:suppressAutoHyphens/>
    </w:pPr>
  </w:style>
  <w:style w:styleId="Tijeloteksta" w:type="paragraph">
    <w:name w:val="Body Text"/>
    <w:basedOn w:val="Normal"/>
    <w:rsid w:val="00CF54ED"/>
    <w:pPr>
      <w:tabs>
        <w:tab w:pos="993" w:val="left"/>
      </w:tabs>
    </w:pPr>
  </w:style>
  <w:style w:styleId="Tekstrezerviranogmjesta" w:type="character">
    <w:name w:val="Placeholder Text"/>
    <w:basedOn w:val="Zadanifontodlomka"/>
    <w:uiPriority w:val="99"/>
    <w:semiHidden/>
    <w:rsid w:val="005D0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D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D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D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D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DC5"/>
    <w:pPr>
      <w:jc w:val="both"/>
    </w:pPr>
    <w:rPr>
      <w:rFonts w:ascii="Arial" w:hAnsi="Arial"/>
      <w:sz w:val="24"/>
    </w:rPr>
  </w:style>
  <w:style w:styleId="Naslov3" w:type="paragraph">
    <w:name w:val="heading 3"/>
    <w:basedOn w:val="Normal"/>
    <w:next w:val="Normal"/>
    <w:qFormat/>
    <w:rsid w:val="00CF54ED"/>
    <w:pPr>
      <w:keepNext/>
      <w:tabs>
        <w:tab w:pos="993" w:val="left"/>
      </w:tabs>
      <w:jc w:val="center"/>
      <w:outlineLvl w:val="2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komentara" w:type="character">
    <w:name w:val="annotation reference"/>
    <w:semiHidden/>
    <w:rsid w:val="00527F89"/>
    <w:rPr>
      <w:sz w:val="16"/>
      <w:szCs w:val="16"/>
    </w:rPr>
  </w:style>
  <w:style w:styleId="Tekstkomentara" w:type="paragraph">
    <w:name w:val="annotation text"/>
    <w:basedOn w:val="Normal"/>
    <w:semiHidden/>
    <w:rsid w:val="00527F89"/>
  </w:style>
  <w:style w:styleId="Zaglavlje" w:type="paragraph">
    <w:name w:val="header"/>
    <w:basedOn w:val="Normal"/>
    <w:rsid w:val="00527F89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527F89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527F8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rsid w:val="00527F89"/>
    <w:rPr>
      <w:color w:val="0000FF"/>
      <w:u w:val="single"/>
    </w:rPr>
  </w:style>
  <w:style w:styleId="Tekstbalonia" w:type="paragraph">
    <w:name w:val="Balloon Text"/>
    <w:basedOn w:val="Normal"/>
    <w:semiHidden/>
    <w:rsid w:val="00053678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222E89"/>
  </w:style>
  <w:style w:customStyle="1" w:styleId="toa" w:type="paragraph">
    <w:name w:val="toa"/>
    <w:basedOn w:val="Normal"/>
    <w:rsid w:val="00337F3F"/>
    <w:pPr>
      <w:tabs>
        <w:tab w:pos="9000" w:val="left"/>
        <w:tab w:pos="9360" w:val="right"/>
      </w:tabs>
      <w:suppressAutoHyphens/>
    </w:pPr>
  </w:style>
  <w:style w:styleId="Tijeloteksta" w:type="paragraph">
    <w:name w:val="Body Text"/>
    <w:basedOn w:val="Normal"/>
    <w:rsid w:val="00CF54ED"/>
    <w:pPr>
      <w:tabs>
        <w:tab w:pos="993" w:val="left"/>
      </w:tabs>
    </w:pPr>
  </w:style>
  <w:style w:styleId="Tekstrezerviranogmjesta" w:type="character">
    <w:name w:val="Placeholder Text"/>
    <w:basedOn w:val="Zadanifontodlomka"/>
    <w:uiPriority w:val="99"/>
    <w:semiHidden/>
    <w:rsid w:val="005D0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D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D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D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D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32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254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2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07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45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626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7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St-920/2016-61</izvorni_sadrzaj>
    <derivirana_varijabla naziv="DomainObject.PredzadnjaOdlukaIzPredmeta.Oznaka_1">St-920/2016-61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Visoki trgovački sud Republiuke Hrvatske</properties:Company>
  <properties:Pages>2</properties:Pages>
  <properties:Words>310</properties:Words>
  <properties:Characters>1548</properties:Characters>
  <properties:Lines>54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Pž-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2018-10-29T09:52:00Z</dcterms:created>
  <dc:creator>pcesar</dc:creator>
  <cp:lastModifiedBy>Lorena Paris Aničić</cp:lastModifiedBy>
  <cp:lastPrinted>2018-10-29T09:58:00Z</cp:lastPrinted>
  <dcterms:modified xmlns:xsi="http://www.w3.org/2001/XMLSchema-instance" xsi:type="dcterms:W3CDTF">2018-10-29T10:47:00Z</dcterms:modified>
  <cp:revision>7</cp:revision>
  <dc:title>Pž-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Vrsta postupka" pid="2" fmtid="{D5CDD505-2E9C-101B-9397-08002B2CF9AE}">
    <vt:lpwstr>izvanparnični</vt:lpwstr>
  </prop:property>
  <prop:property name="Stranka (aktivna)" pid="3" fmtid="{D5CDD505-2E9C-101B-9397-08002B2CF9AE}">
    <vt:lpwstr>MONTRAKER D.O.O. VRSAR</vt:lpwstr>
  </prop:property>
  <prop:property name="Stranka (pasivna)" pid="4" fmtid="{D5CDD505-2E9C-101B-9397-08002B2CF9AE}">
    <vt:lpwstr>UDO GUNTER SATZER NJEMAČKA</vt:lpwstr>
  </prop:property>
  <prop:property name="Vrsta drugostupanjske odluke" pid="5" fmtid="{D5CDD505-2E9C-101B-9397-08002B2CF9AE}">
    <vt:lpwstr>presuda</vt:lpwstr>
  </prop:property>
  <prop:property name="Način" pid="6" fmtid="{D5CDD505-2E9C-101B-9397-08002B2CF9AE}">
    <vt:lpwstr>potvrđena</vt:lpwstr>
  </prop:property>
  <prop:property name="Datum donošenja drugostup. odluke" pid="7" fmtid="{D5CDD505-2E9C-101B-9397-08002B2CF9AE}">
    <vt:lpwstr>2006-09-27T00:00:00Z</vt:lpwstr>
  </prop:property>
  <prop:property name="Identitet spora (Radi...)" pid="8" fmtid="{D5CDD505-2E9C-101B-9397-08002B2CF9AE}">
    <vt:lpwstr>radi osiguranja plaćanja određivanjem privremene mjere zaustavljanja i zabrane isplovljenja jedrilice</vt:lpwstr>
  </prop:property>
  <prop:property name="Naziv prvostupanjskog suda" pid="9" fmtid="{D5CDD505-2E9C-101B-9397-08002B2CF9AE}">
    <vt:lpwstr>Trgovački sud u Rijeci</vt:lpwstr>
  </prop:property>
  <prop:property name="Broj prvostupanjskog predmeta" pid="10" fmtid="{D5CDD505-2E9C-101B-9397-08002B2CF9AE}">
    <vt:lpwstr>R1-102/06</vt:lpwstr>
  </prop:property>
  <prop:property name="Broj drugostupanjske odluke" pid="11" fmtid="{D5CDD505-2E9C-101B-9397-08002B2CF9AE}">
    <vt:lpwstr>Pž-5043/06-3</vt:lpwstr>
  </prop:property>
  <prop:property name="Rimski broj" pid="12" fmtid="{D5CDD505-2E9C-101B-9397-08002B2CF9AE}">
    <vt:lpwstr>XLIII</vt:lpwstr>
  </prop:property>
  <prop:property name="Sudac pojedinac" pid="13" fmtid="{D5CDD505-2E9C-101B-9397-08002B2CF9AE}">
    <vt:lpwstr>VELJAK, MARINA/VIKTORIJA LOVRIĆ</vt:lpwstr>
  </prop:property>
  <prop:property name="Sudac izvjestitelj" pid="14" fmtid="{D5CDD505-2E9C-101B-9397-08002B2CF9AE}">
    <vt:lpwstr/>
  </prop:property>
  <prop:property name="Predsjednik vijeća" pid="15" fmtid="{D5CDD505-2E9C-101B-9397-08002B2CF9AE}">
    <vt:lpwstr/>
  </prop:property>
  <prop:property name="Naziv pravnog propisa" pid="16" fmtid="{D5CDD505-2E9C-101B-9397-08002B2CF9AE}">
    <vt:lpwstr>Međunarodna konvencija o privremenom zadržavanju pomorskih brodova (Bruxelles, 1952.g.)</vt:lpwstr>
  </prop:property>
  <prop:property name="Članak" pid="17" fmtid="{D5CDD505-2E9C-101B-9397-08002B2CF9AE}">
    <vt:lpwstr>8</vt:lpwstr>
  </prop:property>
  <prop:property name="Stavak - podstavak - točka" pid="18" fmtid="{D5CDD505-2E9C-101B-9397-08002B2CF9AE}">
    <vt:lpwstr>1</vt:lpwstr>
  </prop:property>
  <prop:property name="Paragraf - tarifa - točka" pid="19" fmtid="{D5CDD505-2E9C-101B-9397-08002B2CF9AE}">
    <vt:lpwstr/>
  </prop:property>
  <prop:property name="Pojam (ključna riječ)" pid="20" fmtid="{D5CDD505-2E9C-101B-9397-08002B2CF9AE}">
    <vt:lpwstr>primjena</vt:lpwstr>
  </prop:property>
  <prop:property name="Datum evidencije" pid="21" fmtid="{D5CDD505-2E9C-101B-9397-08002B2CF9AE}">
    <vt:lpwstr/>
  </prop:property>
  <prop:property name="Datum otpreme" pid="22" fmtid="{D5CDD505-2E9C-101B-9397-08002B2CF9AE}">
    <vt:lpwstr/>
  </prop:property>
  <prop:property name="Naknadne - dopunske odluke" pid="23" fmtid="{D5CDD505-2E9C-101B-9397-08002B2CF9AE}">
    <vt:lpwstr/>
  </prop:property>
  <prop:property name="Sentenca" pid="24" fmtid="{D5CDD505-2E9C-101B-9397-08002B2CF9AE}">
    <vt:lpwstr/>
  </prop:property>
  <prop:property name="Faza dokumenta (status)" pid="25" fmtid="{D5CDD505-2E9C-101B-9397-08002B2CF9AE}">
    <vt:lpwstr>otpravak</vt:lpwstr>
  </prop:property>
  <prop:property name="Novi predmet" pid="26" fmtid="{D5CDD505-2E9C-101B-9397-08002B2CF9AE}">
    <vt:lpwstr>1</vt:lpwstr>
  </prop:property>
  <prop:property name="Saved" pid="27" fmtid="{D5CDD505-2E9C-101B-9397-08002B2CF9AE}">
    <vt:bool>true</vt:bool>
  </prop:property>
  <prop:property name="Naslov" pid="28" fmtid="{D5CDD505-2E9C-101B-9397-08002B2CF9AE}">
    <vt:lpwstr>Odluka - Rješenje - odbačena žalba kao nedopuštena (Rješenje - odbacuje se.docx)</vt:lpwstr>
  </prop:property>
  <prop:property name="CC_coloring" pid="29" fmtid="{D5CDD505-2E9C-101B-9397-08002B2CF9AE}">
    <vt:bool>false</vt:bool>
  </prop:property>
  <prop:property name="BrojStranica" pid="30" fmtid="{D5CDD505-2E9C-101B-9397-08002B2CF9AE}">
    <vt:i4>2</vt:i4>
  </prop:property>
</prop:Properties>
</file>