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63d1e" w14:paraId="1f63d1e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61173F">
        <w:t>2835</w:t>
      </w:r>
      <w:r w:rsidR="000C7C17">
        <w:t>/2018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r w:rsidR="0061173F">
        <w:t xml:space="preserve">DOM ZA STARIJE I NEMOĆNE OSOBE-NOVAK, OIB: 33998856511, Zagreb, </w:t>
      </w:r>
      <w:proofErr w:type="spellStart"/>
      <w:r w:rsidR="0061173F">
        <w:t>Granešina</w:t>
      </w:r>
      <w:proofErr w:type="spellEnd"/>
      <w:r w:rsidR="0061173F">
        <w:t>, Sunčana 14</w:t>
      </w:r>
      <w:r w:rsidR="000C7C17">
        <w:t xml:space="preserve"> </w:t>
      </w:r>
      <w:r w:rsidR="00BC60ED" w:rsidRPr="00BC60ED">
        <w:t>,</w:t>
      </w:r>
      <w:r>
        <w:t xml:space="preserve"> </w:t>
      </w:r>
      <w:r w:rsidR="000C7C17">
        <w:t>23</w:t>
      </w:r>
      <w:r w:rsidR="00C1233F">
        <w:t>.</w:t>
      </w:r>
      <w:r w:rsidR="000C7C17">
        <w:t xml:space="preserve"> </w:t>
      </w:r>
      <w:r>
        <w:t>svibnja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61173F">
        <w:t>10</w:t>
      </w:r>
      <w:r w:rsidR="00840BE5">
        <w:t>. lipnja</w:t>
      </w:r>
      <w:r>
        <w:t xml:space="preserve"> 2019. u </w:t>
      </w:r>
      <w:r w:rsidR="000C7C17">
        <w:t>9</w:t>
      </w:r>
      <w:r w:rsidR="00505E23">
        <w:t>,</w:t>
      </w:r>
      <w:r w:rsidR="0061173F">
        <w:t>45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61173F" w:rsidP="00BC60ED" w:rsidR="00443E35">
      <w:pPr>
        <w:jc w:val="both"/>
      </w:pPr>
      <w:r>
        <w:t>- predlagatelj.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0C7C17">
        <w:t>23</w:t>
      </w:r>
      <w:r>
        <w:t>. svibnja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443E35"/>
    <w:rsid w:val="00505E23"/>
    <w:rsid w:val="0061173F"/>
    <w:rsid w:val="00637B07"/>
    <w:rsid w:val="006C4E53"/>
    <w:rsid w:val="006E0939"/>
    <w:rsid w:val="00840BE5"/>
    <w:rsid w:val="00B54D0C"/>
    <w:rsid w:val="00BC60ED"/>
    <w:rsid w:val="00C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9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09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09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09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09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E09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09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09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09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09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St-2835/2018</izvorni_sadrzaj>
    <derivirana_varijabla naziv="DomainObject.Predmet.OznakaBroj_1">St-2835/2018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 za starije i nemoćne osobe - NOVAK zastupanog po punomoćniku Đurđica Novak-Mrnjak</izvorni_sadrzaj>
    <derivirana_varijabla naziv="DomainObject.Predmet.ProtustrankaFormated_1">  Dom za starije i nemoćne osobe - NOVAK zastupanog po punomoćniku Đurđica Novak-Mrnjak</derivirana_varijabla>
  </DomainObject.Predmet.ProtustrankaFormated>
  <DomainObject.Predmet.ProtustrankaFormatedOIB>
    <izvorni_sadrzaj>  Dom za starije i nemoćne osobe - NOVAK, OIB 33998856511 zastupanog po punomoćniku Đurđica Novak-Mrnjak</izvorni_sadrzaj>
    <derivirana_varijabla naziv="DomainObject.Predmet.ProtustrankaFormatedOIB_1">  Dom za starije i nemoćne osobe - NOVAK, OIB 33998856511 zastupanog po punomoćniku Đurđica Novak-Mrnjak</derivirana_varijabla>
  </DomainObject.Predmet.ProtustrankaFormatedOIB>
  <DomainObject.Predmet.ProtustrankaFormatedWithAdress>
    <izvorni_sadrzaj> Dom za starije i nemoćne osobe - NOVAK, Granešina, Sunčana 14, 10000 Zagreb zastupanog po punomoćniku Đurđica Novak-Mrnjak</izvorni_sadrzaj>
    <derivirana_varijabla naziv="DomainObject.Predmet.ProtustrankaFormatedWithAdress_1"> Dom za starije i nemoćne osobe - NOVAK, Granešina, Sunčana 14, 10000 Zagreb zastupanog po punomoćniku Đurđica Novak-Mrnjak</derivirana_varijabla>
  </DomainObject.Predmet.ProtustrankaFormatedWithAdress>
  <DomainObject.Predmet.ProtustrankaFormatedWithAdressOIB>
    <izvorni_sadrzaj> Dom za starije i nemoćne osobe - NOVAK, OIB 33998856511, Granešina, Sunčana 14, 10000 Zagreb zastupanog po punomoćniku Đurđica Novak-Mrnjak</izvorni_sadrzaj>
    <derivirana_varijabla naziv="DomainObject.Predmet.ProtustrankaFormatedWithAdressOIB_1"> Dom za starije i nemoćne osobe - NOVAK, OIB 33998856511, Granešina, Sunčana 14, 10000 Zagreb zastupanog po punomoćniku Đurđica Novak-Mrnjak</derivirana_varijabla>
  </DomainObject.Predmet.ProtustrankaFormatedWithAdressOIB>
  <DomainObject.Predmet.ProtustrankaWithAdress>
    <izvorni_sadrzaj>Dom za starije i nemoćne osobe - NOVAK Granešina, Sunčana 14, 10000 Zagreb</izvorni_sadrzaj>
    <derivirana_varijabla naziv="DomainObject.Predmet.ProtustrankaWithAdress_1">Dom za starije i nemoćne osobe - NOVAK Granešina, Sunčana 14, 10000 Zagreb</derivirana_varijabla>
  </DomainObject.Predmet.ProtustrankaWithAdress>
  <DomainObject.Predmet.ProtustrankaWithAdressOIB>
    <izvorni_sadrzaj>Dom za starije i nemoćne osobe - NOVAK, OIB 33998856511, Granešina, Sunčana 14, 10000 Zagreb</izvorni_sadrzaj>
    <derivirana_varijabla naziv="DomainObject.Predmet.ProtustrankaWithAdressOIB_1">Dom za starije i nemoćne osobe - NOVAK, OIB 33998856511, Granešina, Sunčana 14, 10000 Zagreb</derivirana_varijabla>
  </DomainObject.Predmet.ProtustrankaWithAdressOIB>
  <DomainObject.Predmet.ProtustrankaNazivFormated>
    <izvorni_sadrzaj>Dom za starije i nemoćne osobe - NOVAK</izvorni_sadrzaj>
    <derivirana_varijabla naziv="DomainObject.Predmet.ProtustrankaNazivFormated_1">Dom za starije i nemoćne osobe - NOVAK</derivirana_varijabla>
  </DomainObject.Predmet.ProtustrankaNazivFormated>
  <DomainObject.Predmet.ProtustrankaNazivFormatedOIB>
    <izvorni_sadrzaj>Dom za starije i nemoćne osobe - NOVAK, OIB 33998856511</izvorni_sadrzaj>
    <derivirana_varijabla naziv="DomainObject.Predmet.ProtustrankaNazivFormatedOIB_1">Dom za starije i nemoćne osobe - NOVAK, OIB 33998856511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- NOVAK zastupanog po punomoćniku Đurđica Novak-Mrnjak</item>
    </izvorni_sadrzaj>
    <derivirana_varijabla naziv="DomainObject.Predmet.ProtuStrankaListFormated_1">
      <item>Dom za starije i nemoćne osobe - NOVAK zastupanog po punomoćniku Đurđica Novak-Mrnjak</item>
    </derivirana_varijabla>
  </DomainObject.Predmet.ProtuStrankaListFormated>
  <DomainObject.Predmet.ProtuStrankaListFormatedOIB>
    <izvorni_sadrzaj>
      <item>Dom za starije i nemoćne osobe - NOVAK, OIB 33998856511 zastupanog po punomoćniku Đurđica Novak-Mrnjak</item>
    </izvorni_sadrzaj>
    <derivirana_varijabla naziv="DomainObject.Predmet.ProtuStrankaListFormatedOIB_1">
      <item>Dom za starije i nemoćne osobe - NOVAK, OIB 33998856511 zastupanog po punomoćniku Đurđica Novak-Mrnjak</item>
    </derivirana_varijabla>
  </DomainObject.Predmet.ProtuStrankaListFormatedOIB>
  <DomainObject.Predmet.ProtuStrankaListFormatedWithAdress>
    <izvorni_sadrzaj>
      <item>Dom za starije i nemoćne osobe - NOVAK, Granešina, Sunčana 14, 10000 Zagreb zastupanog po punomoćniku Đurđica Novak-Mrnjak</item>
    </izvorni_sadrzaj>
    <derivirana_varijabla naziv="DomainObject.Predmet.ProtuStrankaListFormatedWithAdress_1">
      <item>Dom za starije i nemoćne osobe - NOVAK, Granešina, Sunčana 14, 10000 Zagreb zastupanog po punomoćniku Đurđica Novak-Mrnjak</item>
    </derivirana_varijabla>
  </DomainObject.Predmet.ProtuStrankaListFormatedWithAdress>
  <DomainObject.Predmet.ProtuStrankaListFormatedWithAdressOIB>
    <izvorni_sadrzaj>
      <item>Dom za starije i nemoćne osobe - NOVAK, OIB 33998856511, Granešina, Sunčana 14, 10000 Zagreb zastupanog po punomoćniku Đurđica Novak-Mrnjak</item>
    </izvorni_sadrzaj>
    <derivirana_varijabla naziv="DomainObject.Predmet.ProtuStrankaListFormatedWithAdressOIB_1">
      <item>Dom za starije i nemoćne osobe - NOVAK, OIB 33998856511, Granešina, Sunčana 14, 10000 Zagreb zastupanog po punomoćniku Đurđica Novak-Mrnjak</item>
    </derivirana_varijabla>
  </DomainObject.Predmet.ProtuStrankaListFormatedWithAdressOIB>
  <DomainObject.Predmet.ProtuStrankaListNazivFormated>
    <izvorni_sadrzaj>
      <item>Dom za starije i nemoćne osobe - NOVAK</item>
    </izvorni_sadrzaj>
    <derivirana_varijabla naziv="DomainObject.Predmet.ProtuStrankaListNazivFormated_1">
      <item>Dom za starije i nemoćne osobe - NOVAK</item>
    </derivirana_varijabla>
  </DomainObject.Predmet.ProtuStrankaListNazivFormated>
  <DomainObject.Predmet.ProtuStrankaListNazivFormatedOIB>
    <izvorni_sadrzaj>
      <item>Dom za starije i nemoćne osobe - NOVAK, OIB 33998856511</item>
    </izvorni_sadrzaj>
    <derivirana_varijabla naziv="DomainObject.Predmet.ProtuStrankaListNazivFormatedOIB_1">
      <item>Dom za starije i nemoćne osobe - NOVAK, OIB 33998856511</item>
    </derivirana_varijabla>
  </DomainObject.Predmet.ProtuStrankaListNazivFormatedOIB>
  <DomainObject.Predmet.OstaliListFormated>
    <izvorni_sadrzaj>
      <item>Đurđica Novak-Mrnjak punomoćnik sudionika u postupku Dom za starije i nemoćne osobe - NOVAK</item>
      <item>Zagrebačka banka d.d.</item>
      <item>Sberbank d.d.</item>
    </izvorni_sadrzaj>
    <derivirana_varijabla naziv="DomainObject.Predmet.OstaliListFormated_1">
      <item>Đurđica Novak-Mrnjak punomoćnik sudionika u postupku Dom za starije i nemoćne osobe - NOVAK</item>
      <item>Zagrebačka banka d.d.</item>
      <item>Sberbank d.d.</item>
    </derivirana_varijabla>
  </DomainObject.Predmet.OstaliListFormated>
  <DomainObject.Predmet.OstaliListFormatedOIB>
    <izvorni_sadrzaj>
      <item>Đurđica Novak-Mrnjak, OIB 02702467383 punomoćnik sudionika u postupku Dom za starije i nemoćne osobe - NOVAK</item>
      <item>Zagrebačka banka d.d.</item>
      <item>Sberbank d.d.</item>
    </izvorni_sadrzaj>
    <derivirana_varijabla naziv="DomainObject.Predmet.OstaliListFormatedOIB_1">
      <item>Đurđica Novak-Mrnjak, OIB 02702467383 punomoćnik sudionika u postupku Dom za starije i nemoćne osobe - NOVAK</item>
      <item>Zagrebačka banka d.d.</item>
      <item>Sberbank d.d.</item>
    </derivirana_varijabla>
  </DomainObject.Predmet.OstaliListFormatedOIB>
  <DomainObject.Predmet.OstaliListFormatedWithAdress>
    <izvorni_sadrzaj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_1">
      <item>Đurđica Novak-Mrnjak,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>
  <DomainObject.Predmet.OstaliListFormatedWithAdressOIB>
    <izvorni_sadrzaj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izvorni_sadrzaj>
    <derivirana_varijabla naziv="DomainObject.Predmet.OstaliListFormatedWithAdressOIB_1">
      <item>Đurđica Novak-Mrnjak, OIB 02702467383, Mrnjaki I. 9, 10000 Zagreb punomoćnik sudionika u postupku Dom za starije i nemoćne osobe - NOVAK</item>
      <item>Zagrebačka banka d.d., Trg bana Josipa Jelačića 10, 10000 Zagreb</item>
      <item>Sberbank d.d., Varšavska 9, 10000 Zagreb</item>
    </derivirana_varijabla>
  </DomainObject.Predmet.OstaliListFormatedWithAdressOIB>
  <DomainObject.Predmet.OstaliListNazivFormated>
    <izvorni_sadrzaj>
      <item>Đurđica Novak-Mrnjak</item>
      <item>Zagrebačka banka d.d.</item>
      <item>Sberbank d.d.</item>
    </izvorni_sadrzaj>
    <derivirana_varijabla naziv="DomainObject.Predmet.OstaliListNazivFormated_1">
      <item>Đurđica Novak-Mrnjak</item>
      <item>Zagrebačka banka d.d.</item>
      <item>Sberbank d.d.</item>
    </derivirana_varijabla>
  </DomainObject.Predmet.OstaliListNazivFormated>
  <DomainObject.Predmet.OstaliListNazivFormatedOIB>
    <izvorni_sadrzaj>
      <item>Đurđica Novak-Mrnjak, OIB 02702467383</item>
      <item>Zagrebačka banka d.d.</item>
      <item>Sberbank d.d.</item>
    </izvorni_sadrzaj>
    <derivirana_varijabla naziv="DomainObject.Predmet.OstaliListNazivFormatedOIB_1">
      <item>Đurđica Novak-Mrnjak, OIB 02702467383</item>
      <item>Zagrebačka banka d.d.</item>
      <item>Sberbank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- NOVAK</izvorni_sadrzaj>
    <derivirana_varijabla naziv="DomainObject.Predmet.ProtustrankaIDrugi_1">Dom za starije i nemoćne osobe - NOVAK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 za starije i nemoćne osobe - NOVAK, OIB 33998856511, Granešina, Sunčana 14, 10000 Zagreb</izvorni_sadrzaj>
    <derivirana_varijabla naziv="DomainObject.Predmet.ProtustrankaIDrugiAdressOIB_1">Dom za starije i nemoćne osobe - NOVAK, OIB 33998856511, Granešina, Sunčana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za starije i nemoćne osobe - NOVAK</item>
      <item>Đurđica Novak-Mrnjak</item>
      <item>Zagrebačka banka d.d.</item>
      <item>Sberbank d.d.</item>
    </izvorni_sadrzaj>
    <derivirana_varijabla naziv="DomainObject.Predmet.SudioniciListNaziv_1">
      <item>FINA Regionalni centar Zagreb</item>
      <item>Dom za starije i nemoćne osobe - NOVAK</item>
      <item>Đurđica Novak-Mrnjak</item>
      <item>Zagrebačka banka d.d.</item>
      <item>Sberbank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izvorni_sadrzaj>
    <derivirana_varijabla naziv="DomainObject.Predmet.SudioniciListAdressOIB_1">
      <item>FINA Regionalni centar Zagreb, OIB 85821130368, Trg svibanjskih žrtava 1995. 1,10000 Zagreb</item>
      <item>Dom za starije i nemoćne osobe - NOVAK, OIB 33998856511, Granešina, Sunčana 14,10000 Zagreb</item>
      <item>Đurđica Novak-Mrnjak, OIB 02702467383, Mrnjaki I. 9,10000 Zagreb</item>
      <item>Zagrebačka banka d.d., Trg bana Josipa Jelačića 10,10000 Zagreb</item>
      <item>Sberbank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33998856511</item>
      <item>, OIB 02702467383</item>
      <item>, OIB null</item>
      <item>, OIB null</item>
    </izvorni_sadrzaj>
    <derivirana_varijabla naziv="DomainObject.Predmet.SudioniciListNazivOIB_1">
      <item>, OIB 85821130368</item>
      <item>, OIB 33998856511</item>
      <item>, OIB 02702467383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St-2835/2018-7</izvorni_sadrzaj>
    <derivirana_varijabla naziv="DomainObject.PredzadnjaOdlukaIzPredmeta.Oznaka_1">St-2835/2018-7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162</properties:Words>
  <properties:Characters>777</properties:Characters>
  <properties:Lines>35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2019-05-23T07:27:00Z</dcterms:created>
  <dc:creator>Danijela Uzelac</dc:creator>
  <cp:lastModifiedBy>Katarina Franjić</cp:lastModifiedBy>
  <dcterms:modified xmlns:xsi="http://www.w3.org/2001/XMLSchema-instance" xsi:type="dcterms:W3CDTF">2019-05-23T07:28:00Z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(st-2835-18.  zaključak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