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fa01" w14:paraId="08cfa01" w:rsidRDefault="003318A5" w:rsidP="001940FB" w:rsidR="003318A5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431025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318A5" w:rsidP="00AA6BCF" w:rsidR="003318A5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3318A5" w:rsidR="003318A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3318A5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3318A5" w:rsidP="003318A5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3318A5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318A5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502F0">
        <w:rPr>
          <w:rFonts w:cs="Calibri" w:eastAsia="Arial Unicode MS" w:hAnsi="Calibri" w:ascii="Calibri"/>
          <w:kern w:val="1"/>
          <w:lang w:eastAsia="ar-SA" w:val="hr-HR"/>
        </w:rPr>
        <w:t>JOSIP BOKO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3318A5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C502F0">
        <w:rPr>
          <w:rFonts w:cs="Calibri" w:eastAsia="Arial Unicode MS" w:hAnsi="Calibri" w:ascii="Calibri"/>
          <w:kern w:val="1"/>
          <w:lang w:eastAsia="ar-SA" w:val="hr-HR"/>
        </w:rPr>
        <w:t>449.116,94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502F0">
        <w:rPr>
          <w:rFonts w:cs="Calibri" w:eastAsia="Arial Unicode MS" w:hAnsi="Calibri" w:ascii="Calibri"/>
          <w:kern w:val="1"/>
          <w:lang w:eastAsia="ar-SA" w:val="hr-HR"/>
        </w:rPr>
        <w:t>415.116,94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C502F0">
        <w:rPr>
          <w:rFonts w:cs="Calibri" w:eastAsia="Arial Unicode MS" w:hAnsi="Calibri" w:ascii="Calibri"/>
          <w:kern w:val="1"/>
          <w:lang w:eastAsia="ar-SA" w:val="hr-HR"/>
        </w:rPr>
        <w:t>34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.000,00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3318A5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3318A5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3318A5" w:rsidRPr="003318A5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3318A5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17038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70384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502F0" w:rsidP="00C502F0" w:rsidR="00AA6BCF" w:rsidRPr="00170384">
            <w:pPr>
              <w:spacing w:after="0"/>
              <w:jc w:val="both"/>
              <w:rPr>
                <w:rFonts w:cs="Calibri" w:hAnsi="Calibri" w:ascii="Calibri"/>
              </w:rPr>
            </w:pPr>
            <w:r w:rsidRPr="00170384">
              <w:rPr>
                <w:rFonts w:cs="Calibri" w:hAnsi="Calibri" w:ascii="Calibri"/>
              </w:rPr>
              <w:t>JOSIP BOKO</w:t>
            </w:r>
            <w:r w:rsidR="00F20B3B" w:rsidRPr="00170384">
              <w:rPr>
                <w:rFonts w:cs="Calibri" w:hAnsi="Calibri" w:ascii="Calibri"/>
              </w:rPr>
              <w:t xml:space="preserve">, </w:t>
            </w:r>
            <w:r w:rsidRPr="00170384">
              <w:rPr>
                <w:rFonts w:cs="Calibri" w:hAnsi="Calibri" w:ascii="Calibri"/>
              </w:rPr>
              <w:t>Primoštenska 6 b, Split</w:t>
            </w:r>
            <w:r w:rsidR="00575392" w:rsidRPr="00170384">
              <w:rPr>
                <w:rFonts w:cs="Calibri" w:hAnsi="Calibri" w:ascii="Calibri"/>
              </w:rPr>
              <w:t>,</w:t>
            </w:r>
            <w:r w:rsidR="003C5AF8" w:rsidRPr="00170384">
              <w:rPr>
                <w:rFonts w:cs="Calibri" w:hAnsi="Calibri" w:ascii="Calibri"/>
              </w:rPr>
              <w:t xml:space="preserve"> </w:t>
            </w:r>
            <w:r w:rsidR="003A5883" w:rsidRPr="00170384">
              <w:rPr>
                <w:rFonts w:cs="Calibri" w:hAnsi="Calibri" w:ascii="Calibri"/>
              </w:rPr>
              <w:t>OIB:</w:t>
            </w:r>
            <w:r w:rsidR="00E43846" w:rsidRPr="00170384">
              <w:rPr>
                <w:rFonts w:cs="Calibri" w:hAnsi="Calibri" w:ascii="Calibri"/>
              </w:rPr>
              <w:t xml:space="preserve"> </w:t>
            </w:r>
            <w:r w:rsidRPr="00170384">
              <w:rPr>
                <w:rFonts w:cs="Calibri" w:hAnsi="Calibri" w:ascii="Calibri"/>
              </w:rPr>
              <w:t>10020722804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502F0" w:rsidP="00F55BF6" w:rsidR="00AA6BCF" w:rsidRPr="00170384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70384">
              <w:rPr>
                <w:rFonts w:cs="Calibri" w:hAnsi="Calibri" w:ascii="Calibri"/>
              </w:rPr>
              <w:t>Ugovori o štednom depozitu broj 81-70-40015-8, 81-70-13016-1,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170384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C502F0" w:rsidP="00AA6BCF" w:rsidR="00AA6BCF" w:rsidRPr="0017038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70384">
              <w:rPr>
                <w:rFonts w:cs="Calibri" w:hAnsi="Calibri" w:ascii="Calibri"/>
              </w:rPr>
              <w:t>449.116,94</w:t>
            </w:r>
            <w:r w:rsidR="00783BFB" w:rsidRPr="00170384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170384">
            <w:pPr>
              <w:spacing w:after="0"/>
              <w:rPr>
                <w:rFonts w:cs="Calibri" w:hAnsi="Calibri" w:ascii="Calibri"/>
              </w:rPr>
            </w:pPr>
          </w:p>
          <w:p w:rsidRDefault="00C502F0" w:rsidP="00AA6BCF" w:rsidR="00AA6BCF" w:rsidRPr="0017038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70384">
              <w:rPr>
                <w:rFonts w:cs="Calibri" w:hAnsi="Calibri" w:ascii="Calibri"/>
              </w:rPr>
              <w:t>415.116,94</w:t>
            </w:r>
            <w:r w:rsidR="00783BFB" w:rsidRPr="00170384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170384">
            <w:pPr>
              <w:spacing w:after="0"/>
              <w:rPr>
                <w:rFonts w:cs="Calibri" w:hAnsi="Calibri" w:ascii="Calibri"/>
              </w:rPr>
            </w:pPr>
          </w:p>
          <w:p w:rsidRDefault="00C502F0" w:rsidP="00E43846" w:rsidR="00AA6BCF" w:rsidRPr="0017038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70384">
              <w:rPr>
                <w:rFonts w:cs="Calibri" w:hAnsi="Calibri" w:ascii="Calibri"/>
              </w:rPr>
              <w:t>34</w:t>
            </w:r>
            <w:r w:rsidR="00575392" w:rsidRPr="00170384">
              <w:rPr>
                <w:rFonts w:cs="Calibri" w:hAnsi="Calibri" w:ascii="Calibri"/>
              </w:rPr>
              <w:t>.000,00</w:t>
            </w:r>
            <w:r w:rsidR="00F20B3B" w:rsidRPr="00170384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733A8D" w:rsidP="00733A8D" w:rsidR="00733A8D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33A8D" w:rsidP="00733A8D" w:rsidR="00733A8D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B0CA3" w:rsidP="00733A8D" w:rsidR="00733A8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3A8D" w:rsidP="00733A8D" w:rsidR="00733A8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33A8D" w:rsidP="00733A8D" w:rsidR="00733A8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33A8D" w:rsidP="00733A8D" w:rsidR="00733A8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733A8D" w:rsidP="00733A8D" w:rsidR="00733A8D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733A8D" w:rsidP="00733A8D" w:rsidR="00733A8D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673" w:rsidR="00213673">
      <w:pPr>
        <w:spacing w:after="0"/>
      </w:pPr>
      <w:r>
        <w:separator/>
      </w:r>
    </w:p>
  </w:endnote>
  <w:endnote w:id="0" w:type="continuationSeparator">
    <w:p w:rsidRDefault="00213673" w:rsidR="0021367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0C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673" w:rsidR="00213673">
      <w:pPr>
        <w:spacing w:after="0"/>
      </w:pPr>
      <w:r>
        <w:separator/>
      </w:r>
    </w:p>
  </w:footnote>
  <w:footnote w:id="0" w:type="continuationSeparator">
    <w:p w:rsidRDefault="00213673" w:rsidR="0021367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C7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384"/>
    <w:rsid w:val="00170FBE"/>
    <w:rsid w:val="00174B6D"/>
    <w:rsid w:val="0017575B"/>
    <w:rsid w:val="00176725"/>
    <w:rsid w:val="00176757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673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8A5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6C78"/>
    <w:rsid w:val="00397D92"/>
    <w:rsid w:val="003A1190"/>
    <w:rsid w:val="003A3E02"/>
    <w:rsid w:val="003A5883"/>
    <w:rsid w:val="003A5B8C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025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3A8D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2FC2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0CA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2A6A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C7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2F0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3050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55BF6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80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C7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C77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C77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C77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80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C7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C77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C77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C77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179CAD-FB85-4C7F-95AD-D39BDF8582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1442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2018-08-23T10:40:00Z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2018-08-23T11:38:00Z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St-651/2017-189 / Podnesak - Podnesak (-189.docx)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