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9b86" w14:paraId="1299b8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5935A7">
        <w:rPr>
          <w:rFonts w:cs="Times New Roman" w:eastAsia="Times New Roman" w:hAnsi="Times New Roman" w:ascii="Times New Roman"/>
          <w:sz w:val="24"/>
          <w:szCs w:val="24"/>
          <w:lang w:eastAsia="hr-HR"/>
        </w:rPr>
        <w:t>292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D66CB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300C5">
        <w:rPr>
          <w:rFonts w:cs="Times New Roman" w:eastAsia="Times New Roman" w:hAnsi="Times New Roman" w:ascii="Times New Roman"/>
          <w:sz w:val="24"/>
          <w:szCs w:val="24"/>
          <w:lang w:eastAsia="hr-HR"/>
        </w:rPr>
        <w:t>APSOLUTNO NAJBOLJI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300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Kožarska 16,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300C5">
        <w:rPr>
          <w:rFonts w:cs="Times New Roman" w:eastAsia="Times New Roman" w:hAnsi="Times New Roman" w:ascii="Times New Roman"/>
          <w:sz w:val="24"/>
          <w:szCs w:val="24"/>
          <w:lang w:eastAsia="hr-HR"/>
        </w:rPr>
        <w:t>07134032763, dana 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APSOLUTNO NAJBOLJI d.o.o., Zagreb, Kožarska 16,</w:t>
      </w:r>
      <w:r w:rsidR="006774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07134032763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300C5">
        <w:rPr>
          <w:rFonts w:cs="Times New Roman" w:eastAsia="Times New Roman" w:hAnsi="Times New Roman" w:ascii="Times New Roman"/>
          <w:sz w:val="24"/>
          <w:szCs w:val="24"/>
          <w:lang w:eastAsia="hr-HR"/>
        </w:rPr>
        <w:t>na 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Vedran Grčić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28045499425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Dr. Ante Starčevića 15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APSOLUTNO NAJBOLJI d.o.o., Zagreb, Kožarska 16,</w:t>
      </w:r>
      <w:r w:rsidR="006774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7744E">
        <w:rPr>
          <w:rFonts w:cs="Times New Roman" w:eastAsia="Times New Roman" w:hAnsi="Times New Roman" w:ascii="Times New Roman"/>
          <w:sz w:val="24"/>
          <w:szCs w:val="24"/>
          <w:lang w:eastAsia="hr-HR"/>
        </w:rPr>
        <w:t>07134032763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00C5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18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5935A7">
      <w:rPr>
        <w:rFonts w:cs="Times New Roman" w:hAnsi="Times New Roman" w:ascii="Times New Roman"/>
        <w:sz w:val="24"/>
        <w:szCs w:val="24"/>
      </w:rPr>
      <w:t>St-4292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37CD"/>
    <w:rsid w:val="000552A9"/>
    <w:rsid w:val="0005730B"/>
    <w:rsid w:val="0006645F"/>
    <w:rsid w:val="000732B3"/>
    <w:rsid w:val="000B47BD"/>
    <w:rsid w:val="000C17CE"/>
    <w:rsid w:val="000D0F92"/>
    <w:rsid w:val="000F36D9"/>
    <w:rsid w:val="000F3BF4"/>
    <w:rsid w:val="0011340C"/>
    <w:rsid w:val="0012620F"/>
    <w:rsid w:val="001300C5"/>
    <w:rsid w:val="0015109B"/>
    <w:rsid w:val="00151870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42020"/>
    <w:rsid w:val="005935A7"/>
    <w:rsid w:val="005A2FE9"/>
    <w:rsid w:val="005D1065"/>
    <w:rsid w:val="005F049A"/>
    <w:rsid w:val="005F2D80"/>
    <w:rsid w:val="00622F4E"/>
    <w:rsid w:val="0067744E"/>
    <w:rsid w:val="00682E17"/>
    <w:rsid w:val="0068301D"/>
    <w:rsid w:val="00683462"/>
    <w:rsid w:val="006A778A"/>
    <w:rsid w:val="006B126B"/>
    <w:rsid w:val="006B7A6F"/>
    <w:rsid w:val="006C3451"/>
    <w:rsid w:val="006D0DAE"/>
    <w:rsid w:val="006D66CB"/>
    <w:rsid w:val="00707063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45F13"/>
    <w:rsid w:val="00995051"/>
    <w:rsid w:val="00997692"/>
    <w:rsid w:val="009D675B"/>
    <w:rsid w:val="009F05F6"/>
    <w:rsid w:val="009F158A"/>
    <w:rsid w:val="009F4509"/>
    <w:rsid w:val="00A121ED"/>
    <w:rsid w:val="00AC253B"/>
    <w:rsid w:val="00AC26B4"/>
    <w:rsid w:val="00AD5AA5"/>
    <w:rsid w:val="00B05646"/>
    <w:rsid w:val="00B4146F"/>
    <w:rsid w:val="00B56948"/>
    <w:rsid w:val="00B7104D"/>
    <w:rsid w:val="00B74833"/>
    <w:rsid w:val="00B8095F"/>
    <w:rsid w:val="00C0359F"/>
    <w:rsid w:val="00C12987"/>
    <w:rsid w:val="00C404E2"/>
    <w:rsid w:val="00C523A1"/>
    <w:rsid w:val="00C7657B"/>
    <w:rsid w:val="00C87A74"/>
    <w:rsid w:val="00CC6F78"/>
    <w:rsid w:val="00D10399"/>
    <w:rsid w:val="00D3180B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0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80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80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80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8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8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80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St-4292/2016</izvorni_sadrzaj>
    <derivirana_varijabla naziv="DomainObject.Predmet.OznakaBroj_1">St-4292/2016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NAJBOLJI d.o.o.</izvorni_sadrzaj>
    <derivirana_varijabla naziv="DomainObject.Predmet.ProtustrankaFormated_1">  APSOLUTNO NAJBOLJI d.o.o.</derivirana_varijabla>
  </DomainObject.Predmet.ProtustrankaFormated>
  <DomainObject.Predmet.ProtustrankaFormatedOIB>
    <izvorni_sadrzaj>  APSOLUTNO NAJBOLJI d.o.o., OIB 07134032763</izvorni_sadrzaj>
    <derivirana_varijabla naziv="DomainObject.Predmet.ProtustrankaFormatedOIB_1">  APSOLUTNO NAJBOLJI d.o.o., OIB 07134032763</derivirana_varijabla>
  </DomainObject.Predmet.ProtustrankaFormatedOIB>
  <DomainObject.Predmet.ProtustrankaFormatedWithAdress>
    <izvorni_sadrzaj> APSOLUTNO NAJBOLJI d.o.o., Kožarska 16, 10000 Zagreb</izvorni_sadrzaj>
    <derivirana_varijabla naziv="DomainObject.Predmet.ProtustrankaFormatedWithAdress_1"> APSOLUTNO NAJBOLJI d.o.o., Kožarska 16, 10000 Zagreb</derivirana_varijabla>
  </DomainObject.Predmet.ProtustrankaFormatedWithAdress>
  <DomainObject.Predmet.ProtustrankaFormatedWithAdressOIB>
    <izvorni_sadrzaj> APSOLUTNO NAJBOLJI d.o.o., OIB 07134032763, Kožarska 16, 10000 Zagreb</izvorni_sadrzaj>
    <derivirana_varijabla naziv="DomainObject.Predmet.ProtustrankaFormatedWithAdressOIB_1"> APSOLUTNO NAJBOLJI d.o.o., OIB 07134032763, Kožarska 16, 10000 Zagreb</derivirana_varijabla>
  </DomainObject.Predmet.ProtustrankaFormatedWithAdressOIB>
  <DomainObject.Predmet.ProtustrankaWithAdress>
    <izvorni_sadrzaj>APSOLUTNO NAJBOLJI d.o.o. Kožarska 16, 10000 Zagreb</izvorni_sadrzaj>
    <derivirana_varijabla naziv="DomainObject.Predmet.ProtustrankaWithAdress_1">APSOLUTNO NAJBOLJI d.o.o. Kožarska 16, 10000 Zagreb</derivirana_varijabla>
  </DomainObject.Predmet.ProtustrankaWithAdress>
  <DomainObject.Predmet.ProtustrankaWithAdressOIB>
    <izvorni_sadrzaj>APSOLUTNO NAJBOLJI d.o.o., OIB 07134032763, Kožarska 16, 10000 Zagreb</izvorni_sadrzaj>
    <derivirana_varijabla naziv="DomainObject.Predmet.ProtustrankaWithAdressOIB_1">APSOLUTNO NAJBOLJI d.o.o., OIB 07134032763, Kožarska 16, 10000 Zagreb</derivirana_varijabla>
  </DomainObject.Predmet.ProtustrankaWithAdressOIB>
  <DomainObject.Predmet.ProtustrankaNazivFormated>
    <izvorni_sadrzaj>APSOLUTNO NAJBOLJI d.o.o.</izvorni_sadrzaj>
    <derivirana_varijabla naziv="DomainObject.Predmet.ProtustrankaNazivFormated_1">APSOLUTNO NAJBOLJI d.o.o.</derivirana_varijabla>
  </DomainObject.Predmet.ProtustrankaNazivFormated>
  <DomainObject.Predmet.ProtustrankaNazivFormatedOIB>
    <izvorni_sadrzaj>APSOLUTNO NAJBOLJI d.o.o., OIB 07134032763</izvorni_sadrzaj>
    <derivirana_varijabla naziv="DomainObject.Predmet.ProtustrankaNazivFormatedOIB_1">APSOLUTNO NAJBOLJI d.o.o., OIB 07134032763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APSOLUTNO NAJBOLJI d.o.o.</item>
    </izvorni_sadrzaj>
    <derivirana_varijabla naziv="DomainObject.Predmet.ProtuStrankaListFormated_1">
      <item>APSOLUTNO NAJBOLJI d.o.o.</item>
    </derivirana_varijabla>
  </DomainObject.Predmet.ProtuStrankaListFormated>
  <DomainObject.Predmet.ProtuStrankaListFormatedOIB>
    <izvorni_sadrzaj>
      <item>APSOLUTNO NAJBOLJI d.o.o., OIB 07134032763</item>
    </izvorni_sadrzaj>
    <derivirana_varijabla naziv="DomainObject.Predmet.ProtuStrankaListFormatedOIB_1">
      <item>APSOLUTNO NAJBOLJI d.o.o., OIB 07134032763</item>
    </derivirana_varijabla>
  </DomainObject.Predmet.ProtuStrankaListFormatedOIB>
  <DomainObject.Predmet.ProtuStrankaListFormatedWithAdress>
    <izvorni_sadrzaj>
      <item>APSOLUTNO NAJBOLJI d.o.o., Kožarska 16, 10000 Zagreb</item>
    </izvorni_sadrzaj>
    <derivirana_varijabla naziv="DomainObject.Predmet.ProtuStrankaListFormatedWithAdress_1">
      <item>APSOLUTNO NAJBOLJI d.o.o., Kožarska 16, 10000 Zagreb</item>
    </derivirana_varijabla>
  </DomainObject.Predmet.ProtuStrankaListFormatedWithAdress>
  <DomainObject.Predmet.ProtuStrankaListFormatedWithAdressOIB>
    <izvorni_sadrzaj>
      <item>APSOLUTNO NAJBOLJI d.o.o., OIB 07134032763, Kožarska 16, 10000 Zagreb</item>
    </izvorni_sadrzaj>
    <derivirana_varijabla naziv="DomainObject.Predmet.ProtuStrankaListFormatedWithAdressOIB_1">
      <item>APSOLUTNO NAJBOLJI d.o.o., OIB 07134032763, Kožarska 16, 10000 Zagreb</item>
    </derivirana_varijabla>
  </DomainObject.Predmet.ProtuStrankaListFormatedWithAdressOIB>
  <DomainObject.Predmet.ProtuStrankaListNazivFormated>
    <izvorni_sadrzaj>
      <item>APSOLUTNO NAJBOLJI d.o.o.</item>
    </izvorni_sadrzaj>
    <derivirana_varijabla naziv="DomainObject.Predmet.ProtuStrankaListNazivFormated_1">
      <item>APSOLUTNO NAJBOLJI d.o.o.</item>
    </derivirana_varijabla>
  </DomainObject.Predmet.ProtuStrankaListNazivFormated>
  <DomainObject.Predmet.ProtuStrankaListNazivFormatedOIB>
    <izvorni_sadrzaj>
      <item>APSOLUTNO NAJBOLJI d.o.o., OIB 07134032763</item>
    </izvorni_sadrzaj>
    <derivirana_varijabla naziv="DomainObject.Predmet.ProtuStrankaListNazivFormatedOIB_1">
      <item>APSOLUTNO NAJBOLJI d.o.o., OIB 07134032763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Ulica Antuna Bauera 17, 10000 Zagreb</item>
    </izvorni_sadrzaj>
    <derivirana_varijabla naziv="DomainObject.Predmet.OstaliListFormatedWithAdress_1">
      <item>Mladen Marković, Ulica Antuna Bauera 17, 10000 Zagreb</item>
    </derivirana_varijabla>
  </DomainObject.Predmet.OstaliListFormatedWithAdress>
  <DomainObject.Predmet.OstaliListFormatedWithAdressOIB>
    <izvorni_sadrzaj>
      <item>Mladen Marković, OIB 05988405816, Ulica Antuna Bauera 17, 10000 Zagreb</item>
    </izvorni_sadrzaj>
    <derivirana_varijabla naziv="DomainObject.Predmet.OstaliListFormatedWithAdressOIB_1">
      <item>Mladen Marković, OIB 05988405816, Ulica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APSOLUTNO NAJBOLJI d.o.o.</izvorni_sadrzaj>
    <derivirana_varijabla naziv="DomainObject.Predmet.ProtustrankaIDrugi_1">APSOLUTNO NAJBOLJI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APSOLUTNO NAJBOLJI d.o.o., OIB 07134032763, Kožarska 16, 10000 Zagreb</izvorni_sadrzaj>
    <derivirana_varijabla naziv="DomainObject.Predmet.ProtustrankaIDrugiAdressOIB_1">APSOLUTNO NAJBOLJI d.o.o., OIB 07134032763, Kožarska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APSOLUTNO NAJBOLJI d.o.o.</item>
      <item>Mladen Marković</item>
    </izvorni_sadrzaj>
    <derivirana_varijabla naziv="DomainObject.Predmet.SudioniciListNaziv_1">
      <item>FINA Regionalni centar Zagreb</item>
      <item>APSOLUTNO NAJBOLJI d.o.o.</item>
      <item>Mladen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izvorni_sadrzaj>
    <derivirana_varijabla naziv="DomainObject.Predmet.SudioniciListAdressOIB_1">
      <item>FINA Regionalni centar Zagreb, OIB 85821130368, Trg svibanjskih žrtava 1995. br. 1,10000 Zagreb</item>
      <item>APSOLUTNO NAJBOLJI d.o.o., OIB 07134032763, Kožarska 16,10000 Zagreb</item>
      <item>Mladen Marković, OIB 05988405816, Ulica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07134032763</item>
      <item>, OIB 05988405816</item>
    </izvorni_sadrzaj>
    <derivirana_varijabla naziv="DomainObject.Predmet.SudioniciListNazivOIB_1">
      <item>, OIB 85821130368</item>
      <item>, OIB 07134032763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2495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2017-01-27T08:07:00Z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2017-01-27T08:19:00Z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