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eb50" w14:paraId="68deb50" w:rsidRDefault="004D7A3D" w:rsidP="006B2B3A" w:rsidR="006B2B3A">
      <w:pPr>
        <w:pStyle w:val="Naslov1"/>
        <w:ind w:right="-51"/>
        <w15:collapsed w:val="false"/>
      </w:pPr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4E34BE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10.07</w:t>
      </w:r>
      <w:r w:rsidR="00EF5005">
        <w:t xml:space="preserve"> 2017.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5E408B">
        <w:t xml:space="preserve"> 40</w:t>
      </w:r>
      <w:r w:rsidR="00B51907" w:rsidRPr="003511FB">
        <w:t>-</w:t>
      </w:r>
      <w:proofErr w:type="spellStart"/>
      <w:r w:rsidR="004E34BE">
        <w:t>Sp</w:t>
      </w:r>
      <w:proofErr w:type="spellEnd"/>
      <w:r w:rsidR="004E34BE">
        <w:t>-20</w:t>
      </w:r>
      <w:r w:rsidR="00EF5005">
        <w:t>/16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4E34BE">
        <w:t xml:space="preserve">Domagoj </w:t>
      </w:r>
      <w:proofErr w:type="spellStart"/>
      <w:r w:rsidR="004E34BE">
        <w:t>Greget</w:t>
      </w:r>
      <w:proofErr w:type="spellEnd"/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9C4214" w:rsidP="009C4214" w:rsidR="004D7A3D">
      <w:pPr>
        <w:rPr>
          <w:b/>
        </w:rPr>
      </w:pPr>
      <w:r>
        <w:rPr>
          <w:b/>
        </w:rPr>
        <w:t xml:space="preserve">                     </w:t>
      </w:r>
      <w:r w:rsidR="00EF5005">
        <w:rPr>
          <w:b/>
        </w:rPr>
        <w:t>za davanje izjave o ustupu u smislu čl. 71.  st. 3.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4E34BE" w:rsidP="00EF5005" w:rsidR="003511FB">
      <w:pPr>
        <w:ind w:firstLine="708" w:right="-51"/>
        <w:jc w:val="center"/>
        <w:rPr>
          <w:b/>
        </w:rPr>
      </w:pPr>
      <w:r>
        <w:t>DOMAGOJ GREGET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u gornjoj pravnoj stvari na dan </w:t>
      </w:r>
      <w:r w:rsidR="004E34BE">
        <w:rPr>
          <w:b/>
        </w:rPr>
        <w:t>10.07</w:t>
      </w:r>
      <w:r w:rsidR="00EF5005">
        <w:rPr>
          <w:b/>
        </w:rPr>
        <w:t xml:space="preserve">.2017. u </w:t>
      </w:r>
      <w:r w:rsidR="004E34BE">
        <w:rPr>
          <w:b/>
        </w:rPr>
        <w:t>10,00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CA5D89">
        <w:rPr>
          <w:b/>
        </w:rPr>
        <w:t>606/VI</w:t>
      </w:r>
      <w:r w:rsidRPr="000814D3">
        <w:rPr>
          <w:b/>
        </w:rPr>
        <w:t>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 w:rsidRPr="00BB1919">
      <w:pPr>
        <w:ind w:right="-51"/>
        <w:jc w:val="both"/>
        <w:rPr>
          <w:b/>
        </w:rPr>
      </w:pPr>
      <w:r>
        <w:rPr>
          <w:b/>
        </w:rPr>
        <w:tab/>
      </w: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4E34BE">
        <w:t>01. lipnja</w:t>
      </w:r>
      <w:bookmarkStart w:name="_GoBack" w:id="0"/>
      <w:bookmarkEnd w:id="0"/>
      <w:r w:rsidR="00EF5005">
        <w:t xml:space="preserve"> 2017.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3511FB" w:rsidR="003511FB">
      <w:pPr>
        <w:ind w:firstLine="708" w:right="-51" w:left="6372"/>
        <w:jc w:val="center"/>
      </w:pPr>
      <w:r>
        <w:t xml:space="preserve"> Sudac:  </w:t>
      </w:r>
    </w:p>
    <w:p w:rsidRDefault="00CA5D89" w:rsidP="003511FB" w:rsidR="004D7A3D">
      <w:pPr>
        <w:ind w:right="-51"/>
        <w:jc w:val="right"/>
      </w:pPr>
      <w:r>
        <w:t xml:space="preserve">Jasna Gažić Ferenčina, </w:t>
      </w:r>
      <w:r w:rsidR="004D7A3D">
        <w:t>v.</w:t>
      </w:r>
      <w:r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056D91" w:rsidP="008D687C" w:rsidR="00056D91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4E34BE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4047E"/>
    <w:rsid w:val="00964792"/>
    <w:rsid w:val="0098034A"/>
    <w:rsid w:val="00981CCC"/>
    <w:rsid w:val="009B5F0C"/>
    <w:rsid w:val="009C36FE"/>
    <w:rsid w:val="009C4214"/>
    <w:rsid w:val="009E26B2"/>
    <w:rsid w:val="00A14E15"/>
    <w:rsid w:val="00A161F7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4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3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4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3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477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2017-02-24T12:26:00Z</dcterms:created>
  <dc:creator>Microbase</dc:creator>
  <cp:lastModifiedBy>Jelena Pavić</cp:lastModifiedBy>
  <cp:lastPrinted>2017-06-01T09:56:00Z</cp:lastPrinted>
  <dcterms:modified xmlns:xsi="http://www.w3.org/2001/XMLSchema-instance" xsi:type="dcterms:W3CDTF">2017-06-01T09:56:00Z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Domagoj Greget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