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1688" w14:paraId="4141688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F508D6">
        <w:t>6</w:t>
      </w:r>
      <w:r w:rsidR="000C410B">
        <w:t>66</w:t>
      </w:r>
      <w:r w:rsidRPr="00151FF0">
        <w:t>/1</w:t>
      </w:r>
      <w:r w:rsidR="00414684">
        <w:t>6</w:t>
      </w:r>
      <w:r w:rsidRPr="00151FF0">
        <w:t>-</w:t>
      </w:r>
      <w:r w:rsidR="000C410B">
        <w:t>33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FD58A1" w:rsidP="00A577B6" w:rsidR="00A577B6">
      <w:pPr>
        <w:ind w:firstLine="720"/>
        <w:jc w:val="both"/>
      </w:pPr>
      <w:r w:rsidRPr="00F220A9">
        <w:t xml:space="preserve">Trgovački sud u Osijeku, po sucu mr. sc. Tihomiru Kovačević, kao stečajnom sucu, </w:t>
      </w:r>
      <w:r w:rsidR="007302D7">
        <w:t>u</w:t>
      </w:r>
      <w:r w:rsidRPr="00F220A9">
        <w:t xml:space="preserve"> stečajno</w:t>
      </w:r>
      <w:r w:rsidR="007302D7">
        <w:t>m</w:t>
      </w:r>
      <w:r w:rsidRPr="00F220A9">
        <w:t xml:space="preserve"> postupk</w:t>
      </w:r>
      <w:r w:rsidR="007302D7">
        <w:t>u</w:t>
      </w:r>
      <w:r w:rsidR="00F508D6">
        <w:t xml:space="preserve"> nad dužnikom </w:t>
      </w:r>
      <w:r w:rsidR="000C410B" w:rsidRPr="000C410B">
        <w:t>MILEUSNIĆ jednostavno društvo s ograničenom odgovornošću za trgovinu i usluge, Beli Manastir, Augusta Cesarca 63, MBS 030133039, OIB 60543792354</w:t>
      </w:r>
      <w:r w:rsidR="00A577B6" w:rsidRPr="000B1DB2">
        <w:t xml:space="preserve">, dana </w:t>
      </w:r>
      <w:r w:rsidR="00F508D6">
        <w:t>31</w:t>
      </w:r>
      <w:r w:rsidR="00A577B6">
        <w:t>.</w:t>
      </w:r>
      <w:r w:rsidR="00A577B6" w:rsidRPr="000B1DB2">
        <w:t xml:space="preserve"> </w:t>
      </w:r>
      <w:r w:rsidR="00F508D6">
        <w:t>listopad</w:t>
      </w:r>
      <w:r w:rsidR="00A577B6">
        <w:t>a</w:t>
      </w:r>
      <w:r w:rsidR="00A577B6" w:rsidRPr="000B1DB2">
        <w:t xml:space="preserve"> 201</w:t>
      </w:r>
      <w:r w:rsidR="00A577B6">
        <w:t>7</w:t>
      </w:r>
      <w:r w:rsidR="00A577B6"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0C410B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D35A57" w:rsidRPr="00D35A57">
        <w:t>Marko Tominac, Vinkovci, V. Nazora 3, OIB 98361792494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0C410B" w:rsidRPr="000C410B">
        <w:t>MILEUSNIĆ jednostavno društvo s ograničenom odgovornošću za trgovinu i usluge, Beli Manastir, Augusta Cesarca 63, MBS 030133039, OIB 60543792354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5D4B25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5D4B25">
        <w:t xml:space="preserve">iz </w:t>
      </w:r>
      <w:r w:rsidR="005D4B25" w:rsidRPr="005D4B25">
        <w:t>Fond</w:t>
      </w:r>
      <w:r w:rsidR="005D4B25">
        <w:t>a</w:t>
      </w:r>
      <w:r w:rsidR="005D4B25" w:rsidRPr="005D4B25">
        <w:t xml:space="preserve"> 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4E714C">
        <w:t>koji će dostaviti u roku od 8 dana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4E714C">
        <w:t>6</w:t>
      </w:r>
      <w:r w:rsidR="000C410B">
        <w:t>66</w:t>
      </w:r>
      <w:r w:rsidR="009B0F1B">
        <w:t>/</w:t>
      </w:r>
      <w:r w:rsidR="00FE5A6E">
        <w:t>1</w:t>
      </w:r>
      <w:r w:rsidR="00AF3B44">
        <w:t>6</w:t>
      </w:r>
      <w:r w:rsidR="009B0F1B">
        <w:t>-</w:t>
      </w:r>
      <w:r w:rsidR="004E714C">
        <w:t>9</w:t>
      </w:r>
      <w:r w:rsidR="009B0F1B">
        <w:t xml:space="preserve"> od </w:t>
      </w:r>
      <w:r w:rsidR="005D46B1">
        <w:t>2</w:t>
      </w:r>
      <w:r w:rsidR="000C410B">
        <w:t>1</w:t>
      </w:r>
      <w:r w:rsidR="009B0F1B">
        <w:t>.</w:t>
      </w:r>
      <w:r w:rsidR="005D46B1">
        <w:t>0</w:t>
      </w:r>
      <w:r w:rsidR="006166F5">
        <w:t>4</w:t>
      </w:r>
      <w:r w:rsidR="009B0F1B">
        <w:t>.20</w:t>
      </w:r>
      <w:r w:rsidR="00FE5A6E">
        <w:t>1</w:t>
      </w:r>
      <w:r w:rsidR="009864D7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6166F5">
        <w:t>Marko Tominac iz Vinkovaca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782F39">
        <w:lastRenderedPageBreak/>
        <w:t>3</w:t>
      </w:r>
      <w:r w:rsidR="006166F5">
        <w:t>0</w:t>
      </w:r>
      <w:r w:rsidR="00D23353">
        <w:t>.</w:t>
      </w:r>
      <w:r w:rsidR="006166F5">
        <w:t>1</w:t>
      </w:r>
      <w:r w:rsidR="005D46B1">
        <w:t>0</w:t>
      </w:r>
      <w:r w:rsidR="00D23353">
        <w:t>.201</w:t>
      </w:r>
      <w:r w:rsidR="005D46B1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6166F5" w:rsidRPr="006166F5">
        <w:t xml:space="preserve">31. listopada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6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FD58A1" w:rsidRPr="00FD58A1">
      <w:t>14 St-</w:t>
    </w:r>
    <w:r w:rsidR="000C410B" w:rsidRPr="000C410B">
      <w:t>666/16-33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410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E714C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166F5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A004C6"/>
    <w:rsid w:val="00A126F0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2646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35A57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08D6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2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64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64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64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64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2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64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64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64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64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27. veljače 2017.</izvorni_sadrzaj>
    <derivirana_varijabla naziv="DomainObject.Predmet.DatumArhiviranja_1">27. veljače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2016.</izvorni_sadrzaj>
    <derivirana_varijabla naziv="DomainObject.Predmet.DatumRjesavanja_1">11. srpnja 2016.</derivirana_varijabla>
  </DomainObject.Predmet.DatumRjesavanja>
  <DomainObject.Predmet.DatumRokaCuvanja>
    <izvorni_sadrzaj>27. veljače 2027.</izvorni_sadrzaj>
    <derivirana_varijabla naziv="DomainObject.Predmet.DatumRokaCuvanja_1">27. veljače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veljače 2017.</izvorni_sadrzaj>
    <derivirana_varijabla naziv="DomainObject.Predmet.DatumZatvaranja_1">27.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hr.ibm.icms.common.model.sluzbeneosobe.Referada@69c669c6[id=5784, dbStatus=null, naziv=14. Referada, oznaka=null, sudac=null] &lt;-hr.ibm.icms.common.model.sluzbeneosobe.Referada@69c669c6[status dodjele: =false]</izvorni_sadrzaj>
    <derivirana_varijabla naziv="DomainObject.Predmet.MjestoCuvanja_1">hr.ibm.icms.common.model.sluzbeneosobe.Referada@69c669c6[id=5784, dbStatus=null, naziv=14. Referada, oznaka=null, sudac=null] &lt;-hr.ibm.icms.common.model.sluzbeneosobe.Referada@69c669c6[status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St-666/2016</izvorni_sadrzaj>
    <derivirana_varijabla naziv="DomainObject.Predmet.OznakaBroj_1">St-666/2016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Tt-16/7477-2</izvorni_sadrzaj>
    <derivirana_varijabla naziv="DomainObject.Predmet.PrimjedbaSuca_1">subjekt brisan rješenjem Tt-16/7477-2</derivirana_varijabla>
  </DomainObject.Predmet.PrimjedbaSuca>
  <DomainObject.Predmet.ProtustrankaFormated>
    <izvorni_sadrzaj>  MILEUSNIĆ jednostavno društvo s ograničenom odgovornošću za trgovinu i usluge</izvorni_sadrzaj>
    <derivirana_varijabla naziv="DomainObject.Predmet.ProtustrankaFormated_1">  MILEUSNIĆ jednostavno društvo s ograničenom odgovornošću za trgovinu i usluge</derivirana_varijabla>
  </DomainObject.Predmet.ProtustrankaFormated>
  <DomainObject.Predmet.ProtustrankaFormatedOIB>
    <izvorni_sadrzaj>  MILEUSNIĆ jednostavno društvo s ograničenom odgovornošću za trgovinu i usluge, OIB 60543792354</izvorni_sadrzaj>
    <derivirana_varijabla naziv="DomainObject.Predmet.ProtustrankaFormatedOIB_1">  MILEUSNIĆ jednostavno društvo s ograničenom odgovornošću za trgovinu i usluge, OIB 60543792354</derivirana_varijabla>
  </DomainObject.Predmet.ProtustrankaFormatedOIB>
  <DomainObject.Predmet.ProtustrankaFormatedWithAdress>
    <izvorni_sadrzaj> MILEUSNIĆ jednostavno društvo s ograničenom odgovornošću za trgovinu i usluge, Augusta Cesarca 63 , 31300 Beli Manastir</izvorni_sadrzaj>
    <derivirana_varijabla naziv="DomainObject.Predmet.ProtustrankaFormatedWithAdress_1"> MILEUSNIĆ jednostavno društvo s ograničenom odgovornošću za trgovinu i usluge, Augusta Cesarca 63 , 31300 Beli Manastir</derivirana_varijabla>
  </DomainObject.Predmet.ProtustrankaFormatedWithAdress>
  <DomainObject.Predmet.ProtustrankaFormatedWithAdressOIB>
    <izvorni_sadrzaj> MILEUSNIĆ jednostavno društvo s ograničenom odgovornošću za trgovinu i usluge, OIB 60543792354, Augusta Cesarca 63 , 31300 Beli Manastir</izvorni_sadrzaj>
    <derivirana_varijabla naziv="DomainObject.Predmet.ProtustrankaFormatedWithAdressOIB_1"> MILEUSNIĆ jednostavno društvo s ograničenom odgovornošću za trgovinu i usluge, OIB 60543792354, Augusta Cesarca 63 , 31300 Beli Manastir</derivirana_varijabla>
  </DomainObject.Predmet.ProtustrankaFormatedWithAdressOIB>
  <DomainObject.Predmet.ProtustrankaWithAdress>
    <izvorni_sadrzaj>MILEUSNIĆ jednostavno društvo s ograničenom odgovornošću za trgovinu i usluge Augusta Cesarca 63 , 31300 Beli Manastir</izvorni_sadrzaj>
    <derivirana_varijabla naziv="DomainObject.Predmet.ProtustrankaWithAdress_1">MILEUSNIĆ jednostavno društvo s ograničenom odgovornošću za trgovinu i usluge Augusta Cesarca 63 , 31300 Beli Manastir</derivirana_varijabla>
  </DomainObject.Predmet.ProtustrankaWithAdress>
  <DomainObject.Predmet.ProtustrankaWithAdressOIB>
    <izvorni_sadrzaj>MILEUSNIĆ jednostavno društvo s ograničenom odgovornošću za trgovinu i usluge, OIB 60543792354, Augusta Cesarca 63 , 31300 Beli Manastir</izvorni_sadrzaj>
    <derivirana_varijabla naziv="DomainObject.Predmet.ProtustrankaWithAdressOIB_1">MILEUSNIĆ jednostavno društvo s ograničenom odgovornošću za trgovinu i usluge, OIB 60543792354, Augusta Cesarca 63 , 31300 Beli Manastir</derivirana_varijabla>
  </DomainObject.Predmet.ProtustrankaWithAdressOIB>
  <DomainObject.Predmet.ProtustrankaNazivFormated>
    <izvorni_sadrzaj>MILEUSNIĆ jednostavno društvo s ograničenom odgovornošću za trgovinu i usluge</izvorni_sadrzaj>
    <derivirana_varijabla naziv="DomainObject.Predmet.ProtustrankaNazivFormated_1">MILEUSNIĆ jednostavno društvo s ograničenom odgovornošću za trgovinu i usluge</derivirana_varijabla>
  </DomainObject.Predmet.ProtustrankaNazivFormated>
  <DomainObject.Predmet.ProtustrankaNazivFormatedOIB>
    <izvorni_sadrzaj>MILEUSNIĆ jednostavno društvo s ograničenom odgovornošću za trgovinu i usluge, OIB 60543792354</izvorni_sadrzaj>
    <derivirana_varijabla naziv="DomainObject.Predmet.ProtustrankaNazivFormatedOIB_1">MILEUSNIĆ jednostavno društvo s ograničenom odgovornošću za trgovinu i usluge, OIB 60543792354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MILEUSNIĆ jednostavno društvo s ograničenom odgovornošću za trgovinu i usluge</item>
    </izvorni_sadrzaj>
    <derivirana_varijabla naziv="DomainObject.Predmet.ProtuStrankaListFormated_1">
      <item>MILEUSNIĆ jednostavno društvo s ograničenom odgovornošću za trgovinu i usluge</item>
    </derivirana_varijabla>
  </DomainObject.Predmet.ProtuStrankaListFormated>
  <DomainObject.Predmet.ProtuStrankaListFormatedOIB>
    <izvorni_sadrzaj>
      <item>MILEUSNIĆ jednostavno društvo s ograničenom odgovornošću za trgovinu i usluge, OIB 60543792354</item>
    </izvorni_sadrzaj>
    <derivirana_varijabla naziv="DomainObject.Predmet.ProtuStrankaListFormatedOIB_1">
      <item>MILEUSNIĆ jednostavno društvo s ograničenom odgovornošću za trgovinu i usluge, OIB 60543792354</item>
    </derivirana_varijabla>
  </DomainObject.Predmet.ProtuStrankaListFormatedOIB>
  <DomainObject.Predmet.ProtuStrankaListFormatedWithAdress>
    <izvorni_sadrzaj>
      <item>MILEUSNIĆ jednostavno društvo s ograničenom odgovornošću za trgovinu i usluge, Augusta Cesarca 63 , 31300 Beli Manastir</item>
    </izvorni_sadrzaj>
    <derivirana_varijabla naziv="DomainObject.Predmet.ProtuStrankaListFormatedWithAdress_1">
      <item>MILEUSNIĆ jednostavno društvo s ograničenom odgovornošću za trgovinu i usluge, Augusta Cesarca 63 , 31300 Beli Manastir</item>
    </derivirana_varijabla>
  </DomainObject.Predmet.ProtuStrankaListFormatedWithAdress>
  <DomainObject.Predmet.ProtuStrankaListFormatedWithAdressOIB>
    <izvorni_sadrzaj>
      <item>MILEUSNIĆ jednostavno društvo s ograničenom odgovornošću za trgovinu i usluge, OIB 60543792354, Augusta Cesarca 63 , 31300 Beli Manastir</item>
    </izvorni_sadrzaj>
    <derivirana_varijabla naziv="DomainObject.Predmet.ProtuStrankaListFormatedWithAdressOIB_1">
      <item>MILEUSNIĆ jednostavno društvo s ograničenom odgovornošću za trgovinu i usluge, OIB 60543792354, Augusta Cesarca 63 , 31300 Beli Manastir</item>
    </derivirana_varijabla>
  </DomainObject.Predmet.ProtuStrankaListFormatedWithAdressOIB>
  <DomainObject.Predmet.ProtuStrankaListNazivFormated>
    <izvorni_sadrzaj>
      <item>MILEUSNIĆ jednostavno društvo s ograničenom odgovornošću za trgovinu i usluge</item>
    </izvorni_sadrzaj>
    <derivirana_varijabla naziv="DomainObject.Predmet.ProtuStrankaListNazivFormated_1">
      <item>MILEUSNIĆ jednostavno društvo s ograničenom odgovornošću za trgovinu i usluge</item>
    </derivirana_varijabla>
  </DomainObject.Predmet.ProtuStrankaListNazivFormated>
  <DomainObject.Predmet.ProtuStrankaListNazivFormatedOIB>
    <izvorni_sadrzaj>
      <item>MILEUSNIĆ jednostavno društvo s ograničenom odgovornošću za trgovinu i usluge, OIB 60543792354</item>
    </izvorni_sadrzaj>
    <derivirana_varijabla naziv="DomainObject.Predmet.ProtuStrankaListNazivFormatedOIB_1">
      <item>MILEUSNIĆ jednostavno društvo s ograničenom odgovornošću za trgovinu i usluge, OIB 60543792354</item>
    </derivirana_varijabla>
  </DomainObject.Predmet.ProtuStrankaListNazivFormatedOIB>
  <DomainObject.Predmet.OstaliListFormated>
    <izvorni_sadrzaj>
      <item>Marko Tominac</item>
      <item>ŽDO GUO Osijek</item>
      <item>Bojan Mileusnić</item>
    </izvorni_sadrzaj>
    <derivirana_varijabla naziv="DomainObject.Predmet.OstaliListFormated_1">
      <item>Marko Tominac</item>
      <item>ŽDO GUO Osijek</item>
      <item>Bojan Mileusnić</item>
    </derivirana_varijabla>
  </DomainObject.Predmet.OstaliListFormated>
  <DomainObject.Predmet.OstaliListFormatedOIB>
    <izvorni_sadrzaj>
      <item>Marko Tominac, OIB 98361792494</item>
      <item>ŽDO GUO Osijek</item>
      <item>Bojan Mileusnić, OIB 30907057226</item>
    </izvorni_sadrzaj>
    <derivirana_varijabla naziv="DomainObject.Predmet.OstaliListFormatedOIB_1">
      <item>Marko Tominac, OIB 98361792494</item>
      <item>ŽDO GUO Osijek</item>
      <item>Bojan Mileusnić, OIB 30907057226</item>
    </derivirana_varijabla>
  </DomainObject.Predmet.OstaliListFormatedOIB>
  <DomainObject.Predmet.OstaliListFormatedWithAdress>
    <izvorni_sadrzaj>
      <item>Marko Tominac, V. Nazora 3, 32100 Vinkovci</item>
      <item>ŽDO GUO Osijek</item>
      <item>Bojan Mileusnić, A. Cesarca 63, 31300 Beli Manastir</item>
    </izvorni_sadrzaj>
    <derivirana_varijabla naziv="DomainObject.Predmet.OstaliListFormatedWithAdress_1">
      <item>Marko Tominac, V. Nazora 3, 32100 Vinkovci</item>
      <item>ŽDO GUO Osijek</item>
      <item>Bojan Mileusnić, A. Cesarca 63, 31300 Beli Manastir</item>
    </derivirana_varijabla>
  </DomainObject.Predmet.OstaliListFormatedWithAdress>
  <DomainObject.Predmet.OstaliListFormatedWithAdressOIB>
    <izvorni_sadrzaj>
      <item>Marko Tominac, OIB 98361792494, V. Nazora 3, 32100 Vinkovci</item>
      <item>ŽDO GUO Osijek</item>
      <item>Bojan Mileusnić, OIB 30907057226, A. Cesarca 63, 31300 Beli Manastir</item>
    </izvorni_sadrzaj>
    <derivirana_varijabla naziv="DomainObject.Predmet.OstaliListFormatedWithAdressOIB_1">
      <item>Marko Tominac, OIB 98361792494, V. Nazora 3, 32100 Vinkovci</item>
      <item>ŽDO GUO Osijek</item>
      <item>Bojan Mileusnić, OIB 30907057226, A. Cesarca 63, 31300 Beli Manastir</item>
    </derivirana_varijabla>
  </DomainObject.Predmet.OstaliListFormatedWithAdressOIB>
  <DomainObject.Predmet.OstaliListNazivFormated>
    <izvorni_sadrzaj>
      <item>Marko Tominac</item>
      <item>ŽDO GUO Osijek</item>
      <item>Bojan Mileusnić</item>
    </izvorni_sadrzaj>
    <derivirana_varijabla naziv="DomainObject.Predmet.OstaliListNazivFormated_1">
      <item>Marko Tominac</item>
      <item>ŽDO GUO Osijek</item>
      <item>Bojan Mileusnić</item>
    </derivirana_varijabla>
  </DomainObject.Predmet.OstaliListNazivFormated>
  <DomainObject.Predmet.OstaliListNazivFormatedOIB>
    <izvorni_sadrzaj>
      <item>Marko Tominac, OIB 98361792494</item>
      <item>ŽDO GUO Osijek</item>
      <item>Bojan Mileusnić, OIB 30907057226</item>
    </izvorni_sadrzaj>
    <derivirana_varijabla naziv="DomainObject.Predmet.OstaliListNazivFormatedOIB_1">
      <item>Marko Tominac, OIB 98361792494</item>
      <item>ŽDO GUO Osijek</item>
      <item>Bojan Mileusnić, OIB 30907057226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MILEUSNIĆ jednostavno društvo s ograničenom odgovornošću za trgovinu i usluge</izvorni_sadrzaj>
    <derivirana_varijabla naziv="DomainObject.Predmet.ProtustrankaIDrugi_1">MILEUSNIĆ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MILEUSNIĆ jednostavno društvo s ograničenom odgovornošću za trgovinu i usluge, OIB 60543792354, Augusta Cesarca 63 , 31300 Beli Manastir</izvorni_sadrzaj>
    <derivirana_varijabla naziv="DomainObject.Predmet.ProtustrankaIDrugiAdressOIB_1">MILEUSNIĆ jednostavno društvo s ograničenom odgovornošću za trgovinu i usluge, OIB 60543792354, Augusta Cesarca 63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srpnja 2016.</izvorni_sadrzaj>
    <derivirana_varijabla naziv="DomainObject.Predmet.OdlukaRjesenje.DatumDonosenjaOdluke_1">11. srpnja 2016.</derivirana_varijabla>
  </DomainObject.Predmet.OdlukaRjesenje.DatumDonosenjaOdluke>
  <DomainObject.Predmet.OdlukaRjesenje.DatumPravomocnosti>
    <izvorni_sadrzaj>26. rujna 2016.</izvorni_sadrzaj>
    <derivirana_varijabla naziv="DomainObject.Predmet.OdlukaRjesenje.DatumPravomocnosti_1">26. rujna 2016.</derivirana_varijabla>
  </DomainObject.Predmet.OdlukaRjesenje.DatumPravomocnosti>
  <DomainObject.Predmet.OdlukaRjesenje.Oznaka>
    <izvorni_sadrzaj>St-666/2016-18</izvorni_sadrzaj>
    <derivirana_varijabla naziv="DomainObject.Predmet.OdlukaRjesenje.Oznaka_1">St-666/2016-18</derivirana_varijabla>
  </DomainObject.Predmet.OdlukaRjesenje.Oznaka>
  <DomainObject.Predmet.SudioniciListNaziv>
    <izvorni_sadrzaj>
      <item>FINA RC OSIJEK</item>
      <item>MILEUSNIĆ jednostavno društvo s ograničenom odgovornošću za trgovinu i usluge</item>
      <item>Marko Tominac</item>
      <item>ŽDO GUO Osijek</item>
      <item>Bojan Mileusnić</item>
    </izvorni_sadrzaj>
    <derivirana_varijabla naziv="DomainObject.Predmet.SudioniciListNaziv_1">
      <item>FINA RC OSIJEK</item>
      <item>MILEUSNIĆ jednostavno društvo s ograničenom odgovornošću za trgovinu i usluge</item>
      <item>Marko Tominac</item>
      <item>ŽDO GUO Osijek</item>
      <item>Bojan Mileusnić</item>
    </derivirana_varijabla>
  </DomainObject.Predmet.SudioniciListNaziv>
  <DomainObject.Predmet.SudioniciListAdressOIB>
    <izvorni_sadrzaj>
      <item>FINA RC OSIJEK, OIB 85821130368</item>
      <item>MILEUSNIĆ jednostavno društvo s ograničenom odgovornošću za trgovinu i usluge, OIB 60543792354, Augusta Cesarca 63 ,31300 Beli Manastir</item>
      <item>Marko Tominac, OIB 98361792494, V. Nazora 3,32100 Vinkovci</item>
      <item>ŽDO GUO Osijek</item>
      <item>Bojan Mileusnić, OIB 30907057226, A. Cesarca 63,31300 Beli Manastir</item>
    </izvorni_sadrzaj>
    <derivirana_varijabla naziv="DomainObject.Predmet.SudioniciListAdressOIB_1">
      <item>FINA RC OSIJEK, OIB 85821130368</item>
      <item>MILEUSNIĆ jednostavno društvo s ograničenom odgovornošću za trgovinu i usluge, OIB 60543792354, Augusta Cesarca 63 ,31300 Beli Manastir</item>
      <item>Marko Tominac, OIB 98361792494, V. Nazora 3,32100 Vinkovci</item>
      <item>ŽDO GUO Osijek</item>
      <item>Bojan Mileusnić, OIB 30907057226, A. Cesarca 63,31300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60543792354</item>
      <item>, OIB 98361792494</item>
      <item>, OIB null</item>
      <item>, OIB 30907057226</item>
    </izvorni_sadrzaj>
    <derivirana_varijabla naziv="DomainObject.Predmet.SudioniciListNazivOIB_1">
      <item>, OIB 85821130368</item>
      <item>, OIB 60543792354</item>
      <item>, OIB 98361792494</item>
      <item>, OIB null</item>
      <item>, OIB 30907057226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412</properties:Words>
  <properties:Characters>2277</properties:Characters>
  <properties:Lines>69</properties:Lines>
  <properties:Paragraphs>21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2017-03-24T08:29:00Z</cp:lastPrinted>
  <dcterms:modified xmlns:xsi="http://www.w3.org/2001/XMLSchema-instance" xsi:type="dcterms:W3CDTF">2017-10-31T10:41:00Z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