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a7fe" w14:paraId="134a7fe" w:rsidRDefault="00697EB9" w:rsidP="005F0C29" w:rsidR="005F0C29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C29">
        <w:t xml:space="preserve"> 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B509E5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BC4E18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</w:t>
      </w:r>
      <w:r w:rsidR="00F72B5D">
        <w:rPr>
          <w:sz w:val="24"/>
        </w:rPr>
        <w:t xml:space="preserve">               </w:t>
      </w:r>
      <w:r w:rsidR="00077152">
        <w:rPr>
          <w:sz w:val="24"/>
        </w:rPr>
        <w:t xml:space="preserve"> </w:t>
      </w:r>
      <w:r w:rsidR="009A2D35" w:rsidRPr="00AA771C">
        <w:rPr>
          <w:sz w:val="24"/>
        </w:rPr>
        <w:t xml:space="preserve">Broj: </w:t>
      </w:r>
      <w:r w:rsidR="003E039F">
        <w:rPr>
          <w:sz w:val="24"/>
        </w:rPr>
        <w:t>1/</w:t>
      </w:r>
      <w:r w:rsidR="009A2D35" w:rsidRPr="00AA771C">
        <w:rPr>
          <w:sz w:val="24"/>
        </w:rPr>
        <w:t>St-</w:t>
      </w:r>
      <w:r w:rsidR="00C155C2">
        <w:rPr>
          <w:sz w:val="24"/>
        </w:rPr>
        <w:t>464/2011-41</w:t>
      </w:r>
    </w:p>
    <w:p w:rsidRDefault="006C08B8" w:rsidR="006C08B8">
      <w:pPr>
        <w:rPr>
          <w:sz w:val="24"/>
        </w:rPr>
      </w:pPr>
    </w:p>
    <w:p w:rsidRDefault="006C08B8" w:rsidR="006C08B8" w:rsidRPr="00AA771C">
      <w:pPr>
        <w:rPr>
          <w:sz w:val="24"/>
        </w:rPr>
      </w:pPr>
    </w:p>
    <w:p w:rsidRDefault="00BC4E18" w:rsidP="00943447" w:rsidR="00222939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BC4E18" w:rsidP="00957DB9" w:rsidR="00943447" w:rsidRPr="00AA771C">
      <w:pPr>
        <w:jc w:val="center"/>
        <w:rPr>
          <w:sz w:val="24"/>
        </w:rPr>
      </w:pPr>
      <w:r w:rsidRPr="00AA771C">
        <w:rPr>
          <w:sz w:val="24"/>
        </w:rPr>
        <w:t xml:space="preserve">na ročište za diobu </w:t>
      </w:r>
      <w:proofErr w:type="spellStart"/>
      <w:r w:rsidRPr="00AA771C">
        <w:rPr>
          <w:sz w:val="24"/>
        </w:rPr>
        <w:t>kupovnine</w:t>
      </w:r>
      <w:proofErr w:type="spellEnd"/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5F0C29" w:rsidR="000434E9">
      <w:pPr>
        <w:ind w:firstLine="720"/>
        <w:jc w:val="both"/>
        <w:rPr>
          <w:sz w:val="24"/>
        </w:rPr>
      </w:pPr>
      <w:r>
        <w:rPr>
          <w:sz w:val="24"/>
        </w:rPr>
        <w:t>U steča</w:t>
      </w:r>
      <w:r w:rsidR="005F612B">
        <w:rPr>
          <w:sz w:val="24"/>
        </w:rPr>
        <w:t xml:space="preserve">jnom </w:t>
      </w:r>
      <w:r w:rsidR="00C155C2">
        <w:rPr>
          <w:sz w:val="24"/>
        </w:rPr>
        <w:t>postupku radi naknadne diobe stečajne mase iza</w:t>
      </w:r>
      <w:r w:rsidR="005F612B">
        <w:rPr>
          <w:sz w:val="24"/>
        </w:rPr>
        <w:t xml:space="preserve"> </w:t>
      </w:r>
      <w:r w:rsidR="00C155C2" w:rsidRPr="00C155C2">
        <w:rPr>
          <w:b/>
          <w:sz w:val="24"/>
        </w:rPr>
        <w:t xml:space="preserve">POLJOPRIVREDNA ZADRUGA SLAVONSKI ŠAMAC u stečaju, sa sjedištem u Piškorevcima, Zagrebačka 8a, OIB 64252345732, nastala iza subjekta POLJOPRIVREDNA ZADRUGA SLAVONSKI ŠAMAC u stečaju, </w:t>
      </w:r>
      <w:proofErr w:type="spellStart"/>
      <w:r w:rsidR="00C155C2" w:rsidRPr="00C155C2">
        <w:rPr>
          <w:b/>
          <w:sz w:val="24"/>
        </w:rPr>
        <w:t>Kruševica</w:t>
      </w:r>
      <w:proofErr w:type="spellEnd"/>
      <w:r w:rsidR="00C155C2" w:rsidRPr="00C155C2">
        <w:rPr>
          <w:b/>
          <w:sz w:val="24"/>
        </w:rPr>
        <w:t xml:space="preserve">, </w:t>
      </w:r>
      <w:proofErr w:type="spellStart"/>
      <w:r w:rsidR="00C155C2" w:rsidRPr="00C155C2">
        <w:rPr>
          <w:b/>
          <w:sz w:val="24"/>
        </w:rPr>
        <w:t>Lj.Gaja</w:t>
      </w:r>
      <w:proofErr w:type="spellEnd"/>
      <w:r w:rsidR="00C155C2" w:rsidRPr="00C155C2">
        <w:rPr>
          <w:b/>
          <w:sz w:val="24"/>
        </w:rPr>
        <w:t xml:space="preserve"> 88, OIB 30124278016</w:t>
      </w:r>
      <w:r w:rsidR="003E039F" w:rsidRPr="00C155C2">
        <w:rPr>
          <w:b/>
          <w:sz w:val="24"/>
        </w:rPr>
        <w:t>,</w:t>
      </w:r>
      <w:r w:rsidR="004270C6">
        <w:rPr>
          <w:sz w:val="24"/>
        </w:rPr>
        <w:t xml:space="preserve"> </w:t>
      </w:r>
      <w:r>
        <w:rPr>
          <w:sz w:val="24"/>
        </w:rPr>
        <w:t>p</w:t>
      </w:r>
      <w:r w:rsidR="00BC4E18">
        <w:rPr>
          <w:sz w:val="24"/>
        </w:rPr>
        <w:t xml:space="preserve">ozivate se na ročište za diobu </w:t>
      </w:r>
      <w:proofErr w:type="spellStart"/>
      <w:r w:rsidR="00BC4E18">
        <w:rPr>
          <w:sz w:val="24"/>
        </w:rPr>
        <w:t>kupovnine</w:t>
      </w:r>
      <w:proofErr w:type="spellEnd"/>
      <w:r w:rsidR="00BC4E18">
        <w:rPr>
          <w:sz w:val="24"/>
        </w:rPr>
        <w:t xml:space="preserve"> </w:t>
      </w:r>
      <w:r w:rsidR="00C155C2">
        <w:rPr>
          <w:sz w:val="24"/>
        </w:rPr>
        <w:t>za prodane</w:t>
      </w:r>
      <w:r w:rsidR="00B119E9">
        <w:rPr>
          <w:sz w:val="24"/>
        </w:rPr>
        <w:t xml:space="preserve"> nekretnin</w:t>
      </w:r>
      <w:r w:rsidR="00C155C2">
        <w:rPr>
          <w:sz w:val="24"/>
        </w:rPr>
        <w:t>e</w:t>
      </w:r>
      <w:r w:rsidR="00B119E9">
        <w:rPr>
          <w:sz w:val="24"/>
        </w:rPr>
        <w:t xml:space="preserve"> stečajnog dužnika </w:t>
      </w:r>
      <w:r w:rsidR="00C155C2">
        <w:rPr>
          <w:sz w:val="24"/>
        </w:rPr>
        <w:t>upisane</w:t>
      </w:r>
      <w:r w:rsidR="00302435">
        <w:rPr>
          <w:sz w:val="24"/>
        </w:rPr>
        <w:t xml:space="preserve"> u </w:t>
      </w:r>
      <w:proofErr w:type="spellStart"/>
      <w:r w:rsidR="00302435">
        <w:rPr>
          <w:sz w:val="24"/>
        </w:rPr>
        <w:t>zk.ul</w:t>
      </w:r>
      <w:proofErr w:type="spellEnd"/>
      <w:r w:rsidR="00302435">
        <w:rPr>
          <w:sz w:val="24"/>
        </w:rPr>
        <w:t xml:space="preserve">. </w:t>
      </w:r>
      <w:r w:rsidR="000434E9">
        <w:rPr>
          <w:sz w:val="24"/>
        </w:rPr>
        <w:t>798</w:t>
      </w:r>
      <w:r w:rsidR="00123E4E">
        <w:rPr>
          <w:sz w:val="24"/>
        </w:rPr>
        <w:t xml:space="preserve"> </w:t>
      </w:r>
      <w:proofErr w:type="spellStart"/>
      <w:r w:rsidR="00F834DA">
        <w:rPr>
          <w:sz w:val="24"/>
        </w:rPr>
        <w:t>k.o</w:t>
      </w:r>
      <w:proofErr w:type="spellEnd"/>
      <w:r w:rsidR="00F834DA">
        <w:rPr>
          <w:sz w:val="24"/>
        </w:rPr>
        <w:t xml:space="preserve"> </w:t>
      </w:r>
      <w:proofErr w:type="spellStart"/>
      <w:r w:rsidR="000434E9">
        <w:rPr>
          <w:sz w:val="24"/>
        </w:rPr>
        <w:t>Kruševica</w:t>
      </w:r>
      <w:proofErr w:type="spellEnd"/>
      <w:r w:rsidR="000434E9">
        <w:rPr>
          <w:sz w:val="24"/>
        </w:rPr>
        <w:t>, a koje čine:</w:t>
      </w:r>
    </w:p>
    <w:p w:rsidRDefault="000434E9" w:rsidP="005F0C29" w:rsidR="000434E9">
      <w:pPr>
        <w:ind w:firstLine="720"/>
        <w:jc w:val="both"/>
        <w:rPr>
          <w:sz w:val="24"/>
        </w:rPr>
      </w:pPr>
      <w:r>
        <w:rPr>
          <w:sz w:val="24"/>
        </w:rPr>
        <w:t xml:space="preserve">kč.br. </w:t>
      </w:r>
      <w:r w:rsidR="0020204E">
        <w:rPr>
          <w:sz w:val="24"/>
        </w:rPr>
        <w:t xml:space="preserve">395/1, oranica </w:t>
      </w:r>
      <w:proofErr w:type="spellStart"/>
      <w:r w:rsidR="0020204E">
        <w:rPr>
          <w:sz w:val="24"/>
        </w:rPr>
        <w:t>Bundevište</w:t>
      </w:r>
      <w:proofErr w:type="spellEnd"/>
      <w:r w:rsidR="0020204E">
        <w:rPr>
          <w:sz w:val="24"/>
        </w:rPr>
        <w:t xml:space="preserve"> sa 15128 m2,</w:t>
      </w:r>
    </w:p>
    <w:p w:rsidRDefault="0020204E" w:rsidP="005F0C29" w:rsidR="0020204E">
      <w:pPr>
        <w:ind w:firstLine="720"/>
        <w:jc w:val="both"/>
        <w:rPr>
          <w:sz w:val="24"/>
        </w:rPr>
      </w:pPr>
      <w:r>
        <w:rPr>
          <w:sz w:val="24"/>
        </w:rPr>
        <w:t xml:space="preserve">kč.br. 405/4, oranica </w:t>
      </w:r>
      <w:proofErr w:type="spellStart"/>
      <w:r>
        <w:rPr>
          <w:sz w:val="24"/>
        </w:rPr>
        <w:t>Bundevište</w:t>
      </w:r>
      <w:proofErr w:type="spellEnd"/>
      <w:r>
        <w:rPr>
          <w:sz w:val="24"/>
        </w:rPr>
        <w:t xml:space="preserve"> sa 7593 m2,</w:t>
      </w:r>
    </w:p>
    <w:p w:rsidRDefault="0020204E" w:rsidP="005F0C29" w:rsidR="0020204E">
      <w:pPr>
        <w:ind w:firstLine="720"/>
        <w:jc w:val="both"/>
        <w:rPr>
          <w:sz w:val="24"/>
        </w:rPr>
      </w:pPr>
      <w:r>
        <w:rPr>
          <w:sz w:val="24"/>
        </w:rPr>
        <w:t xml:space="preserve">kč.br. 424/4, oranica </w:t>
      </w:r>
      <w:proofErr w:type="spellStart"/>
      <w:r>
        <w:rPr>
          <w:sz w:val="24"/>
        </w:rPr>
        <w:t>Zbježić</w:t>
      </w:r>
      <w:proofErr w:type="spellEnd"/>
      <w:r>
        <w:rPr>
          <w:sz w:val="24"/>
        </w:rPr>
        <w:t xml:space="preserve"> sa 8046 m2,</w:t>
      </w:r>
    </w:p>
    <w:p w:rsidRDefault="0020204E" w:rsidP="005F0C29" w:rsidR="0020204E">
      <w:pPr>
        <w:ind w:firstLine="720"/>
        <w:jc w:val="both"/>
        <w:rPr>
          <w:sz w:val="24"/>
        </w:rPr>
      </w:pPr>
      <w:r>
        <w:rPr>
          <w:sz w:val="24"/>
        </w:rPr>
        <w:t xml:space="preserve">kč.br. 425/5, oranica i bara </w:t>
      </w:r>
      <w:proofErr w:type="spellStart"/>
      <w:r>
        <w:rPr>
          <w:sz w:val="24"/>
        </w:rPr>
        <w:t>Zbježić</w:t>
      </w:r>
      <w:proofErr w:type="spellEnd"/>
      <w:r>
        <w:rPr>
          <w:sz w:val="24"/>
        </w:rPr>
        <w:t xml:space="preserve"> sa 9374 m2,</w:t>
      </w:r>
    </w:p>
    <w:p w:rsidRDefault="0020204E" w:rsidP="0020204E" w:rsidR="0020204E">
      <w:pPr>
        <w:jc w:val="both"/>
        <w:rPr>
          <w:sz w:val="24"/>
        </w:rPr>
      </w:pPr>
    </w:p>
    <w:p w:rsidRDefault="0020204E" w:rsidP="0020204E" w:rsidR="00FA28B3">
      <w:pPr>
        <w:jc w:val="both"/>
        <w:rPr>
          <w:sz w:val="24"/>
        </w:rPr>
      </w:pPr>
      <w:r>
        <w:rPr>
          <w:sz w:val="24"/>
        </w:rPr>
        <w:t xml:space="preserve">    </w:t>
      </w:r>
      <w:r w:rsidR="00AA64C8">
        <w:rPr>
          <w:sz w:val="24"/>
        </w:rPr>
        <w:t xml:space="preserve"> </w:t>
      </w:r>
      <w:r w:rsidR="00F72B5D">
        <w:rPr>
          <w:sz w:val="24"/>
        </w:rPr>
        <w:t xml:space="preserve"> </w:t>
      </w:r>
      <w:r w:rsidR="00B509E5">
        <w:rPr>
          <w:sz w:val="24"/>
        </w:rPr>
        <w:t xml:space="preserve">u iznosu od </w:t>
      </w:r>
      <w:r>
        <w:rPr>
          <w:sz w:val="24"/>
        </w:rPr>
        <w:t>88.300,00</w:t>
      </w:r>
      <w:r w:rsidR="00B509E5">
        <w:rPr>
          <w:sz w:val="24"/>
        </w:rPr>
        <w:t xml:space="preserve"> kn.</w:t>
      </w:r>
      <w:r w:rsidR="00FA28B3">
        <w:rPr>
          <w:sz w:val="24"/>
        </w:rPr>
        <w:t xml:space="preserve"> </w:t>
      </w:r>
    </w:p>
    <w:p w:rsidRDefault="005F0C29" w:rsidP="005F0C29" w:rsidR="005F0C29">
      <w:pPr>
        <w:ind w:firstLine="720"/>
        <w:jc w:val="both"/>
        <w:rPr>
          <w:sz w:val="24"/>
        </w:rPr>
      </w:pPr>
    </w:p>
    <w:p w:rsidRDefault="00BC4E18" w:rsidP="007A3381" w:rsidR="00D67D06">
      <w:pPr>
        <w:ind w:firstLine="720"/>
        <w:jc w:val="both"/>
        <w:rPr>
          <w:sz w:val="24"/>
        </w:rPr>
      </w:pPr>
      <w:r>
        <w:rPr>
          <w:sz w:val="24"/>
        </w:rPr>
        <w:t xml:space="preserve">Ročište će se održati pred stečajnim sucem </w:t>
      </w:r>
      <w:r w:rsidR="000145B2">
        <w:rPr>
          <w:sz w:val="24"/>
        </w:rPr>
        <w:t>na dan</w:t>
      </w:r>
    </w:p>
    <w:p w:rsidRDefault="0020204E" w:rsidP="00D67D06" w:rsidR="006414F0" w:rsidRPr="00BC4E18">
      <w:pPr>
        <w:jc w:val="center"/>
        <w:rPr>
          <w:b/>
          <w:sz w:val="24"/>
        </w:rPr>
      </w:pPr>
      <w:r>
        <w:rPr>
          <w:b/>
          <w:sz w:val="24"/>
        </w:rPr>
        <w:t>29.siječnja 2018</w:t>
      </w:r>
      <w:r w:rsidR="001D7A60">
        <w:rPr>
          <w:b/>
          <w:sz w:val="24"/>
        </w:rPr>
        <w:t>.</w:t>
      </w:r>
      <w:r w:rsidR="003E039F">
        <w:rPr>
          <w:b/>
          <w:sz w:val="24"/>
        </w:rPr>
        <w:t>g.</w:t>
      </w:r>
      <w:r w:rsidR="00F1778D">
        <w:rPr>
          <w:b/>
          <w:sz w:val="24"/>
        </w:rPr>
        <w:t xml:space="preserve"> </w:t>
      </w:r>
      <w:r w:rsidR="00BD0349">
        <w:rPr>
          <w:b/>
          <w:sz w:val="24"/>
        </w:rPr>
        <w:t xml:space="preserve"> u </w:t>
      </w:r>
      <w:r>
        <w:rPr>
          <w:b/>
          <w:sz w:val="24"/>
        </w:rPr>
        <w:t>11,00</w:t>
      </w:r>
      <w:r w:rsidR="00BC4E18" w:rsidRPr="00BC4E18">
        <w:rPr>
          <w:b/>
          <w:sz w:val="24"/>
        </w:rPr>
        <w:t xml:space="preserve"> sati,</w:t>
      </w:r>
      <w:r w:rsidR="001F2F15">
        <w:rPr>
          <w:b/>
          <w:sz w:val="24"/>
        </w:rPr>
        <w:t xml:space="preserve"> u </w:t>
      </w:r>
      <w:proofErr w:type="spellStart"/>
      <w:r w:rsidR="000C3690">
        <w:rPr>
          <w:b/>
          <w:sz w:val="24"/>
        </w:rPr>
        <w:t>Slav.Brod</w:t>
      </w:r>
      <w:proofErr w:type="spellEnd"/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D56617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617">
        <w:rPr>
          <w:sz w:val="24"/>
        </w:rPr>
        <w:t xml:space="preserve"> 112/12, 25/13, 93/14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podnijeti.(čl. 7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>. 44/96, 29/99, 129/00, 123/03,</w:t>
      </w:r>
      <w:r w:rsidR="00EA2ED3">
        <w:rPr>
          <w:sz w:val="24"/>
        </w:rPr>
        <w:t xml:space="preserve"> 82/06</w:t>
      </w:r>
      <w:r w:rsidR="00653444">
        <w:rPr>
          <w:sz w:val="24"/>
        </w:rPr>
        <w:t>, 116/10, 25/12 i 133/12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222939">
        <w:rPr>
          <w:sz w:val="24"/>
        </w:rPr>
        <w:t xml:space="preserve">        </w:t>
      </w:r>
      <w:r w:rsidR="00715CF3">
        <w:rPr>
          <w:sz w:val="24"/>
        </w:rPr>
        <w:t xml:space="preserve">      </w:t>
      </w:r>
      <w:r w:rsidR="00222939">
        <w:rPr>
          <w:sz w:val="24"/>
        </w:rPr>
        <w:t xml:space="preserve"> </w:t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CD312B">
        <w:rPr>
          <w:sz w:val="24"/>
        </w:rPr>
        <w:t xml:space="preserve"> </w:t>
      </w:r>
      <w:r w:rsidR="0020204E">
        <w:rPr>
          <w:sz w:val="24"/>
        </w:rPr>
        <w:t>08.siječnja 2018</w:t>
      </w:r>
      <w:r>
        <w:rPr>
          <w:sz w:val="24"/>
        </w:rPr>
        <w:t>.g.</w:t>
      </w:r>
    </w:p>
    <w:p w:rsidRDefault="00F72B5D" w:rsidR="00F72B5D">
      <w:pPr>
        <w:rPr>
          <w:sz w:val="24"/>
        </w:rPr>
      </w:pPr>
    </w:p>
    <w:p w:rsidRDefault="00F72B5D" w:rsidR="00F72B5D">
      <w:pPr>
        <w:rPr>
          <w:sz w:val="24"/>
        </w:rPr>
      </w:pPr>
    </w:p>
    <w:p w:rsidRDefault="00507415" w:rsidP="00F72B5D" w:rsidR="00CD312B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3E039F">
        <w:rPr>
          <w:sz w:val="24"/>
        </w:rPr>
        <w:tab/>
      </w:r>
      <w:r w:rsidR="003E039F">
        <w:rPr>
          <w:sz w:val="24"/>
        </w:rPr>
        <w:tab/>
        <w:t xml:space="preserve">         STEČAJNA SUTKINJA</w:t>
      </w:r>
      <w:r>
        <w:rPr>
          <w:sz w:val="24"/>
        </w:rPr>
        <w:t xml:space="preserve">:   </w:t>
      </w:r>
    </w:p>
    <w:p w:rsidRDefault="00BC4E18" w:rsidP="007A3381" w:rsidR="007A3381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>
        <w:rPr>
          <w:sz w:val="24"/>
        </w:rPr>
        <w:t xml:space="preserve"> </w:t>
      </w: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</w:pPr>
      <w:r>
        <w:t>Dostaviti svim</w:t>
      </w:r>
      <w:r w:rsidR="00B821B8">
        <w:t xml:space="preserve"> sudionicima dostaviti putem e-O</w:t>
      </w:r>
      <w:r>
        <w:t>glasne ploče i to:</w:t>
      </w:r>
    </w:p>
    <w:p w:rsidRDefault="00E0202F" w:rsidP="007A3381" w:rsidR="007A3381">
      <w:pPr>
        <w:overflowPunct/>
        <w:autoSpaceDE/>
        <w:autoSpaceDN/>
        <w:adjustRightInd/>
        <w:ind w:left="540"/>
        <w:textAlignment w:val="auto"/>
      </w:pPr>
      <w:r>
        <w:t xml:space="preserve">1. </w:t>
      </w:r>
      <w:proofErr w:type="spellStart"/>
      <w:r>
        <w:t>steč.</w:t>
      </w:r>
      <w:r w:rsidR="0020204E">
        <w:t>upravitelju</w:t>
      </w:r>
      <w:proofErr w:type="spellEnd"/>
    </w:p>
    <w:p w:rsidRDefault="007A3381" w:rsidP="007A3381" w:rsidR="007A3381">
      <w:pPr>
        <w:overflowPunct/>
        <w:autoSpaceDE/>
        <w:autoSpaceDN/>
        <w:adjustRightInd/>
        <w:ind w:left="540"/>
        <w:textAlignment w:val="auto"/>
      </w:pPr>
      <w:r>
        <w:t xml:space="preserve">            </w:t>
      </w:r>
      <w:proofErr w:type="spellStart"/>
      <w:r w:rsidR="003465C6">
        <w:t>Razlučnom</w:t>
      </w:r>
      <w:proofErr w:type="spellEnd"/>
      <w:r w:rsidR="003465C6">
        <w:t xml:space="preserve"> vjerovniku</w:t>
      </w:r>
      <w:r w:rsidR="0020204E">
        <w:t>:</w:t>
      </w:r>
    </w:p>
    <w:p w:rsidRDefault="007A3381" w:rsidP="00C14EE5" w:rsidR="00BD0349">
      <w:pPr>
        <w:overflowPunct/>
        <w:autoSpaceDE/>
        <w:autoSpaceDN/>
        <w:adjustRightInd/>
        <w:ind w:left="540"/>
        <w:textAlignment w:val="auto"/>
        <w:rPr>
          <w:sz w:val="24"/>
          <w:szCs w:val="24"/>
        </w:rPr>
      </w:pPr>
      <w:r>
        <w:t xml:space="preserve">2 </w:t>
      </w:r>
      <w:r w:rsidR="0020204E">
        <w:t>PBZ d.d., po pun.</w:t>
      </w:r>
      <w:r w:rsidR="00F72B5D">
        <w:t xml:space="preserve"> </w:t>
      </w:r>
    </w:p>
    <w:sectPr w:rsidR="00BD03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235A6"/>
    <w:rsid w:val="000326E9"/>
    <w:rsid w:val="00042524"/>
    <w:rsid w:val="000434E9"/>
    <w:rsid w:val="00065C70"/>
    <w:rsid w:val="00066F2D"/>
    <w:rsid w:val="00077152"/>
    <w:rsid w:val="00096990"/>
    <w:rsid w:val="000B0AE3"/>
    <w:rsid w:val="000B6093"/>
    <w:rsid w:val="000C3690"/>
    <w:rsid w:val="000E1659"/>
    <w:rsid w:val="000E5A9A"/>
    <w:rsid w:val="0010409D"/>
    <w:rsid w:val="00123E4E"/>
    <w:rsid w:val="00143013"/>
    <w:rsid w:val="00144CC6"/>
    <w:rsid w:val="001940E6"/>
    <w:rsid w:val="001C6A77"/>
    <w:rsid w:val="001D7A60"/>
    <w:rsid w:val="001F2F15"/>
    <w:rsid w:val="001F464E"/>
    <w:rsid w:val="0020204E"/>
    <w:rsid w:val="00221B80"/>
    <w:rsid w:val="00222939"/>
    <w:rsid w:val="002233C5"/>
    <w:rsid w:val="0023242B"/>
    <w:rsid w:val="00290E56"/>
    <w:rsid w:val="002B01FA"/>
    <w:rsid w:val="002C1D43"/>
    <w:rsid w:val="002E11A3"/>
    <w:rsid w:val="00302435"/>
    <w:rsid w:val="003465C6"/>
    <w:rsid w:val="003C2361"/>
    <w:rsid w:val="003E039F"/>
    <w:rsid w:val="00411B60"/>
    <w:rsid w:val="004270C6"/>
    <w:rsid w:val="004A5D7F"/>
    <w:rsid w:val="004A5E77"/>
    <w:rsid w:val="004D15D4"/>
    <w:rsid w:val="004D73B9"/>
    <w:rsid w:val="004D7434"/>
    <w:rsid w:val="004F3694"/>
    <w:rsid w:val="00507415"/>
    <w:rsid w:val="00507A61"/>
    <w:rsid w:val="00561755"/>
    <w:rsid w:val="00562F27"/>
    <w:rsid w:val="00570BDC"/>
    <w:rsid w:val="005825A3"/>
    <w:rsid w:val="00584170"/>
    <w:rsid w:val="005A37B0"/>
    <w:rsid w:val="005D78AD"/>
    <w:rsid w:val="005E27DF"/>
    <w:rsid w:val="005E2848"/>
    <w:rsid w:val="005E4255"/>
    <w:rsid w:val="005F0C29"/>
    <w:rsid w:val="005F612B"/>
    <w:rsid w:val="006015DB"/>
    <w:rsid w:val="0060559E"/>
    <w:rsid w:val="0061716E"/>
    <w:rsid w:val="00617DFD"/>
    <w:rsid w:val="00637967"/>
    <w:rsid w:val="006414F0"/>
    <w:rsid w:val="00644AE5"/>
    <w:rsid w:val="00645F12"/>
    <w:rsid w:val="00651BA4"/>
    <w:rsid w:val="006528AC"/>
    <w:rsid w:val="00653444"/>
    <w:rsid w:val="006571A4"/>
    <w:rsid w:val="00665508"/>
    <w:rsid w:val="00676A20"/>
    <w:rsid w:val="00697EB9"/>
    <w:rsid w:val="006C08B8"/>
    <w:rsid w:val="006E146D"/>
    <w:rsid w:val="006F2CF7"/>
    <w:rsid w:val="00700D70"/>
    <w:rsid w:val="007136CC"/>
    <w:rsid w:val="00715CF3"/>
    <w:rsid w:val="00723D33"/>
    <w:rsid w:val="007A3381"/>
    <w:rsid w:val="007B4BB1"/>
    <w:rsid w:val="007C550C"/>
    <w:rsid w:val="007D1623"/>
    <w:rsid w:val="007E195E"/>
    <w:rsid w:val="00875371"/>
    <w:rsid w:val="008E50C1"/>
    <w:rsid w:val="008F1B23"/>
    <w:rsid w:val="00943447"/>
    <w:rsid w:val="00957DB9"/>
    <w:rsid w:val="00963784"/>
    <w:rsid w:val="009A2CE1"/>
    <w:rsid w:val="009A2D35"/>
    <w:rsid w:val="009A5550"/>
    <w:rsid w:val="009C1122"/>
    <w:rsid w:val="00A230A6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A64C8"/>
    <w:rsid w:val="00AA771C"/>
    <w:rsid w:val="00AB116D"/>
    <w:rsid w:val="00AC1EF7"/>
    <w:rsid w:val="00AE6097"/>
    <w:rsid w:val="00B119E9"/>
    <w:rsid w:val="00B509E5"/>
    <w:rsid w:val="00B53FB9"/>
    <w:rsid w:val="00B66A63"/>
    <w:rsid w:val="00B821B8"/>
    <w:rsid w:val="00BA37CA"/>
    <w:rsid w:val="00BC4E18"/>
    <w:rsid w:val="00BC6746"/>
    <w:rsid w:val="00BD0349"/>
    <w:rsid w:val="00BD3A92"/>
    <w:rsid w:val="00C04B0F"/>
    <w:rsid w:val="00C11053"/>
    <w:rsid w:val="00C14EE5"/>
    <w:rsid w:val="00C155C2"/>
    <w:rsid w:val="00C46BA6"/>
    <w:rsid w:val="00C80B5A"/>
    <w:rsid w:val="00CA0278"/>
    <w:rsid w:val="00CD312B"/>
    <w:rsid w:val="00CD50C5"/>
    <w:rsid w:val="00CE3A7D"/>
    <w:rsid w:val="00CF1EE9"/>
    <w:rsid w:val="00CF39E4"/>
    <w:rsid w:val="00D100CB"/>
    <w:rsid w:val="00D16B30"/>
    <w:rsid w:val="00D40A96"/>
    <w:rsid w:val="00D56617"/>
    <w:rsid w:val="00D6479D"/>
    <w:rsid w:val="00D67D06"/>
    <w:rsid w:val="00D93206"/>
    <w:rsid w:val="00DA70C4"/>
    <w:rsid w:val="00DE0D19"/>
    <w:rsid w:val="00E0202F"/>
    <w:rsid w:val="00E20531"/>
    <w:rsid w:val="00E26CAD"/>
    <w:rsid w:val="00E73DE3"/>
    <w:rsid w:val="00E777B6"/>
    <w:rsid w:val="00EA2ED3"/>
    <w:rsid w:val="00EA4AA3"/>
    <w:rsid w:val="00EE1EF9"/>
    <w:rsid w:val="00EE3504"/>
    <w:rsid w:val="00F1778D"/>
    <w:rsid w:val="00F2466F"/>
    <w:rsid w:val="00F515D4"/>
    <w:rsid w:val="00F72B5D"/>
    <w:rsid w:val="00F72F53"/>
    <w:rsid w:val="00F7700A"/>
    <w:rsid w:val="00F834DA"/>
    <w:rsid w:val="00FA28B3"/>
    <w:rsid w:val="00FB6971"/>
    <w:rsid w:val="00FD25B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2012.</izvorni_sadrzaj>
    <derivirana_varijabla naziv="DomainObject.Predmet.DatumRjesavanja_1">17.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St-464/2011</izvorni_sadrzaj>
    <derivirana_varijabla naziv="DomainObject.Predmet.OznakaBroj_1">St-464/2011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PZ SLAVONSKI ŠAMAC , KRUŠEVICA</izvorni_sadrzaj>
    <derivirana_varijabla naziv="DomainObject.Predmet.ProtustrankaFormated_1">  PZ SLAVONSKI ŠAMAC , KRUŠEVICA</derivirana_varijabla>
  </DomainObject.Predmet.ProtustrankaFormated>
  <DomainObject.Predmet.ProtustrankaFormatedOIB>
    <izvorni_sadrzaj>  PZ SLAVONSKI ŠAMAC , KRUŠEVICA</izvorni_sadrzaj>
    <derivirana_varijabla naziv="DomainObject.Predmet.ProtustrankaFormatedOIB_1">  PZ SLAVONSKI ŠAMAC , KRUŠEVICA</derivirana_varijabla>
  </DomainObject.Predmet.ProtustrankaFormatedOIB>
  <DomainObject.Predmet.ProtustrankaFormatedWithAdress>
    <izvorni_sadrzaj> PZ SLAVONSKI ŠAMAC , KRUŠEVICA, LJudevita Gaja 88, Kruševica</izvorni_sadrzaj>
    <derivirana_varijabla naziv="DomainObject.Predmet.ProtustrankaFormatedWithAdress_1"> PZ SLAVONSKI ŠAMAC , KRUŠEVICA, LJudevita Gaja 88, Kruševica</derivirana_varijabla>
  </DomainObject.Predmet.ProtustrankaFormatedWithAdress>
  <DomainObject.Predmet.ProtustrankaFormatedWithAdressOIB>
    <izvorni_sadrzaj> PZ SLAVONSKI ŠAMAC , KRUŠEVICA, LJudevita Gaja 88, Kruševica</izvorni_sadrzaj>
    <derivirana_varijabla naziv="DomainObject.Predmet.ProtustrankaFormatedWithAdressOIB_1"> PZ SLAVONSKI ŠAMAC , KRUŠEVICA, LJudevita Gaja 88, Kruševica</derivirana_varijabla>
  </DomainObject.Predmet.ProtustrankaFormatedWithAdressOIB>
  <DomainObject.Predmet.ProtustrankaWithAdress>
    <izvorni_sadrzaj>PZ SLAVONSKI ŠAMAC , KRUŠEVICA LJudevita Gaja 88, Kruševica</izvorni_sadrzaj>
    <derivirana_varijabla naziv="DomainObject.Predmet.ProtustrankaWithAdress_1">PZ SLAVONSKI ŠAMAC , KRUŠEVICA LJudevita Gaja 88, Kruševica</derivirana_varijabla>
  </DomainObject.Predmet.ProtustrankaWithAdress>
  <DomainObject.Predmet.ProtustrankaWithAdressOIB>
    <izvorni_sadrzaj>PZ SLAVONSKI ŠAMAC , KRUŠEVICA, LJudevita Gaja 88, Kruševica</izvorni_sadrzaj>
    <derivirana_varijabla naziv="DomainObject.Predmet.ProtustrankaWithAdressOIB_1">PZ SLAVONSKI ŠAMAC , KRUŠEVICA, LJudevita Gaja 88, Kruševica</derivirana_varijabla>
  </DomainObject.Predmet.ProtustrankaWithAdressOIB>
  <DomainObject.Predmet.ProtustrankaNazivFormated>
    <izvorni_sadrzaj>PZ SLAVONSKI ŠAMAC , KRUŠEVICA</izvorni_sadrzaj>
    <derivirana_varijabla naziv="DomainObject.Predmet.ProtustrankaNazivFormated_1">PZ SLAVONSKI ŠAMAC , KRUŠEVICA</derivirana_varijabla>
  </DomainObject.Predmet.ProtustrankaNazivFormated>
  <DomainObject.Predmet.ProtustrankaNazivFormatedOIB>
    <izvorni_sadrzaj>PZ SLAVONSKI ŠAMAC , KRUŠEVICA</izvorni_sadrzaj>
    <derivirana_varijabla naziv="DomainObject.Predmet.ProtustrankaNazivFormatedOIB_1">PZ SLAVONSKI ŠAMAC , KRUŠEVICA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PU PODRUČNI URED SLAVONSKI BROD</izvorni_sadrzaj>
    <derivirana_varijabla naziv="DomainObject.Predmet.StrankaFormated_1">  MINISTARSTVO FINANCIJA PU PODRUČNI URED SLAVONSKI BROD</derivirana_varijabla>
  </DomainObject.Predmet.StrankaFormated>
  <DomainObject.Predmet.StrankaFormatedOIB>
    <izvorni_sadrzaj>  MINISTARSTVO FINANCIJA PU PODRUČNI URED SLAVONSKI BROD</izvorni_sadrzaj>
    <derivirana_varijabla naziv="DomainObject.Predmet.StrankaFormatedOIB_1">  MINISTARSTVO FINANCIJA PU PODRUČNI URED SLAVONSKI BROD</derivirana_varijabla>
  </DomainObject.Predmet.StrankaFormatedOIB>
  <DomainObject.Predmet.StrankaFormatedWithAdress>
    <izvorni_sadrzaj> MINISTARSTVO FINANCIJA PU PODRUČNI URED SLAVONSKI BROD, 35000 Slavonski Brod</izvorni_sadrzaj>
    <derivirana_varijabla naziv="DomainObject.Predmet.StrankaFormatedWithAdress_1"> MINISTARSTVO FINANCIJA PU PODRUČNI URED SLAVONSKI BROD, 35000 Slavonski Brod</derivirana_varijabla>
  </DomainObject.Predmet.StrankaFormatedWithAdress>
  <DomainObject.Predmet.StrankaFormatedWithAdressOIB>
    <izvorni_sadrzaj> MINISTARSTVO FINANCIJA PU PODRUČNI URED SLAVONSKI BROD, 35000 Slavonski Brod</izvorni_sadrzaj>
    <derivirana_varijabla naziv="DomainObject.Predmet.StrankaFormatedWithAdressOIB_1"> MINISTARSTVO FINANCIJA PU PODRUČNI URED SLAVONSKI BROD, 35000 Slavonski Brod</derivirana_varijabla>
  </DomainObject.Predmet.StrankaFormatedWithAdressOIB>
  <DomainObject.Predmet.StrankaWithAdress>
    <izvorni_sadrzaj>MINISTARSTVO FINANCIJA PU PODRUČNI URED SLAVONSKI BROD 35000 Slavonski Brod</izvorni_sadrzaj>
    <derivirana_varijabla naziv="DomainObject.Predmet.StrankaWithAdress_1">MINISTARSTVO FINANCIJA PU PODRUČNI URED SLAVONSKI BROD 35000 Slavonski Brod</derivirana_varijabla>
  </DomainObject.Predmet.StrankaWithAdress>
  <DomainObject.Predmet.StrankaWithAdressOIB>
    <izvorni_sadrzaj>MINISTARSTVO FINANCIJA PU PODRUČNI URED SLAVONSKI BROD, 35000 Slavonski Brod</izvorni_sadrzaj>
    <derivirana_varijabla naziv="DomainObject.Predmet.StrankaWithAdressOIB_1">MINISTARSTVO FINANCIJA PU PODRUČNI URED SLAVONSKI BROD, 35000 Slavonski Brod</derivirana_varijabla>
  </DomainObject.Predmet.StrankaWithAdressOIB>
  <DomainObject.Predmet.StrankaNazivFormated>
    <izvorni_sadrzaj>MINISTARSTVO FINANCIJA PU PODRUČNI URED SLAVONSKI BROD</izvorni_sadrzaj>
    <derivirana_varijabla naziv="DomainObject.Predmet.StrankaNazivFormated_1">MINISTARSTVO FINANCIJA PU PODRUČNI URED SLAVONSKI BROD</derivirana_varijabla>
  </DomainObject.Predmet.StrankaNazivFormated>
  <DomainObject.Predmet.StrankaNazivFormatedOIB>
    <izvorni_sadrzaj>MINISTARSTVO FINANCIJA PU PODRUČNI URED SLAVONSKI BROD</izvorni_sadrzaj>
    <derivirana_varijabla naziv="DomainObject.Predmet.StrankaNazivFormatedOIB_1">MINISTARSTVO FINANCIJA PU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PU PODRUČNI URED SLAVONSKI BROD</item>
    </izvorni_sadrzaj>
    <derivirana_varijabla naziv="DomainObject.Predmet.StrankaListFormated_1">
      <item>MINISTARSTVO FINANCIJA PU PODRUČNI URED SLAVONSKI BROD</item>
    </derivirana_varijabla>
  </DomainObject.Predmet.StrankaListFormated>
  <DomainObject.Predmet.StrankaListFormatedOIB>
    <izvorni_sadrzaj>
      <item>MINISTARSTVO FINANCIJA PU PODRUČNI URED SLAVONSKI BROD</item>
    </izvorni_sadrzaj>
    <derivirana_varijabla naziv="DomainObject.Predmet.StrankaListFormatedOIB_1">
      <item>MINISTARSTVO FINANCIJA PU PODRUČNI URED SLAVONSKI BROD</item>
    </derivirana_varijabla>
  </DomainObject.Predmet.StrankaListFormatedOIB>
  <DomainObject.Predmet.StrankaListFormatedWithAdress>
    <izvorni_sadrzaj>
      <item>MINISTARSTVO FINANCIJA PU PODRUČNI URED SLAVONSKI BROD, 35000 Slavonski Brod</item>
    </izvorni_sadrzaj>
    <derivirana_varijabla naziv="DomainObject.Predmet.StrankaListFormatedWithAdress_1">
      <item>MINISTARSTVO FINANCIJA PU PODRUČNI URED SLAVONSKI BROD, 35000 Slavonski Brod</item>
    </derivirana_varijabla>
  </DomainObject.Predmet.StrankaListFormatedWithAdress>
  <DomainObject.Predmet.StrankaListFormatedWithAdressOIB>
    <izvorni_sadrzaj>
      <item>MINISTARSTVO FINANCIJA PU PODRUČNI URED SLAVONSKI BROD, 35000 Slavonski Brod</item>
    </izvorni_sadrzaj>
    <derivirana_varijabla naziv="DomainObject.Predmet.StrankaListFormatedWithAdressOIB_1">
      <item>MINISTARSTVO FINANCIJA PU PODRUČNI URED SLAVONSKI BROD, 35000 Slavonski Brod</item>
    </derivirana_varijabla>
  </DomainObject.Predmet.StrankaListFormatedWithAdressOIB>
  <DomainObject.Predmet.StrankaListNazivFormated>
    <izvorni_sadrzaj>
      <item>MINISTARSTVO FINANCIJA PU PODRUČNI URED SLAVONSKI BROD</item>
    </izvorni_sadrzaj>
    <derivirana_varijabla naziv="DomainObject.Predmet.StrankaListNazivFormated_1">
      <item>MINISTARSTVO FINANCIJA PU PODRUČNI URED SLAVONSKI BROD</item>
    </derivirana_varijabla>
  </DomainObject.Predmet.StrankaListNazivFormated>
  <DomainObject.Predmet.StrankaListNazivFormatedOIB>
    <izvorni_sadrzaj>
      <item>MINISTARSTVO FINANCIJA PU PODRUČNI URED SLAVONSKI BROD</item>
    </izvorni_sadrzaj>
    <derivirana_varijabla naziv="DomainObject.Predmet.StrankaListNazivFormatedOIB_1">
      <item>MINISTARSTVO FINANCIJA PU PODRUČNI URED SLAVONSKI BROD</item>
    </derivirana_varijabla>
  </DomainObject.Predmet.StrankaListNazivFormatedOIB>
  <DomainObject.Predmet.ProtuStrankaListFormated>
    <izvorni_sadrzaj>
      <item>PZ SLAVONSKI ŠAMAC , KRUŠEVICA</item>
    </izvorni_sadrzaj>
    <derivirana_varijabla naziv="DomainObject.Predmet.ProtuStrankaListFormated_1">
      <item>PZ SLAVONSKI ŠAMAC , KRUŠEVICA</item>
    </derivirana_varijabla>
  </DomainObject.Predmet.ProtuStrankaListFormated>
  <DomainObject.Predmet.ProtuStrankaListFormatedOIB>
    <izvorni_sadrzaj>
      <item>PZ SLAVONSKI ŠAMAC , KRUŠEVICA</item>
    </izvorni_sadrzaj>
    <derivirana_varijabla naziv="DomainObject.Predmet.ProtuStrankaListFormatedOIB_1">
      <item>PZ SLAVONSKI ŠAMAC , KRUŠEVICA</item>
    </derivirana_varijabla>
  </DomainObject.Predmet.ProtuStrankaListFormatedOIB>
  <DomainObject.Predmet.ProtuStrankaListFormatedWithAdress>
    <izvorni_sadrzaj>
      <item>PZ SLAVONSKI ŠAMAC , KRUŠEVICA, LJudevita Gaja 88, Kruševica</item>
    </izvorni_sadrzaj>
    <derivirana_varijabla naziv="DomainObject.Predmet.ProtuStrankaListFormatedWithAdress_1">
      <item>PZ SLAVONSKI ŠAMAC , KRUŠEVICA, LJudevita Gaja 88, Kruševica</item>
    </derivirana_varijabla>
  </DomainObject.Predmet.ProtuStrankaListFormatedWithAdress>
  <DomainObject.Predmet.ProtuStrankaListFormatedWithAdressOIB>
    <izvorni_sadrzaj>
      <item>PZ SLAVONSKI ŠAMAC , KRUŠEVICA, LJudevita Gaja 88, Kruševica</item>
    </izvorni_sadrzaj>
    <derivirana_varijabla naziv="DomainObject.Predmet.ProtuStrankaListFormatedWithAdressOIB_1">
      <item>PZ SLAVONSKI ŠAMAC , KRUŠEVICA, LJudevita Gaja 88, Kruševica</item>
    </derivirana_varijabla>
  </DomainObject.Predmet.ProtuStrankaListFormatedWithAdressOIB>
  <DomainObject.Predmet.ProtuStrankaListNazivFormated>
    <izvorni_sadrzaj>
      <item>PZ SLAVONSKI ŠAMAC , KRUŠEVICA</item>
    </izvorni_sadrzaj>
    <derivirana_varijabla naziv="DomainObject.Predmet.ProtuStrankaListNazivFormated_1">
      <item>PZ SLAVONSKI ŠAMAC , KRUŠEVICA</item>
    </derivirana_varijabla>
  </DomainObject.Predmet.ProtuStrankaListNazivFormated>
  <DomainObject.Predmet.ProtuStrankaListNazivFormatedOIB>
    <izvorni_sadrzaj>
      <item>PZ SLAVONSKI ŠAMAC , KRUŠEVICA</item>
    </izvorni_sadrzaj>
    <derivirana_varijabla naziv="DomainObject.Predmet.ProtuStrankaListNazivFormatedOIB_1">
      <item>PZ SLAVONSKI ŠAMAC , KRUŠEVICA</item>
    </derivirana_varijabla>
  </DomainObject.Predmet.ProtuStrankaListNazivFormatedOIB>
  <DomainObject.Predmet.OstaliListFormated>
    <izvorni_sadrzaj>
      <item>Zdravko Grubeša, Đakovo</item>
      <item>Ivana Ravlić</item>
      <item>Lovro Šunić</item>
      <item>Branko Branković</item>
    </izvorni_sadrzaj>
    <derivirana_varijabla naziv="DomainObject.Predmet.OstaliListFormated_1">
      <item>Zdravko Grubeša, Đakovo</item>
      <item>Ivana Ravlić</item>
      <item>Lovro Šunić</item>
      <item>Branko Branković</item>
    </derivirana_varijabla>
  </DomainObject.Predmet.OstaliListFormated>
  <DomainObject.Predmet.OstaliListFormatedOIB>
    <izvorni_sadrzaj>
      <item>Zdravko Grubeša, Đakovo</item>
      <item>Ivana Ravlić</item>
      <item>Lovro Šunić</item>
      <item>Branko Branković</item>
    </izvorni_sadrzaj>
    <derivirana_varijabla naziv="DomainObject.Predmet.OstaliListFormatedOIB_1">
      <item>Zdravko Grubeša, Đakovo</item>
      <item>Ivana Ravlić</item>
      <item>Lovro Šunić</item>
      <item>Branko Branković</item>
    </derivirana_varijabla>
  </DomainObject.Predmet.OstaliListFormatedOIB>
  <DomainObject.Predmet.OstaliListFormatedWithAdress>
    <izvorni_sadrzaj>
      <item>Zdravko Grubeša, Đakovo</item>
      <item>Ivana Ravlić</item>
      <item>Lovro Šunić</item>
      <item>Branko Branković</item>
    </izvorni_sadrzaj>
    <derivirana_varijabla naziv="DomainObject.Predmet.OstaliListFormatedWithAdress_1">
      <item>Zdravko Grubeša, Đakovo</item>
      <item>Ivana Ravlić</item>
      <item>Lovro Šunić</item>
      <item>Branko Branković</item>
    </derivirana_varijabla>
  </DomainObject.Predmet.OstaliListFormatedWithAdress>
  <DomainObject.Predmet.OstaliListFormatedWithAdressOIB>
    <izvorni_sadrzaj>
      <item>Zdravko Grubeša, Đakovo</item>
      <item>Ivana Ravlić</item>
      <item>Lovro Šunić</item>
      <item>Branko Branković</item>
    </izvorni_sadrzaj>
    <derivirana_varijabla naziv="DomainObject.Predmet.OstaliListFormatedWithAdressOIB_1">
      <item>Zdravko Grubeša, Đakovo</item>
      <item>Ivana Ravlić</item>
      <item>Lovro Šunić</item>
      <item>Branko Branković</item>
    </derivirana_varijabla>
  </DomainObject.Predmet.OstaliListFormatedWithAdressOIB>
  <DomainObject.Predmet.OstaliListNazivFormated>
    <izvorni_sadrzaj>
      <item>Zdravko Grubeša, Đakovo</item>
      <item>Ivana Ravlić</item>
      <item>Lovro Šunić</item>
      <item>Branko Branković</item>
    </izvorni_sadrzaj>
    <derivirana_varijabla naziv="DomainObject.Predmet.OstaliListNazivFormated_1">
      <item>Zdravko Grubeša, Đakovo</item>
      <item>Ivana Ravlić</item>
      <item>Lovro Šunić</item>
      <item>Branko Branković</item>
    </derivirana_varijabla>
  </DomainObject.Predmet.OstaliListNazivFormated>
  <DomainObject.Predmet.OstaliListNazivFormatedOIB>
    <izvorni_sadrzaj>
      <item>Zdravko Grubeša, Đakovo</item>
      <item>Ivana Ravlić</item>
      <item>Lovro Šunić</item>
      <item>Branko Branković</item>
    </izvorni_sadrzaj>
    <derivirana_varijabla naziv="DomainObject.Predmet.OstaliListNazivFormatedOIB_1">
      <item>Zdravko Grubeša, Đakovo</item>
      <item>Ivana Ravlić</item>
      <item>Lovro Šunić</item>
      <item>Branko Branković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PU PODRUČNI URED SLAVONSKI BROD</izvorni_sadrzaj>
    <derivirana_varijabla naziv="DomainObject.Predmet.StrankaIDrugi_1">MINISTARSTVO FINANCIJA PU PODRUČNI URED SLAVONSKI BROD</derivirana_varijabla>
  </DomainObject.Predmet.StrankaIDrugi>
  <DomainObject.Predmet.ProtustrankaIDrugi>
    <izvorni_sadrzaj>PZ SLAVONSKI ŠAMAC , KRUŠEVICA</izvorni_sadrzaj>
    <derivirana_varijabla naziv="DomainObject.Predmet.ProtustrankaIDrugi_1">PZ SLAVONSKI ŠAMAC , KRUŠEVICA</derivirana_varijabla>
  </DomainObject.Predmet.ProtustrankaIDrugi>
  <DomainObject.Predmet.StrankaIDrugiAdressOIB>
    <izvorni_sadrzaj>MINISTARSTVO FINANCIJA PU PODRUČNI URED SLAVONSKI BROD, 35000 Slavonski Brod</izvorni_sadrzaj>
    <derivirana_varijabla naziv="DomainObject.Predmet.StrankaIDrugiAdressOIB_1">MINISTARSTVO FINANCIJA PU PODRUČNI URED SLAVONSKI BROD, 35000 Slavonski Brod</derivirana_varijabla>
  </DomainObject.Predmet.StrankaIDrugiAdressOIB>
  <DomainObject.Predmet.ProtustrankaIDrugiAdressOIB>
    <izvorni_sadrzaj>PZ SLAVONSKI ŠAMAC , KRUŠEVICA, LJudevita Gaja 88, Kruševica</izvorni_sadrzaj>
    <derivirana_varijabla naziv="DomainObject.Predmet.ProtustrankaIDrugiAdressOIB_1">PZ SLAVONSKI ŠAMAC , KRUŠEVICA, LJudevita Gaja 88,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2012.</izvorni_sadrzaj>
    <derivirana_varijabla naziv="DomainObject.Predmet.OdlukaRjesenje.DatumDonosenjaOdluke_1">16. travnja 2012.</derivirana_varijabla>
  </DomainObject.Predmet.OdlukaRjesenje.DatumDonosenjaOdluke>
  <DomainObject.Predmet.OdlukaRjesenje.DatumPravomocnosti>
    <izvorni_sadrzaj>29. svibnja 2012.</izvorni_sadrzaj>
    <derivirana_varijabla naziv="DomainObject.Predmet.OdlukaRjesenje.DatumPravomocnosti_1">29. svibnja 2012.</derivirana_varijabla>
  </DomainObject.Predmet.OdlukaRjesenje.DatumPravomocnosti>
  <DomainObject.Predmet.OdlukaRjesenje.Oznaka>
    <izvorni_sadrzaj>St-464/2011-8</izvorni_sadrzaj>
    <derivirana_varijabla naziv="DomainObject.Predmet.OdlukaRjesenje.Oznaka_1">St-464/2011-8</derivirana_varijabla>
  </DomainObject.Predmet.OdlukaRjesenje.Oznaka>
  <DomainObject.Predmet.SudioniciListNaziv>
    <izvorni_sadrzaj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</izvorni_sadrzaj>
    <derivirana_varijabla naziv="DomainObject.Predmet.SudioniciListNaziv_1"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</derivirana_varijabla>
  </DomainObject.Predmet.SudioniciListNaziv>
  <DomainObject.Predmet.SudioniciListAdressOIB>
    <izvorni_sadrzaj>
      <item>PZ SLAVONSKI ŠAMAC , KRUŠEVICA, LJudevita Gaja 88,Kruševica</item>
      <item>MINISTARSTVO FINANCIJA PU PODRUČNI URED SLAVONSKI BROD, 35000 Slavonski Brod</item>
      <item>Zdravko Grubeša, Đakovo</item>
      <item>Ivana Ravlić</item>
      <item>Lovro Šunić</item>
      <item>Branko Branković</item>
    </izvorni_sadrzaj>
    <derivirana_varijabla naziv="DomainObject.Predmet.SudioniciListAdressOIB_1">
      <item>PZ SLAVONSKI ŠAMAC , KRUŠEVICA, LJudevita Gaja 88,Kruševica</item>
      <item>MINISTARSTVO FINANCIJA PU PODRUČNI URED SLAVONSKI BROD, 35000 Slavonski Brod</item>
      <item>Zdravko Grubeša, Đakovo</item>
      <item>Ivana Ravlić</item>
      <item>Lovro Šunić</item>
      <item>Branko Branković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260</properties:Words>
  <properties:Characters>1422</properties:Characters>
  <properties:Lines>47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2017-10-10T11:27:00Z</dcterms:created>
  <dc:creator>Trgovacki sud</dc:creator>
  <cp:lastModifiedBy>wsadmin</cp:lastModifiedBy>
  <cp:lastPrinted>2017-10-10T11:30:00Z</cp:lastPrinted>
  <dcterms:modified xmlns:xsi="http://www.w3.org/2001/XMLSchema-instance" xsi:type="dcterms:W3CDTF">2018-01-08T10:37:00Z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