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c55b4" w14:paraId="92c55b4" w:rsidRDefault="001D7C1D" w:rsidP="001D7C1D" w:rsidR="001D7C1D" w:rsidRPr="00281835">
      <w:pPr>
        <w15:collapsed w:val="false"/>
      </w:pPr>
      <w:bookmarkStart w:name="_GoBack" w:id="0"/>
      <w:bookmarkEnd w:id="0"/>
      <w:r w:rsidRPr="00281835">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281835">
      <w:r w:rsidRPr="00281835">
        <w:t>REPUBLIKA HRVATSKA</w:t>
      </w:r>
    </w:p>
    <w:p w:rsidRDefault="001D7C1D" w:rsidP="001D7C1D" w:rsidR="001D7C1D" w:rsidRPr="00281835">
      <w:r w:rsidRPr="00281835">
        <w:t>TRGOVAČKI SUD U ZAGREBU</w:t>
      </w:r>
    </w:p>
    <w:p w:rsidRDefault="001D7C1D" w:rsidP="001D7C1D" w:rsidR="00E3002E" w:rsidRPr="00281835">
      <w:r w:rsidRPr="00281835">
        <w:t xml:space="preserve">Zagreb, Amruševa 2/II     </w:t>
      </w:r>
      <w:r w:rsidRPr="00281835">
        <w:tab/>
      </w:r>
      <w:r w:rsidRPr="00281835">
        <w:tab/>
      </w:r>
      <w:r w:rsidRPr="00281835">
        <w:tab/>
      </w:r>
      <w:r w:rsidRPr="00281835">
        <w:tab/>
      </w:r>
      <w:r w:rsidRPr="00281835">
        <w:tab/>
      </w:r>
      <w:r w:rsidRPr="00281835">
        <w:tab/>
      </w:r>
    </w:p>
    <w:p w:rsidRDefault="00E3002E" w:rsidP="001D7C1D" w:rsidR="00E3002E"/>
    <w:p w:rsidRDefault="000E2F8B" w:rsidP="001D7C1D" w:rsidR="000E2F8B" w:rsidRPr="00281835"/>
    <w:p w:rsidRDefault="00494008" w:rsidP="00494008" w:rsidR="001D7C1D" w:rsidRPr="00281835">
      <w:pPr>
        <w:jc w:val="center"/>
      </w:pPr>
      <w:r w:rsidRPr="00281835">
        <w:t>R E P U B L I K A   H R V A T S K A</w:t>
      </w:r>
    </w:p>
    <w:p w:rsidRDefault="001D7C1D" w:rsidP="00E662CE" w:rsidR="001D7C1D" w:rsidRPr="00281835">
      <w:pPr>
        <w:pStyle w:val="Bezproreda"/>
        <w:jc w:val="center"/>
      </w:pPr>
      <w:r w:rsidRPr="00281835">
        <w:t>R J E Š E NJ E</w:t>
      </w:r>
    </w:p>
    <w:p w:rsidRDefault="00E662CE" w:rsidP="00E662CE" w:rsidR="00E662CE" w:rsidRPr="00281835">
      <w:pPr>
        <w:pStyle w:val="Bezproreda"/>
        <w:jc w:val="center"/>
      </w:pPr>
    </w:p>
    <w:p w:rsidRDefault="00311C28" w:rsidP="00311C28" w:rsidR="00311C28" w:rsidRPr="00281835">
      <w:pPr>
        <w:jc w:val="both"/>
      </w:pPr>
      <w:r w:rsidRPr="00281835">
        <w:t xml:space="preserve">Trgovački sud u Zagrebu, po sucu Nikoli Ribarić, u predstečajnom postupku u povodu prijedloga dužnika TEHNIKA d.d., Zagreb (Grad Zagreb), Ulica grada Vukovara 274, OIB: 73037001250,  dana </w:t>
      </w:r>
      <w:r w:rsidR="0088515A" w:rsidRPr="00281835">
        <w:t>9</w:t>
      </w:r>
      <w:r w:rsidRPr="00281835">
        <w:t>. studenoga 2018.</w:t>
      </w:r>
    </w:p>
    <w:p w:rsidRDefault="00C35993" w:rsidP="001D7C1D" w:rsidR="00C35993">
      <w:pPr>
        <w:ind w:firstLine="708"/>
        <w:jc w:val="both"/>
      </w:pPr>
    </w:p>
    <w:p w:rsidRDefault="000E2F8B" w:rsidP="001D7C1D" w:rsidR="000E2F8B" w:rsidRPr="00281835">
      <w:pPr>
        <w:ind w:firstLine="708"/>
        <w:jc w:val="both"/>
      </w:pPr>
    </w:p>
    <w:p w:rsidRDefault="001D7C1D" w:rsidP="0042407B" w:rsidR="00E3002E" w:rsidRPr="00281835">
      <w:pPr>
        <w:jc w:val="center"/>
        <w:rPr>
          <w:b/>
        </w:rPr>
      </w:pPr>
      <w:r w:rsidRPr="00281835">
        <w:t xml:space="preserve">r i j e š i o </w:t>
      </w:r>
      <w:r w:rsidR="009A793D">
        <w:t xml:space="preserve">  </w:t>
      </w:r>
      <w:r w:rsidRPr="00281835">
        <w:t xml:space="preserve"> j e</w:t>
      </w:r>
    </w:p>
    <w:p w:rsidRDefault="0042407B" w:rsidP="0042407B" w:rsidR="0042407B" w:rsidRPr="00281835">
      <w:pPr>
        <w:jc w:val="center"/>
        <w:rPr>
          <w:b/>
        </w:rPr>
      </w:pPr>
    </w:p>
    <w:p w:rsidRDefault="009929FF" w:rsidP="00F73C31" w:rsidR="00F73C31" w:rsidRPr="00281835">
      <w:pPr>
        <w:jc w:val="both"/>
      </w:pPr>
      <w:r w:rsidRPr="00281835">
        <w:t>I</w:t>
      </w:r>
      <w:r w:rsidRPr="00281835">
        <w:tab/>
      </w:r>
      <w:r w:rsidR="00F73C31" w:rsidRPr="00281835">
        <w:t>Otvara se predstečajni postupak nad dužnikom TEHNIKA d.d., Zagreb (Grad Zagreb), Ulica grada Vukovara 274, OIB: 73037001250.</w:t>
      </w:r>
    </w:p>
    <w:p w:rsidRDefault="00F73C31" w:rsidP="00F73C31" w:rsidR="00F73C31" w:rsidRPr="00281835">
      <w:pPr>
        <w:jc w:val="both"/>
      </w:pPr>
    </w:p>
    <w:p w:rsidRDefault="009929FF" w:rsidP="00F73C31" w:rsidR="00F73C31" w:rsidRPr="00281835">
      <w:pPr>
        <w:jc w:val="both"/>
      </w:pPr>
      <w:r w:rsidRPr="00281835">
        <w:t>II</w:t>
      </w:r>
      <w:r w:rsidRPr="00281835">
        <w:tab/>
      </w:r>
      <w:r w:rsidR="00F73C31" w:rsidRPr="00281835">
        <w:t xml:space="preserve">Za povjerenika predstečajne nagodbe imenuje se </w:t>
      </w:r>
      <w:r w:rsidR="00920C0A" w:rsidRPr="00920C0A">
        <w:t xml:space="preserve">Šmit-Sabolić Biserka, OIB: </w:t>
      </w:r>
      <w:r w:rsidR="00920C0A">
        <w:t>63081779137, Crkvena 26, Kutina</w:t>
      </w:r>
      <w:r w:rsidR="00F73C31" w:rsidRPr="00281835">
        <w:t>.</w:t>
      </w:r>
    </w:p>
    <w:p w:rsidRDefault="00F73C31" w:rsidP="00F73C31" w:rsidR="00F73C31" w:rsidRPr="00281835">
      <w:pPr>
        <w:jc w:val="both"/>
      </w:pPr>
    </w:p>
    <w:p w:rsidRDefault="009929FF" w:rsidP="00F73C31" w:rsidR="00F73C31" w:rsidRPr="00281835">
      <w:pPr>
        <w:jc w:val="both"/>
      </w:pPr>
      <w:r w:rsidRPr="00281835">
        <w:t>III</w:t>
      </w:r>
      <w:r w:rsidRPr="00281835">
        <w:tab/>
      </w:r>
      <w:r w:rsidR="00F73C31" w:rsidRPr="00281835">
        <w:t>Pozivaju se vjerovnici dužnika TEHNIKA d.d., Zagreb (Grad Zagreb), Ulica grada Vukovara 274, OIB: 73037001250, da u roku od 21 (dvadesetjedan) dan od dana dostave ovog rješenja na stranici e-Oglasna ploča, prijave svoje tražbine nadležnoj jedinici Financijske agencije na propisnom obrascu.</w:t>
      </w:r>
    </w:p>
    <w:p w:rsidRDefault="00F73C31" w:rsidP="00F73C31" w:rsidR="00F73C31" w:rsidRPr="00281835">
      <w:pPr>
        <w:jc w:val="both"/>
      </w:pPr>
    </w:p>
    <w:p w:rsidRDefault="009929FF" w:rsidP="00F73C31" w:rsidR="00F73C31" w:rsidRPr="00281835">
      <w:pPr>
        <w:jc w:val="both"/>
      </w:pPr>
      <w:r w:rsidRPr="00281835">
        <w:t>IV</w:t>
      </w:r>
      <w:r w:rsidRPr="00281835">
        <w:tab/>
      </w:r>
      <w:r w:rsidR="00F73C31" w:rsidRPr="00281835">
        <w:t>Poziva se dužnik</w:t>
      </w:r>
      <w:r w:rsidR="008E34E5" w:rsidRPr="00281835">
        <w:t xml:space="preserve"> TEHNIKA d.d., Zagreb (Grad Zagreb), Ulica grada Vukovara 274, OIB: 73037001250,</w:t>
      </w:r>
      <w:r w:rsidR="00F73C31" w:rsidRPr="00281835">
        <w:t xml:space="preserve"> i povjerenik predstečajne nagodbe </w:t>
      </w:r>
      <w:r w:rsidR="00920C0A" w:rsidRPr="00920C0A">
        <w:t xml:space="preserve">Šmit-Sabolić Biserka, OIB: </w:t>
      </w:r>
      <w:r w:rsidR="00920C0A">
        <w:t>63081779137, Crkvena 26, Kutina</w:t>
      </w:r>
      <w:r w:rsidR="00F73C31" w:rsidRPr="00281835">
        <w:t>, u roku od 30 (trideset) dana od dana dostave tablice prijavljenih tražbina, dostaviti Financijskoj agenciji pisano očitovanje o svakoj prijavljenoj tražbini, uz obveznu naznaku iznosa za koji se tražbin</w:t>
      </w:r>
      <w:r w:rsidR="00325C54" w:rsidRPr="00281835">
        <w:t xml:space="preserve">a osporava i razlog osporavanja i to na propisanom obrascu. </w:t>
      </w:r>
    </w:p>
    <w:p w:rsidRDefault="00F73C31" w:rsidP="00F73C31" w:rsidR="00F73C31" w:rsidRPr="00281835">
      <w:pPr>
        <w:jc w:val="both"/>
      </w:pPr>
    </w:p>
    <w:p w:rsidRDefault="009929FF" w:rsidP="00F73C31" w:rsidR="00F73C31" w:rsidRPr="00281835">
      <w:pPr>
        <w:jc w:val="both"/>
      </w:pPr>
      <w:r w:rsidRPr="00281835">
        <w:t>V</w:t>
      </w:r>
      <w:r w:rsidRPr="00281835">
        <w:tab/>
      </w:r>
      <w:r w:rsidR="00F73C31" w:rsidRPr="00281835">
        <w:t>Pozivaju se vjerovnici, da u roku od 15 (petnaest) dana od dana dostave očitovanja o prijavljenim tražbinama dužnika</w:t>
      </w:r>
      <w:r w:rsidR="008E34E5" w:rsidRPr="00281835">
        <w:t xml:space="preserve"> </w:t>
      </w:r>
      <w:r w:rsidR="00F73C31" w:rsidRPr="00281835">
        <w:t>i povjerenika, ospore prijavljene tražbine koje smatraju nepostojećim, uz obveznu naznaku iznosa za koji se tražbina osporava i razloga osporavanja</w:t>
      </w:r>
      <w:r w:rsidR="00325C54" w:rsidRPr="00281835">
        <w:t xml:space="preserve"> i to na propisanom obrascu</w:t>
      </w:r>
      <w:r w:rsidR="00F73C31" w:rsidRPr="00281835">
        <w:t>.</w:t>
      </w:r>
    </w:p>
    <w:p w:rsidRDefault="00F73C31" w:rsidP="00F73C31" w:rsidR="00F73C31" w:rsidRPr="00281835">
      <w:pPr>
        <w:jc w:val="both"/>
      </w:pPr>
    </w:p>
    <w:p w:rsidRDefault="009929FF" w:rsidP="00F73C31" w:rsidR="00F73C31" w:rsidRPr="00281835">
      <w:pPr>
        <w:jc w:val="both"/>
      </w:pPr>
      <w:r w:rsidRPr="00281835">
        <w:t>VI</w:t>
      </w:r>
      <w:r w:rsidRPr="00281835">
        <w:tab/>
      </w:r>
      <w:r w:rsidR="00F73C31" w:rsidRPr="00281835">
        <w:t>Poziva se Financijska agencija objaviti na mrežnoj stranici e-Oglasna ploča sudova u roku od tri dana:</w:t>
      </w:r>
    </w:p>
    <w:p w:rsidRDefault="00F73C31" w:rsidP="00F73C31" w:rsidR="00F73C31" w:rsidRPr="00281835">
      <w:pPr>
        <w:jc w:val="both"/>
      </w:pPr>
    </w:p>
    <w:p w:rsidRDefault="00F73C31" w:rsidP="00F73C31" w:rsidR="00F73C31" w:rsidRPr="00281835">
      <w:pPr>
        <w:jc w:val="both"/>
      </w:pPr>
      <w:r w:rsidRPr="00281835">
        <w:t>-</w:t>
      </w:r>
      <w:r w:rsidRPr="00281835">
        <w:tab/>
        <w:t>od dana isteka roka za prijavu tražbine, tablicu prijavljenih tražbina zajedno s prijavama tražbina i ispravama</w:t>
      </w:r>
    </w:p>
    <w:p w:rsidRDefault="00F73C31" w:rsidP="00F73C31" w:rsidR="00F73C31" w:rsidRPr="00281835">
      <w:pPr>
        <w:jc w:val="both"/>
      </w:pPr>
      <w:r w:rsidRPr="00281835">
        <w:lastRenderedPageBreak/>
        <w:t>-</w:t>
      </w:r>
      <w:r w:rsidRPr="00281835">
        <w:tab/>
        <w:t>od dana isteka roka za očitovanje dužnika i povjerenika ako je imenovan o prijavljenim tražbinama, očitovanje o prijavljenim tražbinama, odnosno podatak da očitovanje nije dostavljeno</w:t>
      </w:r>
    </w:p>
    <w:p w:rsidRDefault="00F73C31" w:rsidP="00F73C31" w:rsidR="00F73C31" w:rsidRPr="00281835">
      <w:pPr>
        <w:jc w:val="both"/>
      </w:pPr>
      <w:r w:rsidRPr="00281835">
        <w:t>-</w:t>
      </w:r>
      <w:r w:rsidRPr="00281835">
        <w:tab/>
        <w:t xml:space="preserve">od dana isteka roka za osporavanje tražbina, tablicu osporenih tražbina u kojoj će navesti sve tražbine koje je osporio dužnik, povjerenik ili vjerovnik. </w:t>
      </w:r>
    </w:p>
    <w:p w:rsidRDefault="00F73C31" w:rsidP="00F73C31" w:rsidR="00F73C31" w:rsidRPr="00281835">
      <w:pPr>
        <w:jc w:val="both"/>
      </w:pPr>
    </w:p>
    <w:p w:rsidRDefault="00F73C31" w:rsidP="00F73C31" w:rsidR="00F73C31" w:rsidRPr="00281835">
      <w:pPr>
        <w:jc w:val="both"/>
      </w:pPr>
      <w:r w:rsidRPr="00281835">
        <w:t>VII.</w:t>
      </w:r>
      <w:r w:rsidRPr="00281835">
        <w:tab/>
        <w:t>Ako je prijava tražbine, očitovanje o prijavljenim tražbinama ili osporavanje tražbine primljeno nakon objava iz točke VI. izreke ovog rješenja, poziva se Financijska agencija sastaviti dopunu tablica i zajedno s prijavom tražbine, očitovanjem o prijavljenim tražbinama ili osporavanjem tražbine i ispravama objaviti na mrežnoj stranici e-Oglasna ploča sudova najkasnije prvoga dana nakon primitka.</w:t>
      </w:r>
    </w:p>
    <w:p w:rsidRDefault="00F73C31" w:rsidP="00F73C31" w:rsidR="00F73C31" w:rsidRPr="00281835">
      <w:pPr>
        <w:jc w:val="both"/>
      </w:pPr>
    </w:p>
    <w:p w:rsidRDefault="00F73C31" w:rsidP="00F73C31" w:rsidR="00F73C31" w:rsidRPr="00281835">
      <w:pPr>
        <w:jc w:val="both"/>
      </w:pPr>
      <w:r w:rsidRPr="00281835">
        <w:t>VIII.</w:t>
      </w:r>
      <w:r w:rsidRPr="00281835">
        <w:tab/>
        <w:t>Poziva se Financijska agencija dostaviti sudu cjelokupnu primljenu dokumentaciju u papirnatom obliku u roku od tri dana od isteka roka za osporavanje tražbina, a naknadno primljenu najkasnije prvoga dana nakon primitka.</w:t>
      </w:r>
    </w:p>
    <w:p w:rsidRDefault="00F73C31" w:rsidP="00F73C31" w:rsidR="00F73C31" w:rsidRPr="00281835">
      <w:pPr>
        <w:jc w:val="both"/>
      </w:pPr>
    </w:p>
    <w:p w:rsidRDefault="00F73C31" w:rsidP="00F73C31" w:rsidR="00F73C31" w:rsidRPr="00281835">
      <w:pPr>
        <w:jc w:val="both"/>
      </w:pPr>
      <w:r w:rsidRPr="00281835">
        <w:t>IX.</w:t>
      </w:r>
      <w:r w:rsidRPr="00281835">
        <w:tab/>
        <w:t>Poziva se dužnik da vjerovnicima i povjereniku omogući uvid u isprave iz kojih proizlaze tražbine navedene u popisu imovine i obveza.</w:t>
      </w:r>
    </w:p>
    <w:p w:rsidRDefault="00F73C31" w:rsidP="00F73C31" w:rsidR="00F73C31" w:rsidRPr="00281835">
      <w:pPr>
        <w:jc w:val="both"/>
      </w:pPr>
    </w:p>
    <w:p w:rsidRDefault="00007875" w:rsidP="00F73C31" w:rsidR="00F73C31" w:rsidRPr="00281835">
      <w:pPr>
        <w:jc w:val="both"/>
      </w:pPr>
      <w:r w:rsidRPr="00281835">
        <w:t>X</w:t>
      </w:r>
      <w:r w:rsidRPr="00281835">
        <w:tab/>
      </w:r>
      <w:r w:rsidR="00F73C31" w:rsidRPr="00281835">
        <w:t>Pozivaju se dužnikovi dužnici da svoje dospjele obveze bez odgode ispunjavaju dužniku.</w:t>
      </w:r>
    </w:p>
    <w:p w:rsidRDefault="00F73C31" w:rsidP="00F73C31" w:rsidR="00F73C31" w:rsidRPr="00281835">
      <w:pPr>
        <w:jc w:val="both"/>
      </w:pPr>
    </w:p>
    <w:p w:rsidRDefault="00007875" w:rsidP="00F73C31" w:rsidR="00F73C31" w:rsidRPr="00281835">
      <w:pPr>
        <w:jc w:val="both"/>
        <w:rPr>
          <w:b/>
        </w:rPr>
      </w:pPr>
      <w:r w:rsidRPr="00281835">
        <w:t>XI</w:t>
      </w:r>
      <w:r w:rsidRPr="00281835">
        <w:tab/>
      </w:r>
      <w:r w:rsidR="00F73C31" w:rsidRPr="00281835">
        <w:t xml:space="preserve">Pozivaju se vjerovnici, dužnik i povjerenik pristupiti na ročište radi ispitivanja tražbina </w:t>
      </w:r>
      <w:r w:rsidR="00F73C31" w:rsidRPr="00281835">
        <w:rPr>
          <w:b/>
        </w:rPr>
        <w:t xml:space="preserve">dana </w:t>
      </w:r>
      <w:r w:rsidRPr="00281835">
        <w:rPr>
          <w:b/>
        </w:rPr>
        <w:t>6</w:t>
      </w:r>
      <w:r w:rsidR="00F73C31" w:rsidRPr="00281835">
        <w:rPr>
          <w:b/>
        </w:rPr>
        <w:t>.</w:t>
      </w:r>
      <w:r w:rsidRPr="00281835">
        <w:rPr>
          <w:b/>
        </w:rPr>
        <w:t xml:space="preserve"> ožujka 2019.</w:t>
      </w:r>
      <w:r w:rsidR="00F73C31" w:rsidRPr="00281835">
        <w:rPr>
          <w:b/>
        </w:rPr>
        <w:t xml:space="preserve"> godine u 10,00 sati, u prostorijama Trgovačkog suda u Zagrebu, Zagreb, Petrinjska 8, </w:t>
      </w:r>
      <w:r w:rsidR="00452426" w:rsidRPr="00281835">
        <w:rPr>
          <w:b/>
        </w:rPr>
        <w:t>dvorana 100, ulična zgrada-velika dvorana u dvorišnom prostoru.</w:t>
      </w:r>
    </w:p>
    <w:p w:rsidRDefault="00F73C31" w:rsidP="00F73C31" w:rsidR="00F73C31" w:rsidRPr="00281835">
      <w:pPr>
        <w:jc w:val="both"/>
      </w:pPr>
    </w:p>
    <w:p w:rsidRDefault="00452426" w:rsidP="00F73C31" w:rsidR="00F73C31" w:rsidRPr="00281835">
      <w:pPr>
        <w:jc w:val="both"/>
      </w:pPr>
      <w:r w:rsidRPr="00281835">
        <w:t>XII</w:t>
      </w:r>
      <w:r w:rsidRPr="00281835">
        <w:tab/>
      </w:r>
      <w:r w:rsidR="00F73C31" w:rsidRPr="00281835">
        <w:t>Rješenje o otvaranju predstečajnog postupka upisat će se u nadležnom registru, kao i u javne knjige, registre, upisnike i očevidnike u kojima je dužnik upisan kao nositelj nekog prava.</w:t>
      </w:r>
    </w:p>
    <w:p w:rsidRDefault="00F73C31" w:rsidP="00F73C31" w:rsidR="00F73C31" w:rsidRPr="00281835">
      <w:pPr>
        <w:jc w:val="both"/>
      </w:pPr>
    </w:p>
    <w:p w:rsidRDefault="00452426" w:rsidP="00F73C31" w:rsidR="00F73C31" w:rsidRPr="00281835">
      <w:pPr>
        <w:jc w:val="both"/>
      </w:pPr>
      <w:r w:rsidRPr="00281835">
        <w:t>XIII</w:t>
      </w:r>
      <w:r w:rsidRPr="00281835">
        <w:tab/>
      </w:r>
      <w:r w:rsidR="00F73C31" w:rsidRPr="00281835">
        <w:t xml:space="preserve">Određuje se upis ovog rješenja o otvaranju predstečajnog postupka nad dužnikom </w:t>
      </w:r>
      <w:r w:rsidRPr="00281835">
        <w:t>TEHNIKA d.d., Zagreb (Grad Zagreb), Ulica grada Vukovara 274, OIB: 73037001250</w:t>
      </w:r>
      <w:r w:rsidR="00F73C31" w:rsidRPr="00281835">
        <w:t xml:space="preserve">, u zemljišnim knjigama, te se nalaže zabilježba rješenja o otvaranju predstečajnog postupka nad dužnikom </w:t>
      </w:r>
      <w:r w:rsidR="00AB6B76" w:rsidRPr="00281835">
        <w:t>TEHNIKA d.d., Zagreb (Grad Zagreb), Ulica grada Vukovara 274, OIB: 73037001250</w:t>
      </w:r>
      <w:r w:rsidR="00F73C31" w:rsidRPr="00281835">
        <w:t>, poslovni broj St-</w:t>
      </w:r>
      <w:r w:rsidR="00AB6B76" w:rsidRPr="00281835">
        <w:t>2481/2018</w:t>
      </w:r>
      <w:r w:rsidR="00F73C31" w:rsidRPr="00281835">
        <w:t xml:space="preserve"> od </w:t>
      </w:r>
      <w:r w:rsidR="00AB6B76" w:rsidRPr="00281835">
        <w:t>9</w:t>
      </w:r>
      <w:r w:rsidR="00F73C31" w:rsidRPr="00281835">
        <w:t>.</w:t>
      </w:r>
      <w:r w:rsidR="00AB6B76" w:rsidRPr="00281835">
        <w:t xml:space="preserve"> studenoga</w:t>
      </w:r>
      <w:r w:rsidR="00F73C31" w:rsidRPr="00281835">
        <w:t xml:space="preserve"> 2018.:</w:t>
      </w:r>
    </w:p>
    <w:p w:rsidRDefault="00F73C31" w:rsidP="00F73C31" w:rsidR="00F73C31" w:rsidRPr="00281835">
      <w:pPr>
        <w:jc w:val="both"/>
      </w:pPr>
    </w:p>
    <w:p w:rsidRDefault="00DE3582" w:rsidP="00DE3582" w:rsidR="00DE3582" w:rsidRPr="00281835">
      <w:pPr>
        <w:numPr>
          <w:ilvl w:val="0"/>
          <w:numId w:val="8"/>
        </w:numPr>
        <w:jc w:val="both"/>
      </w:pPr>
      <w:r w:rsidRPr="00281835">
        <w:t>U z.k.o. 999901,Grad Zagreb, kod Općinskog građanskog suda Zagreb,</w:t>
      </w:r>
      <w:r w:rsidR="00445C38" w:rsidRPr="00281835">
        <w:t xml:space="preserve"> Zemljišnoknjižni odjel Zagreb,</w:t>
      </w:r>
      <w:r w:rsidRPr="00281835">
        <w:t xml:space="preserve"> zk.ul. 35877, k.č.br. 2270/26 upisana zgrada Mješovite uporabe br. 32,32A,32B,32C,32D,34,36,36A, Ljudevita Posavskog, zgrada Mješovite uporabe br. 36B, Ljudevita Posavskog, dvorište i podzemna garaža, ukupne površine 6867 m2, upisane su slijedeće nekretnine:</w:t>
      </w:r>
    </w:p>
    <w:p w:rsidRDefault="00DE3582" w:rsidP="00DE3582" w:rsidR="00DE3582" w:rsidRPr="00281835">
      <w:pPr>
        <w:jc w:val="both"/>
        <w:rPr>
          <w:bCs/>
        </w:rPr>
      </w:pPr>
    </w:p>
    <w:p w:rsidRDefault="00DE3582" w:rsidP="00DE3582" w:rsidR="00DE3582" w:rsidRPr="00281835">
      <w:pPr>
        <w:jc w:val="both"/>
        <w:rPr>
          <w:bCs/>
        </w:rPr>
      </w:pPr>
      <w:r w:rsidRPr="00281835">
        <w:rPr>
          <w:bCs/>
        </w:rPr>
        <w:t>- 12. Suvlasnički dio: 18/10000 ETAŽNO VLASNIŠTVO (E-12)</w:t>
      </w:r>
    </w:p>
    <w:p w:rsidRDefault="00DE3582" w:rsidP="00DE3582" w:rsidR="00DE3582" w:rsidRPr="00281835">
      <w:pPr>
        <w:jc w:val="both"/>
        <w:rPr>
          <w:bCs/>
        </w:rPr>
      </w:pPr>
      <w:r w:rsidRPr="00281835">
        <w:rPr>
          <w:bCs/>
        </w:rPr>
        <w:t>1. stan oznake S12- dvosobni stambeni prostor na 2. katu zgrade, ulaz 1, koji se sastoji od: ulazni prostor, dn. boravak i blagovaona, kuhinja, izba, soba, kupaonica i loggia, ukupno površine 43,84 m2</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- 19. Suvlasnički dio: 31/10000 ETAŽNO VLASNIŠTVO (E-19)</w:t>
      </w:r>
    </w:p>
    <w:p w:rsidRDefault="00DE3582" w:rsidP="00DE3582" w:rsidR="00DE3582">
      <w:pPr>
        <w:jc w:val="both"/>
        <w:rPr>
          <w:bCs/>
        </w:rPr>
      </w:pPr>
      <w:r w:rsidRPr="00281835">
        <w:rPr>
          <w:bCs/>
        </w:rPr>
        <w:lastRenderedPageBreak/>
        <w:t>1. stan oznake S19 - trosobni stambeni prostor na 4. katu zgrade, ulaz 1, koji se sastoji od: ulazni prostor, hodnik, dn. boravak, blagovaona, kuhinja, izba, soba, soba, kupaonica, wc, loggia i loggia, površine 76,64 m2, s pripadajućim spremištem (SP17) u podrumu nivo -2, površine 2,09 m2, što ukupno čini površinu 78,73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- 23. Suvlasnički dio: 16/10000 ETAŽNO VLASNIŠTVO (E-23)</w:t>
      </w:r>
    </w:p>
    <w:p w:rsidRDefault="00DE3582" w:rsidP="00DE3582" w:rsidR="00DE3582">
      <w:pPr>
        <w:jc w:val="both"/>
        <w:rPr>
          <w:bCs/>
        </w:rPr>
      </w:pPr>
      <w:r w:rsidRPr="00281835">
        <w:rPr>
          <w:bCs/>
        </w:rPr>
        <w:t>1. stan oznake S23- dvosobni stambeni prostor na 4. katu zgrade, ulaz 1, koji se sastoji od: ulazni prostor, dn. boravak i blagovaona, kuhinja, soba, kupaonica i loggia, površine 39,55 m2, s pripadajućim spremištem (SP19) u podrumu nivo -2, površine 2,24 m2, što ukupno čini površinu 41,79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- 99. Suvlasnički dio: 37/10000 ETAŽNO VLASNIŠTVO (E-99)</w:t>
      </w:r>
    </w:p>
    <w:p w:rsidRDefault="00DE3582" w:rsidP="00DE3582" w:rsidR="00DE3582">
      <w:pPr>
        <w:jc w:val="both"/>
        <w:rPr>
          <w:bCs/>
        </w:rPr>
      </w:pPr>
      <w:r w:rsidRPr="00281835">
        <w:rPr>
          <w:bCs/>
        </w:rPr>
        <w:t>1. stan oznake S99- četverosobni stambeni prostor u prizemlju zgrade, ulaz 4, koji se sastoji od: ulazni prostor, dn. boravak, blagovaona, hodnik, kuhinja, izba, soba, soba, soba, kupaonica, wc, loggia i loggia, ukupno površine 92,26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- 153. Suvlasnički dio: 34/10000 ETAŽNO VLASNIŠTVO (E-153)</w:t>
      </w:r>
    </w:p>
    <w:p w:rsidRDefault="00DE3582" w:rsidP="00DE3582" w:rsidR="00DE3582">
      <w:pPr>
        <w:jc w:val="both"/>
        <w:rPr>
          <w:bCs/>
        </w:rPr>
      </w:pPr>
      <w:r w:rsidRPr="00281835">
        <w:rPr>
          <w:bCs/>
        </w:rPr>
        <w:t>1. stan oznake S153- trosobni stambeni prostor na 4. katu zgrade, ulaz 5, koji se sastoji od: ulazni prostor, dn. boravak, blagovaona, hodnik, kuhinja, izba, soba, soba, kupaonica, wc i loggia, ukupno površine 84,88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- 154. Suvlasnički dio: 16/10000 ETAŽNO VLASNIŠTVO (E-154)</w:t>
      </w:r>
    </w:p>
    <w:p w:rsidRDefault="00DE3582" w:rsidP="00DE3582" w:rsidR="00DE3582">
      <w:pPr>
        <w:jc w:val="both"/>
        <w:rPr>
          <w:bCs/>
        </w:rPr>
      </w:pPr>
      <w:r w:rsidRPr="00281835">
        <w:rPr>
          <w:bCs/>
        </w:rPr>
        <w:t>1. stan oznake S154- dvosobni stambeni prostor na 4. katu zgrade, ulaz 5, koji se sastoji od: ulazni prostor, dn. boravak i blagovaona, kuhinja, soba, kupaonica i loggia površine 38,98 m2, s pripadajućim  spremištem (SP5) u podrumu nivo -1, površine 1,93 m2, što ukupno čini površinu 40,91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- 156. Suvlasnički dio: 33/10000 ETAŽNO VLASNIŠTVO (E-156)</w:t>
      </w:r>
    </w:p>
    <w:p w:rsidRDefault="00DE3582" w:rsidP="00DE3582" w:rsidR="00DE3582">
      <w:pPr>
        <w:jc w:val="both"/>
        <w:rPr>
          <w:bCs/>
        </w:rPr>
      </w:pPr>
      <w:r w:rsidRPr="00281835">
        <w:rPr>
          <w:bCs/>
        </w:rPr>
        <w:t>1. stan oznake S156- trosobni stambeni prostor na 5. katu zgrade, ulaz 5, koji se sastoji od: ulazni prostor, dn. boravak, blagovaona, hodnik, kuhinja, izba, soba, soba, kupaonica, wc i loggia, ukupno površine 84,66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- 190. Suvlasnički dio: 16/10000 ETAŽNO VLASNIŠTVO (E-190)</w:t>
      </w:r>
    </w:p>
    <w:p w:rsidRDefault="00DE3582" w:rsidP="00DE3582" w:rsidR="00DE3582">
      <w:pPr>
        <w:jc w:val="both"/>
        <w:rPr>
          <w:bCs/>
        </w:rPr>
      </w:pPr>
      <w:r w:rsidRPr="00281835">
        <w:rPr>
          <w:bCs/>
        </w:rPr>
        <w:t>1. stan oznake S190- dvosobni stambeni prostor na 5. katu zgrade, ulaz 6, koji se sastoji od: ulazni prostor, dn. boravak i blagovaona, kuhinja, soba, kupaonica i loggia, površine 39,46 m2, s pripadajućim spremištem (SP32) u podrumu nivo -2, površine 2,53 m2, što ukupno čini površinu 41,99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- 198. Suvlasnički dio: 13/10000 ETAŽNO VLASNIŠTVO (E-198)</w:t>
      </w:r>
    </w:p>
    <w:p w:rsidRDefault="00DE3582" w:rsidP="00DE3582" w:rsidR="00DE3582">
      <w:pPr>
        <w:jc w:val="both"/>
        <w:rPr>
          <w:bCs/>
        </w:rPr>
      </w:pPr>
      <w:r w:rsidRPr="00281835">
        <w:rPr>
          <w:bCs/>
        </w:rPr>
        <w:t xml:space="preserve">1. stan oznake S198- dvosobni stambeni prostor na 6. katu zgrade, ulaz 6, koji se sastoji od: ulazni prostor, dn. boravak i blagovaona, kuhinja, soba i kupaonica, površine 31,32 m2, s </w:t>
      </w:r>
      <w:r w:rsidRPr="00281835">
        <w:rPr>
          <w:bCs/>
        </w:rPr>
        <w:lastRenderedPageBreak/>
        <w:t>pripadajućim spremištem (SP39) u podrumu nivo -2, površine 2,42 m2, što ukupno čini površinu 33,74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- 219. Suvlasnički dio: 33/10000 ETAŽNO VLASNIŠTVO (E-219)</w:t>
      </w:r>
    </w:p>
    <w:p w:rsidRDefault="00DE3582" w:rsidP="00DE3582" w:rsidR="00DE3582">
      <w:pPr>
        <w:jc w:val="both"/>
        <w:rPr>
          <w:bCs/>
        </w:rPr>
      </w:pPr>
      <w:r w:rsidRPr="00281835">
        <w:rPr>
          <w:bCs/>
        </w:rPr>
        <w:t>1. stan oznake S219- trosobni stambeni prostor na 2. katu zgrade, ulaz 7, koji se sastoji od: ulazni prostor, dn. boravak i blagovaona, hodnik, kuhinja, izba, soba, soba, kupaonica, wc, loggia i loggia, ukupno površine 82,87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- 255. Suvlasnički dio: 19/10000 ETAŽNO VLASNIŠTVO (E-255)</w:t>
      </w:r>
    </w:p>
    <w:p w:rsidRDefault="00DE3582" w:rsidP="00DE3582" w:rsidR="00DE3582">
      <w:pPr>
        <w:jc w:val="both"/>
        <w:rPr>
          <w:bCs/>
        </w:rPr>
      </w:pPr>
      <w:r w:rsidRPr="00281835">
        <w:rPr>
          <w:bCs/>
        </w:rPr>
        <w:t>1. stan oznake S255- dvosobni stambeni prostor na 1. katu zgrade, ulaz 8, koji se sastoji od: ulazni prostor, dn. boravak i blagovaona, kuhinja, soba, kupaonica i loggia, ukupno površine 48,56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- 274. Suvlasnički dio: 21/10000 ETAŽNO VLASNIŠTVO (E-274)</w:t>
      </w:r>
    </w:p>
    <w:p w:rsidRDefault="00DE3582" w:rsidP="00DE3582" w:rsidR="00DE3582">
      <w:pPr>
        <w:jc w:val="both"/>
        <w:rPr>
          <w:bCs/>
        </w:rPr>
      </w:pPr>
      <w:r w:rsidRPr="00281835">
        <w:rPr>
          <w:bCs/>
        </w:rPr>
        <w:t>1. stan oznake S274- dvosobni stambeni prostor na 3. katu zgrade, ulaz 8, koji se sastoji od: ulazni prostor, dn. boravak i blagovaona, kuhinja, izba, soba, kupaonica i loggia, ukupno površine 51,42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- 276. Suvlasnički dio: 19/10000 ETAŽNO VLASNIŠTVO (E-276)</w:t>
      </w:r>
    </w:p>
    <w:p w:rsidRDefault="00DE3582" w:rsidP="00DE3582" w:rsidR="00DE3582">
      <w:pPr>
        <w:jc w:val="both"/>
        <w:rPr>
          <w:bCs/>
        </w:rPr>
      </w:pPr>
      <w:r w:rsidRPr="00281835">
        <w:rPr>
          <w:bCs/>
        </w:rPr>
        <w:t>1. stan oznake S276- dvosobni stambeni prostor na 4. katu zgrade, ulaz 8, koji se sastoji od: ulazni prostor, dn. boravak i blagovaona, kuhinja, soba, kupaonica i loggia, ukupno površine 48,41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- 306. Suvlasnički dio: 52/10000 ETAŽNO VLASNIŠTVO (E-306)</w:t>
      </w:r>
    </w:p>
    <w:p w:rsidRDefault="00DE3582" w:rsidP="00DE3582" w:rsidR="00DE3582">
      <w:pPr>
        <w:jc w:val="both"/>
        <w:rPr>
          <w:bCs/>
        </w:rPr>
      </w:pPr>
      <w:r w:rsidRPr="00281835">
        <w:rPr>
          <w:bCs/>
        </w:rPr>
        <w:t>1. stan oznake S306- peterosobni stambeni prostor na 1. katu zgrade, ulaz 9, koji se sastoji od: ulazni prostor, dn. boravak, blagovaona, hodnik, kuhinja, izba, soba, soba, soba, soba, kupaonica, kupaonica, wc, loggia i loggia, ukupno površine 128,01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- 316. Suvlasnički dio: 19/10000 ETAŽNO VLASNIŠTVO (E-316)</w:t>
      </w:r>
    </w:p>
    <w:p w:rsidRDefault="00DE3582" w:rsidP="00DE3582" w:rsidR="00DE3582">
      <w:pPr>
        <w:jc w:val="both"/>
        <w:rPr>
          <w:bCs/>
        </w:rPr>
      </w:pPr>
      <w:r w:rsidRPr="00281835">
        <w:rPr>
          <w:bCs/>
        </w:rPr>
        <w:t>1. stan oznake S316 - dvosobni stambeni prostor na 2. katu zgrade, ulaz 9, koji se sastoji od: ulazni prostor, dn. boravak i blagovaona, kuhinja, soba, kupaonica i loggia, površine 45,95 m2, s pripadajućim spremištem (SP94) u podrumu nivo -2, površine 2,03 m2, što ukupno čini površinu 47,98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- 349. Suvlasnički dio: 25/10000 ETAŽNO VLASNIŠTVO (E-349)</w:t>
      </w:r>
    </w:p>
    <w:p w:rsidRDefault="00DE3582" w:rsidP="00DE3582" w:rsidR="00DE3582">
      <w:pPr>
        <w:jc w:val="both"/>
        <w:rPr>
          <w:bCs/>
        </w:rPr>
      </w:pPr>
      <w:r w:rsidRPr="00281835">
        <w:rPr>
          <w:bCs/>
        </w:rPr>
        <w:t>1. stan oznake S349- trosobni stambeni prostor na 6. katu zgrade, ulaz 9, koji se sastoji od: ulazni prostor, dn. boravak i blagovaona, kuhinja, soba, soba, kupaonica, wc i loggia, površine 60,62 m2, s pripadajućim spremištem (SP75) u podrumu nivo -1, površine 2,18 m2, što ukupno čini površinu 62,80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- 371. Suvlasnički dio: 20/10000 ETAŽNO VLASNIŠTVO (E-371)</w:t>
      </w:r>
    </w:p>
    <w:p w:rsidRDefault="00DE3582" w:rsidP="00DE3582" w:rsidR="00DE3582">
      <w:pPr>
        <w:jc w:val="both"/>
        <w:rPr>
          <w:bCs/>
        </w:rPr>
      </w:pPr>
      <w:r w:rsidRPr="00281835">
        <w:rPr>
          <w:bCs/>
        </w:rPr>
        <w:lastRenderedPageBreak/>
        <w:t>1. stan oznake S371- dvosobni stambeni prostor na 8. katu zgrade, ulaz 9, koji se sastoji od: ulazni prostor, blagovaona, dn. boravak, kuhinja, soba, kupaonica i loggia, ukupno površine 50,64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- 377. Suvlasnički dio: 22/10000 ETAŽNO VLASNIŠTVO (E-377)</w:t>
      </w:r>
    </w:p>
    <w:p w:rsidRDefault="00DE3582" w:rsidP="00DE3582" w:rsidR="00DE3582">
      <w:pPr>
        <w:jc w:val="both"/>
        <w:rPr>
          <w:bCs/>
        </w:rPr>
      </w:pPr>
      <w:r w:rsidRPr="00281835">
        <w:rPr>
          <w:bCs/>
        </w:rPr>
        <w:t>1. lokal oznake L5 - u prizemlju, ulaz 9, ukupno površine 46,95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- 378. Suvlasnički dio: 15/10000 ETAŽNO VLASNIŠTVO (E-378)</w:t>
      </w:r>
    </w:p>
    <w:p w:rsidRDefault="00DE3582" w:rsidP="00DE3582" w:rsidR="00DE3582">
      <w:pPr>
        <w:jc w:val="both"/>
        <w:rPr>
          <w:bCs/>
        </w:rPr>
      </w:pPr>
      <w:r w:rsidRPr="00281835">
        <w:rPr>
          <w:bCs/>
        </w:rPr>
        <w:t>1. lokal oznake L6 - u prizemlju, ulaz 9, ukupno površine 33,92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- 387. Suvlasnički dio: 1/10000 ETAŽNO VLASNIŠTVO (E-387)</w:t>
      </w:r>
    </w:p>
    <w:p w:rsidRDefault="00DE3582" w:rsidP="00DE3582" w:rsidR="00DE3582">
      <w:pPr>
        <w:jc w:val="both"/>
        <w:rPr>
          <w:bCs/>
        </w:rPr>
      </w:pPr>
      <w:r w:rsidRPr="00281835">
        <w:rPr>
          <w:bCs/>
        </w:rPr>
        <w:t>1. garažno mjesto oznake GM9- u podrumu nivo -1, ukupno površine 12,59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- 396. Suvlasnički dio: 2/10000 ETAŽNO VLASNIŠTVO (E-396)</w:t>
      </w:r>
    </w:p>
    <w:p w:rsidRDefault="00DE3582" w:rsidP="00DE3582" w:rsidR="00DE3582">
      <w:pPr>
        <w:jc w:val="both"/>
        <w:rPr>
          <w:bCs/>
        </w:rPr>
      </w:pPr>
      <w:r w:rsidRPr="00281835">
        <w:rPr>
          <w:bCs/>
        </w:rPr>
        <w:t>1. garažno mjesto oznake GM18- u podrumu nivo -1, ukupno površine 17,05 m2</w:t>
      </w:r>
    </w:p>
    <w:p w:rsidRDefault="00E023E9" w:rsidP="00DE3582" w:rsidR="00E023E9" w:rsidRPr="00281835">
      <w:pPr>
        <w:jc w:val="both"/>
        <w:rPr>
          <w:bCs/>
        </w:rPr>
      </w:pPr>
    </w:p>
    <w:p w:rsidRDefault="00DE3582" w:rsidP="00DE3582" w:rsidR="00DE3582" w:rsidRPr="00281835">
      <w:pPr>
        <w:jc w:val="both"/>
        <w:rPr>
          <w:bCs/>
        </w:rPr>
      </w:pPr>
      <w:r w:rsidRPr="00281835">
        <w:rPr>
          <w:bCs/>
        </w:rPr>
        <w:t xml:space="preserve">TEHNIKA SPV D.O.O. , OIB: 33028635279, TRG BANA JOSIPA JELAČIĆA 9/1, 48000 KOPRIVNICA </w:t>
      </w:r>
    </w:p>
    <w:p w:rsidRDefault="00DE3582" w:rsidP="00DE3582" w:rsidR="00DE3582" w:rsidRPr="00281835">
      <w:pPr>
        <w:jc w:val="both"/>
        <w:rPr>
          <w:bCs/>
        </w:rPr>
      </w:pPr>
      <w:r w:rsidRPr="00281835">
        <w:t>396.2  Zaprimljeno 10.05.2018.g. pod brojem Z-27012/2018</w:t>
      </w:r>
    </w:p>
    <w:p w:rsidRDefault="00DE3582" w:rsidP="00DE3582" w:rsidR="00DE3582" w:rsidRPr="00281835">
      <w:pPr>
        <w:jc w:val="both"/>
        <w:rPr>
          <w:bCs/>
        </w:rPr>
      </w:pPr>
      <w:r w:rsidRPr="00281835">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- 409. Suvlasnički dio: 1/10000 ETAŽNO VLASNIŠTVO (E-409)</w:t>
      </w:r>
    </w:p>
    <w:p w:rsidRDefault="00DE3582" w:rsidP="00DE3582" w:rsidR="00DE3582">
      <w:pPr>
        <w:jc w:val="both"/>
        <w:rPr>
          <w:bCs/>
        </w:rPr>
      </w:pPr>
      <w:r w:rsidRPr="00281835">
        <w:rPr>
          <w:bCs/>
        </w:rPr>
        <w:t>1.garažno mjesto oznake GM31- u podrumu nivo -1, ukupno površine 13,30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SPV D.O.O. , OIB: 33028635279, TRG BANA JOSIPA JELAČIĆA 9/1, 48000 KOPRIVNICA</w:t>
      </w:r>
    </w:p>
    <w:p w:rsidRDefault="00DE3582" w:rsidP="00DE3582" w:rsidR="00DE3582" w:rsidRPr="00281835">
      <w:pPr>
        <w:jc w:val="both"/>
      </w:pPr>
      <w:r w:rsidRPr="00281835">
        <w:t>409.2  Zaprimljeno 10.05.2018.g. pod brojem Z-27012/2018</w:t>
      </w:r>
    </w:p>
    <w:p w:rsidRDefault="00DE3582" w:rsidP="00DE3582" w:rsidR="00DE3582" w:rsidRPr="00281835">
      <w:pPr>
        <w:jc w:val="both"/>
      </w:pPr>
      <w:r w:rsidRPr="00281835">
        <w:t>ZABILJEŽBA, PRIJENOS VLASNIŠTVA RADI OSIGURANJA TRAŽBINE, u iznosu od 800.000,00 EUR (slovima:osamstotisućaeura) plativo u kunskoj protuvrijednosti po srednjem tečaju HNB za EUR .</w:t>
      </w:r>
    </w:p>
    <w:p w:rsidRDefault="00DE3582" w:rsidP="00DE3582" w:rsidR="00DE3582" w:rsidRPr="00281835">
      <w:pPr>
        <w:jc w:val="both"/>
      </w:pPr>
      <w:r w:rsidRPr="00281835">
        <w:t>410. Suvlasnički dio: 1/10000 ETAŽNO VLASNIŠTVO (E-410)</w:t>
      </w:r>
      <w:r w:rsidRPr="00281835">
        <w:tab/>
      </w:r>
      <w:r w:rsidRPr="00281835">
        <w:tab/>
      </w:r>
    </w:p>
    <w:p w:rsidRDefault="00DE3582" w:rsidP="00DE3582" w:rsidR="00DE3582" w:rsidRPr="00281835">
      <w:pPr>
        <w:jc w:val="both"/>
      </w:pPr>
      <w:r w:rsidRPr="00281835">
        <w:t>1. garažno mjesto oznake GM32- u podrumu nivo -1, ukupne površine 13,30 m2</w:t>
      </w:r>
      <w:r w:rsidRPr="00281835">
        <w:tab/>
      </w:r>
      <w:r w:rsidRPr="00281835">
        <w:tab/>
      </w:r>
    </w:p>
    <w:p w:rsidRDefault="00DE3582" w:rsidP="00DE3582" w:rsidR="00DE3582" w:rsidRPr="00281835">
      <w:pPr>
        <w:jc w:val="both"/>
      </w:pPr>
      <w:r w:rsidRPr="00281835">
        <w:t>TEHNIKA SPV D.O.O. , OIB: 33028635279, TRG BANA JOSIPA JELAČIĆA 9/1, 48000 KOPRIVNICA</w:t>
      </w:r>
      <w:r w:rsidRPr="00281835">
        <w:tab/>
      </w:r>
      <w:r w:rsidRPr="00281835">
        <w:tab/>
      </w:r>
    </w:p>
    <w:p w:rsidRDefault="00DE3582" w:rsidP="00DE3582" w:rsidR="00DE3582" w:rsidRPr="00281835">
      <w:pPr>
        <w:jc w:val="both"/>
      </w:pPr>
      <w:r w:rsidRPr="00281835">
        <w:t>410.2</w:t>
      </w:r>
      <w:r w:rsidRPr="00281835">
        <w:tab/>
        <w:t>Zaprimljeno 10.05.2018.g. pod brojem Z-27012/2018</w:t>
      </w:r>
    </w:p>
    <w:p w:rsidRDefault="00DE3582" w:rsidP="00DE3582" w:rsidR="00DE3582" w:rsidRPr="00281835">
      <w:pPr>
        <w:jc w:val="both"/>
      </w:pPr>
    </w:p>
    <w:p w:rsidRDefault="00DE3582" w:rsidP="00DE3582" w:rsidR="00DE3582" w:rsidRPr="00281835">
      <w:pPr>
        <w:jc w:val="both"/>
      </w:pPr>
      <w:r w:rsidRPr="00281835">
        <w:t>ZABILJEŽBA, PRIJENOS VLASNIŠTVA RADI OSIGURANJA TRAŽBINE, u iznosu od 800.000,00 EUR (slovima:osamstotisućaeura) plativo u kunskoj protuvrijednosti po srednjem tečaju HNB za EUR .</w:t>
      </w:r>
    </w:p>
    <w:p w:rsidRDefault="00DE3582" w:rsidP="00DE3582" w:rsidR="00DE3582" w:rsidRPr="00281835">
      <w:pPr>
        <w:jc w:val="both"/>
      </w:pPr>
      <w:r w:rsidRPr="00281835">
        <w:t>- 411. Suvlasnički dio: 2/10000 ETAŽNO VLASNIŠTVO (E-411)</w:t>
      </w:r>
      <w:r w:rsidRPr="00281835">
        <w:tab/>
      </w:r>
      <w:r w:rsidRPr="00281835">
        <w:tab/>
      </w:r>
    </w:p>
    <w:p w:rsidRDefault="00DE3582" w:rsidP="00DE3582" w:rsidR="00DE3582" w:rsidRPr="00281835">
      <w:pPr>
        <w:jc w:val="both"/>
      </w:pPr>
      <w:r w:rsidRPr="00281835">
        <w:t>1. garažno mjesto oznake GM33- u podrumu nivo -1, ukupne površine 14,51 m2</w:t>
      </w:r>
      <w:r w:rsidRPr="00281835">
        <w:tab/>
      </w:r>
      <w:r w:rsidRPr="00281835">
        <w:tab/>
      </w:r>
    </w:p>
    <w:p w:rsidRDefault="00DE3582" w:rsidP="00DE3582" w:rsidR="00DE3582" w:rsidRPr="00281835">
      <w:pPr>
        <w:jc w:val="both"/>
      </w:pPr>
      <w:r w:rsidRPr="00281835">
        <w:t>TEHNIKA D.D., OIB: 73037001250, ULICA GRADA VUKOVARA BR. 274, ZAGREB</w:t>
      </w:r>
      <w:r w:rsidRPr="00281835">
        <w:tab/>
      </w:r>
      <w:r w:rsidRPr="00281835">
        <w:tab/>
      </w:r>
    </w:p>
    <w:p w:rsidRDefault="00DE3582" w:rsidP="00DE3582" w:rsidR="00DE3582" w:rsidRPr="00281835">
      <w:pPr>
        <w:jc w:val="both"/>
      </w:pPr>
      <w:r w:rsidRPr="00281835">
        <w:t>- 412. Suvlasnički dio: 2/10000 ETAŽNO VLASNIŠTVO (E-412)</w:t>
      </w:r>
      <w:r w:rsidRPr="00281835">
        <w:tab/>
      </w:r>
      <w:r w:rsidRPr="00281835">
        <w:tab/>
      </w:r>
    </w:p>
    <w:p w:rsidRDefault="00DE3582" w:rsidP="00DE3582" w:rsidR="00633887">
      <w:pPr>
        <w:jc w:val="both"/>
      </w:pPr>
      <w:r w:rsidRPr="00281835">
        <w:lastRenderedPageBreak/>
        <w:t>1. garažno mjesto oznake GM34- u podrumu nivo -1, ukupne površine 14,51 m2</w:t>
      </w:r>
      <w:r w:rsidRPr="00281835">
        <w:tab/>
      </w:r>
    </w:p>
    <w:p w:rsidRDefault="00DE3582" w:rsidP="00DE3582" w:rsidR="00DE3582" w:rsidRPr="00281835">
      <w:pPr>
        <w:jc w:val="both"/>
      </w:pPr>
      <w:r w:rsidRPr="00281835">
        <w:tab/>
      </w: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rPr>
          <w:bCs/>
        </w:rPr>
      </w:pPr>
      <w:r w:rsidRPr="00281835">
        <w:rPr>
          <w:bCs/>
        </w:rPr>
        <w:t>- 416. Suvlasnički dio: 2/10000 ETAŽNO VLASNIŠTVO (E-416)</w:t>
      </w:r>
      <w:r w:rsidRPr="00281835">
        <w:rPr>
          <w:bCs/>
        </w:rPr>
        <w:tab/>
      </w:r>
      <w:r w:rsidRPr="00281835">
        <w:rPr>
          <w:bCs/>
        </w:rPr>
        <w:tab/>
      </w:r>
    </w:p>
    <w:p w:rsidRDefault="00DE3582" w:rsidP="00DE3582" w:rsidR="00633887">
      <w:pPr>
        <w:jc w:val="both"/>
        <w:rPr>
          <w:bCs/>
        </w:rPr>
      </w:pPr>
      <w:r w:rsidRPr="00281835">
        <w:rPr>
          <w:bCs/>
        </w:rPr>
        <w:t>1. garažno mjesto oznake GM38- u podrumu nivo -1, ukupne površine 14,46 m2</w:t>
      </w:r>
      <w:r w:rsidRPr="00281835">
        <w:rPr>
          <w:bCs/>
        </w:rPr>
        <w:tab/>
      </w:r>
    </w:p>
    <w:p w:rsidRDefault="00DE3582" w:rsidP="00DE3582" w:rsidR="00DE3582" w:rsidRPr="00281835">
      <w:pPr>
        <w:jc w:val="both"/>
        <w:rPr>
          <w:bCs/>
        </w:rPr>
      </w:pP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416.2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- 419. Suvlasnički dio: 1/10000 ETAŽNO VLASNIŠTVO (E-419)</w:t>
      </w:r>
      <w:r w:rsidRPr="00281835">
        <w:rPr>
          <w:bCs/>
        </w:rPr>
        <w:tab/>
      </w:r>
      <w:r w:rsidRPr="00281835">
        <w:rPr>
          <w:bCs/>
        </w:rPr>
        <w:tab/>
      </w:r>
    </w:p>
    <w:p w:rsidRDefault="00DE3582" w:rsidP="00DE3582" w:rsidR="00633887">
      <w:pPr>
        <w:jc w:val="both"/>
        <w:rPr>
          <w:bCs/>
        </w:rPr>
      </w:pPr>
      <w:r w:rsidRPr="00281835">
        <w:rPr>
          <w:bCs/>
        </w:rPr>
        <w:t>1. garažno mjesto oznake GM41- u podrumu nivo -1, ukupne površine 13,30 m2</w:t>
      </w:r>
      <w:r w:rsidRPr="00281835">
        <w:rPr>
          <w:bCs/>
        </w:rPr>
        <w:tab/>
      </w:r>
    </w:p>
    <w:p w:rsidRDefault="00DE3582" w:rsidP="00DE3582" w:rsidR="00DE3582" w:rsidRPr="00281835">
      <w:pPr>
        <w:jc w:val="both"/>
        <w:rPr>
          <w:bCs/>
        </w:rPr>
      </w:pP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419.2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- 432. Suvlasnički dio: 2/10000 ETAŽNO VLASNIŠTVO (E-432)</w:t>
      </w:r>
      <w:r w:rsidRPr="00281835">
        <w:rPr>
          <w:bCs/>
        </w:rPr>
        <w:tab/>
      </w:r>
      <w:r w:rsidRPr="00281835">
        <w:rPr>
          <w:bCs/>
        </w:rPr>
        <w:tab/>
      </w:r>
    </w:p>
    <w:p w:rsidRDefault="00DE3582" w:rsidP="00DE3582" w:rsidR="00DE3582">
      <w:pPr>
        <w:jc w:val="both"/>
        <w:rPr>
          <w:bCs/>
        </w:rPr>
      </w:pPr>
      <w:r w:rsidRPr="00281835">
        <w:rPr>
          <w:bCs/>
        </w:rPr>
        <w:t>1. garažno mjesto oznake GM54- u podrumu nivo -1, ukupne površine 19,48 m2</w:t>
      </w:r>
      <w:r w:rsidRPr="00281835">
        <w:rPr>
          <w:bCs/>
        </w:rPr>
        <w:tab/>
      </w:r>
      <w:r w:rsidRPr="00281835">
        <w:rPr>
          <w:bCs/>
        </w:rPr>
        <w:tab/>
      </w:r>
    </w:p>
    <w:p w:rsidRDefault="00633887" w:rsidP="00DE3582" w:rsidR="00633887" w:rsidRPr="00281835">
      <w:pPr>
        <w:jc w:val="both"/>
        <w:rPr>
          <w:bCs/>
        </w:rPr>
      </w:pP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432.2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- 437. Suvlasnički dio: 3/10000 ETAŽNO VLASNIŠTVO (E-437)</w:t>
      </w:r>
      <w:r w:rsidRPr="00281835">
        <w:rPr>
          <w:bCs/>
        </w:rPr>
        <w:tab/>
      </w:r>
      <w:r w:rsidRPr="00281835">
        <w:rPr>
          <w:bCs/>
        </w:rPr>
        <w:tab/>
      </w:r>
    </w:p>
    <w:p w:rsidRDefault="00DE3582" w:rsidP="00DE3582" w:rsidR="00DE3582" w:rsidRPr="00281835">
      <w:pPr>
        <w:jc w:val="both"/>
        <w:rPr>
          <w:bCs/>
        </w:rPr>
      </w:pPr>
      <w:r w:rsidRPr="00281835">
        <w:rPr>
          <w:bCs/>
        </w:rPr>
        <w:t>1. garažno mjesto oznake GM59- u podrumu nivo -1, površine 16,56 m2, s pripadajućim biciklarnikom (B6) u podrumu nivo -1, površine 9,47 m2, što ukupno čini površinu 26,03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437.2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w:t>
      </w:r>
      <w:r w:rsidRPr="00281835">
        <w:t xml:space="preserve"> </w:t>
      </w:r>
      <w:r w:rsidRPr="00281835">
        <w:rPr>
          <w:bCs/>
        </w:rPr>
        <w:t>448. Suvlasnički dio: 2/10000 ETAŽNO VLASNIŠTVO (E-448)</w:t>
      </w:r>
      <w:r w:rsidRPr="00281835">
        <w:rPr>
          <w:bCs/>
        </w:rPr>
        <w:tab/>
      </w:r>
      <w:r w:rsidRPr="00281835">
        <w:rPr>
          <w:bCs/>
        </w:rPr>
        <w:tab/>
      </w:r>
    </w:p>
    <w:p w:rsidRDefault="00DE3582" w:rsidP="00DE3582" w:rsidR="00DE3582">
      <w:pPr>
        <w:jc w:val="both"/>
        <w:rPr>
          <w:bCs/>
        </w:rPr>
      </w:pPr>
      <w:r w:rsidRPr="00281835">
        <w:rPr>
          <w:bCs/>
        </w:rPr>
        <w:t>1. garažno mjesto oznake GM70- u podrumu nivo -1, ukupne površine 14,40 m2</w:t>
      </w:r>
      <w:r w:rsidRPr="00281835">
        <w:rPr>
          <w:bCs/>
        </w:rPr>
        <w:tab/>
      </w:r>
      <w:r w:rsidRPr="00281835">
        <w:rPr>
          <w:bCs/>
        </w:rPr>
        <w:tab/>
      </w:r>
    </w:p>
    <w:p w:rsidRDefault="00552476" w:rsidP="00DE3582" w:rsidR="00552476" w:rsidRPr="00281835">
      <w:pPr>
        <w:jc w:val="both"/>
        <w:rPr>
          <w:bCs/>
        </w:rPr>
      </w:pP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448.2</w:t>
      </w:r>
      <w:r w:rsidRPr="00281835">
        <w:rPr>
          <w:bCs/>
        </w:rPr>
        <w:tab/>
        <w:t>Zaprimljeno 10.05.2018.g. pod brojem Z-27012/2018</w:t>
      </w:r>
    </w:p>
    <w:p w:rsidRDefault="00552476" w:rsidP="00DE3582" w:rsidR="00552476">
      <w:pPr>
        <w:jc w:val="both"/>
        <w:rPr>
          <w:bCs/>
        </w:rPr>
      </w:pPr>
    </w:p>
    <w:p w:rsidRDefault="00DE3582" w:rsidP="00DE3582" w:rsidR="00DE3582" w:rsidRPr="00281835">
      <w:pPr>
        <w:jc w:val="both"/>
        <w:rPr>
          <w:bCs/>
        </w:rPr>
      </w:pPr>
      <w:r w:rsidRPr="00281835">
        <w:rPr>
          <w:bCs/>
        </w:rPr>
        <w:lastRenderedPageBreak/>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449. Suvlasnički dio: 2/10000 ETAŽNO VLASNIŠTVO (E-449)</w:t>
      </w:r>
      <w:r w:rsidRPr="00281835">
        <w:rPr>
          <w:bCs/>
        </w:rPr>
        <w:tab/>
      </w:r>
      <w:r w:rsidRPr="00281835">
        <w:rPr>
          <w:bCs/>
        </w:rPr>
        <w:tab/>
      </w:r>
    </w:p>
    <w:p w:rsidRDefault="00DE3582" w:rsidP="00DE3582" w:rsidR="00552476">
      <w:pPr>
        <w:jc w:val="both"/>
        <w:rPr>
          <w:bCs/>
        </w:rPr>
      </w:pPr>
      <w:r w:rsidRPr="00281835">
        <w:rPr>
          <w:bCs/>
        </w:rPr>
        <w:t>1. garažno mjesto oznake GM71- u podrumu nivo -1, ukupne površine 14,40 m2</w:t>
      </w:r>
      <w:r w:rsidRPr="00281835">
        <w:rPr>
          <w:bCs/>
        </w:rPr>
        <w:tab/>
      </w:r>
    </w:p>
    <w:p w:rsidRDefault="00DE3582" w:rsidP="00DE3582" w:rsidR="00DE3582" w:rsidRPr="00281835">
      <w:pPr>
        <w:jc w:val="both"/>
        <w:rPr>
          <w:bCs/>
        </w:rPr>
      </w:pP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449.2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450. Suvlasnički dio: 2/10000 ETAŽNO VLASNIŠTVO (E-450)</w:t>
      </w:r>
      <w:r w:rsidRPr="00281835">
        <w:rPr>
          <w:bCs/>
        </w:rPr>
        <w:tab/>
      </w:r>
      <w:r w:rsidRPr="00281835">
        <w:rPr>
          <w:bCs/>
        </w:rPr>
        <w:tab/>
      </w:r>
    </w:p>
    <w:p w:rsidRDefault="00DE3582" w:rsidP="00DE3582" w:rsidR="00633887">
      <w:pPr>
        <w:jc w:val="both"/>
        <w:rPr>
          <w:bCs/>
        </w:rPr>
      </w:pPr>
      <w:r w:rsidRPr="00281835">
        <w:rPr>
          <w:bCs/>
        </w:rPr>
        <w:t>1. garažno mjesto oznake GM72- u podrumu nivo -1, ukupne površine 14,40 m2</w:t>
      </w:r>
      <w:r w:rsidRPr="00281835">
        <w:rPr>
          <w:bCs/>
        </w:rPr>
        <w:tab/>
      </w:r>
    </w:p>
    <w:p w:rsidRDefault="00DE3582" w:rsidP="00DE3582" w:rsidR="00DE3582" w:rsidRPr="00281835">
      <w:pPr>
        <w:jc w:val="both"/>
        <w:rPr>
          <w:bCs/>
        </w:rPr>
      </w:pP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450.2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- 452. Suvlasnički dio: 2/10000 ETAŽNO VLASNIŠTVO (E-452)</w:t>
      </w:r>
      <w:r w:rsidRPr="00281835">
        <w:rPr>
          <w:bCs/>
        </w:rPr>
        <w:tab/>
      </w:r>
      <w:r w:rsidRPr="00281835">
        <w:rPr>
          <w:bCs/>
        </w:rPr>
        <w:tab/>
      </w:r>
    </w:p>
    <w:p w:rsidRDefault="00DE3582" w:rsidP="00DE3582" w:rsidR="00633887">
      <w:pPr>
        <w:jc w:val="both"/>
        <w:rPr>
          <w:bCs/>
        </w:rPr>
      </w:pPr>
      <w:r w:rsidRPr="00281835">
        <w:rPr>
          <w:bCs/>
        </w:rPr>
        <w:t>1. garažno mjesto oznake GM74- u podrumu nivo -1, ukupne površine 14,40 m2</w:t>
      </w:r>
      <w:r w:rsidRPr="00281835">
        <w:rPr>
          <w:bCs/>
        </w:rPr>
        <w:tab/>
      </w:r>
    </w:p>
    <w:p w:rsidRDefault="00DE3582" w:rsidP="00DE3582" w:rsidR="00DE3582" w:rsidRPr="00281835">
      <w:pPr>
        <w:jc w:val="both"/>
        <w:rPr>
          <w:bCs/>
        </w:rPr>
      </w:pP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452.2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- 466. Suvlasnički dio: 2/10000 ETAŽNO VLASNIŠTVO (E-466)</w:t>
      </w:r>
      <w:r w:rsidRPr="00281835">
        <w:rPr>
          <w:bCs/>
        </w:rPr>
        <w:tab/>
      </w:r>
      <w:r w:rsidRPr="00281835">
        <w:rPr>
          <w:bCs/>
        </w:rPr>
        <w:tab/>
      </w:r>
    </w:p>
    <w:p w:rsidRDefault="00DE3582" w:rsidP="00DE3582" w:rsidR="00DE3582" w:rsidRPr="00281835">
      <w:pPr>
        <w:jc w:val="both"/>
        <w:rPr>
          <w:bCs/>
        </w:rPr>
      </w:pPr>
      <w:r w:rsidRPr="00281835">
        <w:rPr>
          <w:bCs/>
        </w:rPr>
        <w:t>1. garažno mjesto oznake GM88- u podrumu nivo -1, površine 14,54 m2, s pripadajućim biciklarnikom (B1) u podrumu nivo -1, površine 2,28 m2, što ukupno čini površinu 16,82 m2</w:t>
      </w:r>
      <w:r w:rsidRPr="00281835">
        <w:rPr>
          <w:bCs/>
        </w:rPr>
        <w:tab/>
      </w:r>
      <w:r w:rsidRPr="00281835">
        <w:rPr>
          <w:bCs/>
        </w:rPr>
        <w:tab/>
      </w:r>
    </w:p>
    <w:p w:rsidRDefault="00DE3582" w:rsidP="00DE3582" w:rsidR="00552476">
      <w:pPr>
        <w:jc w:val="both"/>
        <w:rPr>
          <w:bCs/>
        </w:rPr>
      </w:pPr>
      <w:r w:rsidRPr="00281835">
        <w:rPr>
          <w:bCs/>
        </w:rPr>
        <w:t xml:space="preserve">TEHNIKA D.D., OIB: 73037001250, ULICA </w:t>
      </w:r>
      <w:r w:rsidR="00552476">
        <w:rPr>
          <w:bCs/>
        </w:rPr>
        <w:t>GRADA VUKOVARA BR. 274, ZAGREB</w:t>
      </w:r>
    </w:p>
    <w:p w:rsidRDefault="00DE3582" w:rsidP="00DE3582" w:rsidR="00DE3582" w:rsidRPr="00281835">
      <w:pPr>
        <w:jc w:val="both"/>
        <w:rPr>
          <w:bCs/>
        </w:rPr>
      </w:pPr>
      <w:r w:rsidRPr="00281835">
        <w:rPr>
          <w:bCs/>
        </w:rPr>
        <w:t>2.1</w:t>
      </w:r>
      <w:r w:rsidRPr="00281835">
        <w:rPr>
          <w:bCs/>
        </w:rPr>
        <w:tab/>
        <w:t>Zaprimljeno 06.06.2013. broj Z-27835/13</w:t>
      </w:r>
    </w:p>
    <w:p w:rsidRDefault="00DE3582" w:rsidP="00DE3582" w:rsidR="00DE3582" w:rsidRPr="00281835">
      <w:pPr>
        <w:jc w:val="both"/>
        <w:rPr>
          <w:bCs/>
        </w:rPr>
      </w:pPr>
      <w:r w:rsidRPr="00281835">
        <w:rPr>
          <w:bCs/>
        </w:rPr>
        <w:t>Na temelju ugovora o kupoprodaji br. 1542/13 i generične punomoći od 13. prosinca 2012. godine predbilježuje se pravo vlasništva za korist: PREDBILJEŽBA CESAR TOMICA, OIB: 73264184054, BOGIŠIĆEVA BR. 4, ZAGREB</w:t>
      </w:r>
    </w:p>
    <w:p w:rsidRDefault="00DE3582" w:rsidP="00DE3582" w:rsidR="00DE3582" w:rsidRPr="00281835">
      <w:pPr>
        <w:jc w:val="both"/>
        <w:rPr>
          <w:bCs/>
        </w:rPr>
      </w:pPr>
      <w:r w:rsidRPr="00281835">
        <w:rPr>
          <w:bCs/>
        </w:rPr>
        <w:t>- 472. Suvlasnički dio: 3/10000 ETAŽNO VLASNIŠTVO (E-472)</w:t>
      </w:r>
      <w:r w:rsidRPr="00281835">
        <w:rPr>
          <w:bCs/>
        </w:rPr>
        <w:tab/>
      </w:r>
      <w:r w:rsidRPr="00281835">
        <w:rPr>
          <w:bCs/>
        </w:rPr>
        <w:tab/>
      </w:r>
    </w:p>
    <w:p w:rsidRDefault="00DE3582" w:rsidP="00DE3582" w:rsidR="00552476">
      <w:pPr>
        <w:jc w:val="both"/>
        <w:rPr>
          <w:bCs/>
        </w:rPr>
      </w:pPr>
      <w:r w:rsidRPr="00281835">
        <w:rPr>
          <w:bCs/>
        </w:rPr>
        <w:t>1. garažno mjesto oznake GM94- u podrumu nivo -1, ukupne površine 15,50 m2, s pripadajućim biciklarnikom (B3) u podrumu nivo -1, površine 5,83 m2, što ukupno čini površinu 21,33 m2</w:t>
      </w:r>
      <w:r w:rsidRPr="00281835">
        <w:rPr>
          <w:bCs/>
        </w:rPr>
        <w:tab/>
      </w:r>
    </w:p>
    <w:p w:rsidRDefault="00DE3582" w:rsidP="00DE3582" w:rsidR="00DE3582" w:rsidRPr="00281835">
      <w:pPr>
        <w:jc w:val="both"/>
        <w:rPr>
          <w:bCs/>
        </w:rPr>
      </w:pP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472.2</w:t>
      </w:r>
      <w:r w:rsidRPr="00281835">
        <w:rPr>
          <w:bCs/>
        </w:rPr>
        <w:tab/>
        <w:t>Zaprimljeno 10.05.2018.g. pod brojem Z-27012/2018</w:t>
      </w:r>
    </w:p>
    <w:p w:rsidRDefault="00DE3582" w:rsidP="00DE3582" w:rsidR="00DE3582" w:rsidRPr="00281835">
      <w:pPr>
        <w:jc w:val="both"/>
        <w:rPr>
          <w:bCs/>
        </w:rPr>
      </w:pPr>
      <w:r w:rsidRPr="00281835">
        <w:rPr>
          <w:bCs/>
        </w:rPr>
        <w:lastRenderedPageBreak/>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- 477. Suvlasnički dio: 1/10000 ETAŽNO VLASNIŠTVO (E-477)</w:t>
      </w:r>
      <w:r w:rsidRPr="00281835">
        <w:rPr>
          <w:bCs/>
        </w:rPr>
        <w:tab/>
      </w:r>
      <w:r w:rsidRPr="00281835">
        <w:rPr>
          <w:bCs/>
        </w:rPr>
        <w:tab/>
      </w:r>
    </w:p>
    <w:p w:rsidRDefault="00DE3582" w:rsidP="00DE3582" w:rsidR="00DE3582" w:rsidRPr="00281835">
      <w:pPr>
        <w:jc w:val="both"/>
        <w:rPr>
          <w:bCs/>
        </w:rPr>
      </w:pPr>
      <w:r w:rsidRPr="00281835">
        <w:rPr>
          <w:bCs/>
        </w:rPr>
        <w:t>1. garažno mjesto oznake GM99- u podrumu nivo -1, ukupne površine 12,53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r w:rsidRPr="00281835">
        <w:rPr>
          <w:bCs/>
        </w:rPr>
        <w:tab/>
      </w:r>
      <w:r w:rsidRPr="00281835">
        <w:rPr>
          <w:bCs/>
        </w:rPr>
        <w:tab/>
      </w:r>
    </w:p>
    <w:p w:rsidRDefault="00DE3582" w:rsidP="00DE3582" w:rsidR="00DE3582" w:rsidRPr="00281835">
      <w:pPr>
        <w:jc w:val="both"/>
        <w:rPr>
          <w:bCs/>
        </w:rPr>
      </w:pPr>
      <w:r w:rsidRPr="00281835">
        <w:rPr>
          <w:bCs/>
        </w:rPr>
        <w:t>478. Suvlasnički dio: 1/10000 ETAŽNO VLASNIŠTVO (E-478)</w:t>
      </w:r>
      <w:r w:rsidRPr="00281835">
        <w:rPr>
          <w:bCs/>
        </w:rPr>
        <w:tab/>
      </w:r>
      <w:r w:rsidRPr="00281835">
        <w:rPr>
          <w:bCs/>
        </w:rPr>
        <w:tab/>
      </w:r>
    </w:p>
    <w:p w:rsidRDefault="00DE3582" w:rsidP="00DE3582" w:rsidR="00DE3582" w:rsidRPr="00281835">
      <w:pPr>
        <w:jc w:val="both"/>
        <w:rPr>
          <w:bCs/>
        </w:rPr>
      </w:pPr>
      <w:r w:rsidRPr="00281835">
        <w:rPr>
          <w:bCs/>
        </w:rPr>
        <w:t>1. garažno mjesto oznake GM100- u podrumu nivo -1, ukupne površine 11,96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- 492. Suvlasnički dio: 2/10000 ETAŽNO VLASNIŠTVO (E-492)</w:t>
      </w:r>
      <w:r w:rsidRPr="00281835">
        <w:rPr>
          <w:bCs/>
        </w:rPr>
        <w:tab/>
      </w:r>
      <w:r w:rsidRPr="00281835">
        <w:rPr>
          <w:bCs/>
        </w:rPr>
        <w:tab/>
      </w:r>
    </w:p>
    <w:p w:rsidRDefault="00DE3582" w:rsidP="00DE3582" w:rsidR="00DE3582" w:rsidRPr="00281835">
      <w:pPr>
        <w:jc w:val="both"/>
        <w:rPr>
          <w:bCs/>
        </w:rPr>
      </w:pPr>
      <w:r w:rsidRPr="00281835">
        <w:rPr>
          <w:bCs/>
        </w:rPr>
        <w:t>1. garažno mjesto oznake GM114- u podrumu nivo -1, ukupne površine 14,98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- 496. Suvlasnički dio: 2/10000 ETAŽNO VLASNIŠTVO (E-496)</w:t>
      </w:r>
      <w:r w:rsidRPr="00281835">
        <w:rPr>
          <w:bCs/>
        </w:rPr>
        <w:tab/>
      </w:r>
      <w:r w:rsidRPr="00281835">
        <w:rPr>
          <w:bCs/>
        </w:rPr>
        <w:tab/>
      </w:r>
    </w:p>
    <w:p w:rsidRDefault="00DE3582" w:rsidP="00DE3582" w:rsidR="00DE3582" w:rsidRPr="00281835">
      <w:pPr>
        <w:jc w:val="both"/>
        <w:rPr>
          <w:bCs/>
        </w:rPr>
      </w:pPr>
      <w:r w:rsidRPr="00281835">
        <w:rPr>
          <w:bCs/>
        </w:rPr>
        <w:t>1. garažno mjesto oznake GM118- u podrumu nivo -1, ukupne površine 14,98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- 499. Suvlasnički dio: 1/10000 ETAŽNO VLASNIŠTVO (E-499)</w:t>
      </w:r>
      <w:r w:rsidRPr="00281835">
        <w:rPr>
          <w:bCs/>
        </w:rPr>
        <w:tab/>
      </w:r>
      <w:r w:rsidRPr="00281835">
        <w:rPr>
          <w:bCs/>
        </w:rPr>
        <w:tab/>
      </w:r>
    </w:p>
    <w:p w:rsidRDefault="00DE3582" w:rsidP="00DE3582" w:rsidR="00DE3582" w:rsidRPr="00281835">
      <w:pPr>
        <w:jc w:val="both"/>
        <w:rPr>
          <w:bCs/>
        </w:rPr>
      </w:pPr>
      <w:r w:rsidRPr="00281835">
        <w:rPr>
          <w:bCs/>
        </w:rPr>
        <w:t>1. garažno mjesto oznake GM121- u podrumu nivo -1, ukupne površine 11,73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499.2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500. Suvlasnički dio: 2/10000 ETAŽNO VLASNIŠTVO (E-500)</w:t>
      </w:r>
      <w:r w:rsidRPr="00281835">
        <w:rPr>
          <w:bCs/>
        </w:rPr>
        <w:tab/>
      </w:r>
      <w:r w:rsidRPr="00281835">
        <w:rPr>
          <w:bCs/>
        </w:rPr>
        <w:tab/>
      </w:r>
    </w:p>
    <w:p w:rsidRDefault="00DE3582" w:rsidP="00DE3582" w:rsidR="00DE3582" w:rsidRPr="00281835">
      <w:pPr>
        <w:jc w:val="both"/>
        <w:rPr>
          <w:bCs/>
        </w:rPr>
      </w:pPr>
      <w:r w:rsidRPr="00281835">
        <w:rPr>
          <w:bCs/>
        </w:rPr>
        <w:t>1. garažno mjesto oznake GM122- u podrumu nivo -1, ukupne površine 16,76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500.2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w:t>
      </w:r>
      <w:r w:rsidRPr="00281835">
        <w:t xml:space="preserve"> </w:t>
      </w:r>
      <w:r w:rsidRPr="00281835">
        <w:rPr>
          <w:bCs/>
        </w:rPr>
        <w:t>509. Suvlasnički dio: 2/10000 ETAŽNO VLASNIŠTVO (E-509)</w:t>
      </w:r>
      <w:r w:rsidRPr="00281835">
        <w:rPr>
          <w:bCs/>
        </w:rPr>
        <w:tab/>
      </w:r>
      <w:r w:rsidRPr="00281835">
        <w:rPr>
          <w:bCs/>
        </w:rPr>
        <w:tab/>
      </w:r>
    </w:p>
    <w:p w:rsidRDefault="00DE3582" w:rsidP="00DE3582" w:rsidR="00DE3582" w:rsidRPr="00281835">
      <w:pPr>
        <w:jc w:val="both"/>
        <w:rPr>
          <w:bCs/>
        </w:rPr>
      </w:pPr>
      <w:r w:rsidRPr="00281835">
        <w:rPr>
          <w:bCs/>
        </w:rPr>
        <w:t>1. garažno mjesto oznake GM131- u podrumu nivo -2, ukupno površine 15,11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509.2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510. Suvlasnički dio: 2/10000 ETAŽNO VLASNIŠTVO (E-510)</w:t>
      </w:r>
      <w:r w:rsidRPr="00281835">
        <w:rPr>
          <w:bCs/>
        </w:rPr>
        <w:tab/>
      </w:r>
      <w:r w:rsidRPr="00281835">
        <w:rPr>
          <w:bCs/>
        </w:rPr>
        <w:tab/>
      </w:r>
    </w:p>
    <w:p w:rsidRDefault="00DE3582" w:rsidP="00DE3582" w:rsidR="00DE3582" w:rsidRPr="00281835">
      <w:pPr>
        <w:jc w:val="both"/>
        <w:rPr>
          <w:bCs/>
        </w:rPr>
      </w:pPr>
      <w:r w:rsidRPr="00281835">
        <w:rPr>
          <w:bCs/>
        </w:rPr>
        <w:t>1. garažno mjesto oznake GM132- u podrumu nivo -2, ukupno površine 15,22 m2</w:t>
      </w:r>
      <w:r w:rsidRPr="00281835">
        <w:rPr>
          <w:bCs/>
        </w:rPr>
        <w:tab/>
      </w:r>
      <w:r w:rsidRPr="00281835">
        <w:rPr>
          <w:bCs/>
        </w:rPr>
        <w:tab/>
      </w:r>
    </w:p>
    <w:p w:rsidRDefault="00DE3582" w:rsidP="00DE3582" w:rsidR="00DE3582" w:rsidRPr="00281835">
      <w:pPr>
        <w:jc w:val="both"/>
        <w:rPr>
          <w:bCs/>
        </w:rPr>
      </w:pPr>
      <w:r w:rsidRPr="00281835">
        <w:rPr>
          <w:bCs/>
        </w:rPr>
        <w:lastRenderedPageBreak/>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510.2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511. Suvlasnički dio: 2/10000 ETAŽNO VLASNIŠTVO (E-511)</w:t>
      </w:r>
      <w:r w:rsidRPr="00281835">
        <w:rPr>
          <w:bCs/>
        </w:rPr>
        <w:tab/>
      </w:r>
      <w:r w:rsidRPr="00281835">
        <w:rPr>
          <w:bCs/>
        </w:rPr>
        <w:tab/>
      </w:r>
    </w:p>
    <w:p w:rsidRDefault="00DE3582" w:rsidP="00DE3582" w:rsidR="00DE3582" w:rsidRPr="00281835">
      <w:pPr>
        <w:jc w:val="both"/>
        <w:rPr>
          <w:bCs/>
        </w:rPr>
      </w:pPr>
      <w:r w:rsidRPr="00281835">
        <w:rPr>
          <w:bCs/>
        </w:rPr>
        <w:t>1. garažno mjesto oznake GM133- u podrumu nivo -2, ukupno površine 15,98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511.2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512. Suvlasnički dio: 2/10000 ETAŽNO VLASNIŠTVO (E-512)</w:t>
      </w:r>
      <w:r w:rsidRPr="00281835">
        <w:rPr>
          <w:bCs/>
        </w:rPr>
        <w:tab/>
      </w:r>
      <w:r w:rsidRPr="00281835">
        <w:rPr>
          <w:bCs/>
        </w:rPr>
        <w:tab/>
      </w:r>
    </w:p>
    <w:p w:rsidRDefault="00DE3582" w:rsidP="00DE3582" w:rsidR="00DE3582" w:rsidRPr="00281835">
      <w:pPr>
        <w:jc w:val="both"/>
        <w:rPr>
          <w:bCs/>
        </w:rPr>
      </w:pPr>
      <w:r w:rsidRPr="00281835">
        <w:rPr>
          <w:bCs/>
        </w:rPr>
        <w:t>1. garažno mjesto oznake GM134- u podrumu nivo -2, ukupno površine 16,08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512.2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513. Suvlasnički dio: 2/10000 ETAŽNO VLASNIŠTVO (E-513)</w:t>
      </w:r>
      <w:r w:rsidRPr="00281835">
        <w:rPr>
          <w:bCs/>
        </w:rPr>
        <w:tab/>
      </w:r>
      <w:r w:rsidRPr="00281835">
        <w:rPr>
          <w:bCs/>
        </w:rPr>
        <w:tab/>
      </w:r>
    </w:p>
    <w:p w:rsidRDefault="00DE3582" w:rsidP="00DE3582" w:rsidR="00DE3582" w:rsidRPr="00281835">
      <w:pPr>
        <w:jc w:val="both"/>
        <w:rPr>
          <w:bCs/>
        </w:rPr>
      </w:pPr>
      <w:r w:rsidRPr="00281835">
        <w:rPr>
          <w:bCs/>
        </w:rPr>
        <w:t>1. garažno mjesto oznake GM135- u podrumu nivo -2, ukupno površine 14,22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r w:rsidRPr="00281835">
        <w:rPr>
          <w:bCs/>
        </w:rPr>
        <w:tab/>
      </w:r>
      <w:r w:rsidRPr="00281835">
        <w:rPr>
          <w:bCs/>
        </w:rPr>
        <w:tab/>
      </w:r>
    </w:p>
    <w:p w:rsidRDefault="00DE3582" w:rsidP="00DE3582" w:rsidR="00DE3582" w:rsidRPr="00281835">
      <w:pPr>
        <w:jc w:val="both"/>
        <w:rPr>
          <w:bCs/>
        </w:rPr>
      </w:pPr>
      <w:r w:rsidRPr="00281835">
        <w:rPr>
          <w:bCs/>
        </w:rPr>
        <w:t>514. Suvlasnički dio: 2/10000 ETAŽNO VLASNIŠTVO (E-514)</w:t>
      </w:r>
      <w:r w:rsidRPr="00281835">
        <w:rPr>
          <w:bCs/>
        </w:rPr>
        <w:tab/>
      </w:r>
      <w:r w:rsidRPr="00281835">
        <w:rPr>
          <w:bCs/>
        </w:rPr>
        <w:tab/>
      </w:r>
    </w:p>
    <w:p w:rsidRDefault="00DE3582" w:rsidP="00DE3582" w:rsidR="00DE3582" w:rsidRPr="00281835">
      <w:pPr>
        <w:jc w:val="both"/>
        <w:rPr>
          <w:bCs/>
        </w:rPr>
      </w:pPr>
      <w:r w:rsidRPr="00281835">
        <w:rPr>
          <w:bCs/>
        </w:rPr>
        <w:t>1. garažno mjesto oznake GM136- u podrumu nivo -2, ukupn0 površine 14,29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514.2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515. Suvlasnički dio: 2/10000 ETAŽNO VLASNIŠTVO (E-515)</w:t>
      </w:r>
      <w:r w:rsidRPr="00281835">
        <w:rPr>
          <w:bCs/>
        </w:rPr>
        <w:tab/>
      </w:r>
      <w:r w:rsidRPr="00281835">
        <w:rPr>
          <w:bCs/>
        </w:rPr>
        <w:tab/>
      </w:r>
    </w:p>
    <w:p w:rsidRDefault="00DE3582" w:rsidP="00DE3582" w:rsidR="00DE3582" w:rsidRPr="00281835">
      <w:pPr>
        <w:jc w:val="both"/>
        <w:rPr>
          <w:bCs/>
        </w:rPr>
      </w:pPr>
      <w:r w:rsidRPr="00281835">
        <w:rPr>
          <w:bCs/>
        </w:rPr>
        <w:t>1. garažno mjesto oznake GM137- u podrumu nivo -2, ukupno površine 16,18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515.2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516. Suvlasnički dio: 2/10000 ETAŽNO VLASNIŠTVO (E-516)</w:t>
      </w:r>
      <w:r w:rsidRPr="00281835">
        <w:rPr>
          <w:bCs/>
        </w:rPr>
        <w:tab/>
      </w:r>
      <w:r w:rsidRPr="00281835">
        <w:rPr>
          <w:bCs/>
        </w:rPr>
        <w:tab/>
      </w:r>
    </w:p>
    <w:p w:rsidRDefault="00DE3582" w:rsidP="00DE3582" w:rsidR="00DE3582" w:rsidRPr="00281835">
      <w:pPr>
        <w:jc w:val="both"/>
        <w:rPr>
          <w:bCs/>
        </w:rPr>
      </w:pPr>
      <w:r w:rsidRPr="00281835">
        <w:rPr>
          <w:bCs/>
        </w:rPr>
        <w:lastRenderedPageBreak/>
        <w:t>1. garažno mjesto oznake GM138- u podrumu nivo -2, ukupno površine 16,28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516.2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- 519. Suvlasnički dio: 2/10000 ETAŽNO VLASNIŠTVO (E-519)</w:t>
      </w:r>
      <w:r w:rsidRPr="00281835">
        <w:rPr>
          <w:bCs/>
        </w:rPr>
        <w:tab/>
      </w:r>
      <w:r w:rsidRPr="00281835">
        <w:rPr>
          <w:bCs/>
        </w:rPr>
        <w:tab/>
      </w:r>
    </w:p>
    <w:p w:rsidRDefault="00DE3582" w:rsidP="00DE3582" w:rsidR="00DE3582" w:rsidRPr="00281835">
      <w:pPr>
        <w:jc w:val="both"/>
        <w:rPr>
          <w:bCs/>
        </w:rPr>
      </w:pPr>
      <w:r w:rsidRPr="00281835">
        <w:rPr>
          <w:bCs/>
        </w:rPr>
        <w:t>1. garažno mjesto oznake GM141- u podrumu nivo -2, ukupno površine 17,10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519.2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- 521. Suvlasnički dio: 2/10000 ETAŽNO VLASNIŠTVO (E-521)</w:t>
      </w:r>
      <w:r w:rsidRPr="00281835">
        <w:rPr>
          <w:bCs/>
        </w:rPr>
        <w:tab/>
      </w:r>
      <w:r w:rsidRPr="00281835">
        <w:rPr>
          <w:bCs/>
        </w:rPr>
        <w:tab/>
      </w:r>
    </w:p>
    <w:p w:rsidRDefault="00DE3582" w:rsidP="00DE3582" w:rsidR="00DE3582" w:rsidRPr="00281835">
      <w:pPr>
        <w:jc w:val="both"/>
        <w:rPr>
          <w:bCs/>
        </w:rPr>
      </w:pPr>
      <w:r w:rsidRPr="00281835">
        <w:rPr>
          <w:bCs/>
        </w:rPr>
        <w:t>1. garažno mjesto oznake GM143- u podrumu nivo -2, ukupno površine 15,73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521.2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- 523. Suvlasnički dio: 2/10000 ETAŽNO VLASNIŠTVO (E-523)</w:t>
      </w:r>
      <w:r w:rsidRPr="00281835">
        <w:rPr>
          <w:bCs/>
        </w:rPr>
        <w:tab/>
      </w:r>
      <w:r w:rsidRPr="00281835">
        <w:rPr>
          <w:bCs/>
        </w:rPr>
        <w:tab/>
      </w:r>
    </w:p>
    <w:p w:rsidRDefault="00DE3582" w:rsidP="00DE3582" w:rsidR="00DE3582" w:rsidRPr="00281835">
      <w:pPr>
        <w:jc w:val="both"/>
        <w:rPr>
          <w:bCs/>
        </w:rPr>
      </w:pPr>
      <w:r w:rsidRPr="00281835">
        <w:rPr>
          <w:bCs/>
        </w:rPr>
        <w:t>1. garažno mjesto oznake GM145- u podrumu nivo -2, ukupno površine 17,05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523.2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- 525. Suvlasnički dio: 2/10000 ETAŽNO VLASNIŠTVO (E-525)</w:t>
      </w:r>
      <w:r w:rsidRPr="00281835">
        <w:rPr>
          <w:bCs/>
        </w:rPr>
        <w:tab/>
      </w:r>
      <w:r w:rsidRPr="00281835">
        <w:rPr>
          <w:bCs/>
        </w:rPr>
        <w:tab/>
      </w:r>
    </w:p>
    <w:p w:rsidRDefault="00DE3582" w:rsidP="00DE3582" w:rsidR="00DE3582" w:rsidRPr="00281835">
      <w:pPr>
        <w:jc w:val="both"/>
        <w:rPr>
          <w:bCs/>
        </w:rPr>
      </w:pPr>
      <w:r w:rsidRPr="00281835">
        <w:rPr>
          <w:bCs/>
        </w:rPr>
        <w:t>1. garažno mjesto oznake GM147- u podrumu nivo -2, ukupno površine 17,05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525.2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526. Suvlasnički dio: 2/10000 ETAŽNO VLASNIŠTVO (E-526)</w:t>
      </w:r>
      <w:r w:rsidRPr="00281835">
        <w:rPr>
          <w:bCs/>
        </w:rPr>
        <w:tab/>
      </w:r>
      <w:r w:rsidRPr="00281835">
        <w:rPr>
          <w:bCs/>
        </w:rPr>
        <w:tab/>
      </w:r>
    </w:p>
    <w:p w:rsidRDefault="00DE3582" w:rsidP="00DE3582" w:rsidR="00DE3582" w:rsidRPr="00281835">
      <w:pPr>
        <w:jc w:val="both"/>
        <w:rPr>
          <w:bCs/>
        </w:rPr>
      </w:pPr>
      <w:r w:rsidRPr="00281835">
        <w:rPr>
          <w:bCs/>
        </w:rPr>
        <w:t>1. garažno mjesto oznake GM148- u podrumu nivo -2, ukupno površine 17,05 m2</w:t>
      </w:r>
      <w:r w:rsidRPr="00281835">
        <w:rPr>
          <w:bCs/>
        </w:rPr>
        <w:tab/>
      </w:r>
      <w:r w:rsidRPr="00281835">
        <w:rPr>
          <w:bCs/>
        </w:rPr>
        <w:tab/>
      </w:r>
    </w:p>
    <w:p w:rsidRDefault="00DE3582" w:rsidP="00DE3582" w:rsidR="00DE3582" w:rsidRPr="00281835">
      <w:pPr>
        <w:jc w:val="both"/>
        <w:rPr>
          <w:bCs/>
        </w:rPr>
      </w:pPr>
      <w:r w:rsidRPr="00281835">
        <w:rPr>
          <w:bCs/>
        </w:rPr>
        <w:lastRenderedPageBreak/>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526.2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- 527. Suvlasnički dio: 2/10000 ETAŽNO VLASNIŠTVO (E-527)</w:t>
      </w:r>
      <w:r w:rsidRPr="00281835">
        <w:rPr>
          <w:bCs/>
        </w:rPr>
        <w:tab/>
      </w:r>
      <w:r w:rsidRPr="00281835">
        <w:rPr>
          <w:bCs/>
        </w:rPr>
        <w:tab/>
      </w:r>
    </w:p>
    <w:p w:rsidRDefault="00DE3582" w:rsidP="00DE3582" w:rsidR="00DE3582" w:rsidRPr="00281835">
      <w:pPr>
        <w:jc w:val="both"/>
        <w:rPr>
          <w:bCs/>
        </w:rPr>
      </w:pPr>
      <w:r w:rsidRPr="00281835">
        <w:rPr>
          <w:bCs/>
        </w:rPr>
        <w:t>1. garažno mjesto oznake GM149- u podrumu nivo -2, ukupno površine 17,05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r w:rsidRPr="00281835">
        <w:rPr>
          <w:bCs/>
        </w:rPr>
        <w:tab/>
      </w:r>
      <w:r w:rsidRPr="00281835">
        <w:rPr>
          <w:bCs/>
        </w:rPr>
        <w:tab/>
      </w:r>
    </w:p>
    <w:p w:rsidRDefault="00DE3582" w:rsidP="00DE3582" w:rsidR="00DE3582" w:rsidRPr="00281835">
      <w:pPr>
        <w:jc w:val="both"/>
        <w:rPr>
          <w:bCs/>
        </w:rPr>
      </w:pPr>
      <w:r w:rsidRPr="00281835">
        <w:rPr>
          <w:bCs/>
        </w:rPr>
        <w:t>528. Suvlasnički dio: 2/10000 ETAŽNO VLASNIŠTVO (E-528)</w:t>
      </w:r>
      <w:r w:rsidRPr="00281835">
        <w:rPr>
          <w:bCs/>
        </w:rPr>
        <w:tab/>
      </w:r>
      <w:r w:rsidRPr="00281835">
        <w:rPr>
          <w:bCs/>
        </w:rPr>
        <w:tab/>
      </w:r>
    </w:p>
    <w:p w:rsidRDefault="00DE3582" w:rsidP="00DE3582" w:rsidR="00DE3582" w:rsidRPr="00281835">
      <w:pPr>
        <w:jc w:val="both"/>
        <w:rPr>
          <w:bCs/>
        </w:rPr>
      </w:pPr>
      <w:r w:rsidRPr="00281835">
        <w:rPr>
          <w:bCs/>
        </w:rPr>
        <w:t>1. garažno mjesto oznake GM150- u podrumu nivo -2, ukupno površine 17,05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528.2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w:t>
      </w:r>
      <w:r w:rsidRPr="00281835">
        <w:t xml:space="preserve"> </w:t>
      </w:r>
      <w:r w:rsidRPr="00281835">
        <w:rPr>
          <w:bCs/>
        </w:rPr>
        <w:t>542. Suvlasnički dio: 2/10000 ETAŽNO VLASNIŠTVO (E-542)</w:t>
      </w:r>
      <w:r w:rsidRPr="00281835">
        <w:rPr>
          <w:bCs/>
        </w:rPr>
        <w:tab/>
      </w:r>
      <w:r w:rsidRPr="00281835">
        <w:rPr>
          <w:bCs/>
        </w:rPr>
        <w:tab/>
      </w:r>
    </w:p>
    <w:p w:rsidRDefault="00DE3582" w:rsidP="00DE3582" w:rsidR="00DE3582" w:rsidRPr="00281835">
      <w:pPr>
        <w:jc w:val="both"/>
        <w:rPr>
          <w:bCs/>
        </w:rPr>
      </w:pPr>
      <w:r w:rsidRPr="00281835">
        <w:rPr>
          <w:bCs/>
        </w:rPr>
        <w:t>1. garažno mjesto oznake GM164- u podrumu nivo -2, ukupno površine 14,46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r w:rsidRPr="00281835">
        <w:rPr>
          <w:bCs/>
        </w:rPr>
        <w:tab/>
      </w:r>
      <w:r w:rsidRPr="00281835">
        <w:rPr>
          <w:bCs/>
        </w:rPr>
        <w:tab/>
      </w:r>
    </w:p>
    <w:p w:rsidRDefault="00DE3582" w:rsidP="00DE3582" w:rsidR="00DE3582" w:rsidRPr="00281835">
      <w:pPr>
        <w:jc w:val="both"/>
        <w:rPr>
          <w:bCs/>
        </w:rPr>
      </w:pPr>
      <w:r w:rsidRPr="00281835">
        <w:rPr>
          <w:bCs/>
        </w:rPr>
        <w:t>- 3. Suvlasnički dio: 2/10000 ETAŽNO VLASNIŠTVO (E-543)</w:t>
      </w:r>
      <w:r w:rsidRPr="00281835">
        <w:rPr>
          <w:bCs/>
        </w:rPr>
        <w:tab/>
      </w:r>
      <w:r w:rsidRPr="00281835">
        <w:rPr>
          <w:bCs/>
        </w:rPr>
        <w:tab/>
      </w:r>
    </w:p>
    <w:p w:rsidRDefault="00DE3582" w:rsidP="00DE3582" w:rsidR="00DE3582" w:rsidRPr="00281835">
      <w:pPr>
        <w:jc w:val="both"/>
        <w:rPr>
          <w:bCs/>
        </w:rPr>
      </w:pPr>
      <w:r w:rsidRPr="00281835">
        <w:rPr>
          <w:bCs/>
        </w:rPr>
        <w:t>1. garažno mjesto oznake GM165- u podrumu nivo -2, ukupno površine 14,46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543.2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- 544. Suvlasnički dio: 2/10000 ETAŽNO VLASNIŠTVO (E-544)</w:t>
      </w:r>
      <w:r w:rsidRPr="00281835">
        <w:rPr>
          <w:bCs/>
        </w:rPr>
        <w:tab/>
      </w:r>
      <w:r w:rsidRPr="00281835">
        <w:rPr>
          <w:bCs/>
        </w:rPr>
        <w:tab/>
      </w:r>
    </w:p>
    <w:p w:rsidRDefault="00DE3582" w:rsidP="00DE3582" w:rsidR="00DE3582" w:rsidRPr="00281835">
      <w:pPr>
        <w:jc w:val="both"/>
        <w:rPr>
          <w:bCs/>
        </w:rPr>
      </w:pPr>
      <w:r w:rsidRPr="00281835">
        <w:rPr>
          <w:bCs/>
        </w:rPr>
        <w:t>1. garažno mjesto oznake GM166- u podrumu nivo -2, ukupno površine 14,46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544.2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- 545. Suvlasnički dio: 2/10000 ETAŽNO VLASNIŠTVO (E-545)</w:t>
      </w:r>
      <w:r w:rsidRPr="00281835">
        <w:rPr>
          <w:bCs/>
        </w:rPr>
        <w:tab/>
      </w:r>
      <w:r w:rsidRPr="00281835">
        <w:rPr>
          <w:bCs/>
        </w:rPr>
        <w:tab/>
      </w:r>
    </w:p>
    <w:p w:rsidRDefault="00DE3582" w:rsidP="00DE3582" w:rsidR="00DE3582" w:rsidRPr="00281835">
      <w:pPr>
        <w:jc w:val="both"/>
        <w:rPr>
          <w:bCs/>
        </w:rPr>
      </w:pPr>
      <w:r w:rsidRPr="00281835">
        <w:rPr>
          <w:bCs/>
        </w:rPr>
        <w:t>1. garažno mjesto oznake GM167- u podrumu nivo -2, ukupno površine 14,46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545.2</w:t>
      </w:r>
      <w:r w:rsidRPr="00281835">
        <w:rPr>
          <w:bCs/>
        </w:rPr>
        <w:tab/>
        <w:t>Zaprimljeno 10.05.2018.g. pod brojem Z-27012/2018</w:t>
      </w:r>
    </w:p>
    <w:p w:rsidRDefault="00DE3582" w:rsidP="00DE3582" w:rsidR="00DE3582" w:rsidRPr="00281835">
      <w:pPr>
        <w:jc w:val="both"/>
        <w:rPr>
          <w:bCs/>
        </w:rPr>
      </w:pPr>
      <w:r w:rsidRPr="00281835">
        <w:rPr>
          <w:bCs/>
        </w:rPr>
        <w:lastRenderedPageBreak/>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- 555. Suvlasnički dio: 2/10000 ETAŽNO VLASNIŠTVO (E-555)</w:t>
      </w:r>
      <w:r w:rsidRPr="00281835">
        <w:rPr>
          <w:bCs/>
        </w:rPr>
        <w:tab/>
      </w:r>
      <w:r w:rsidRPr="00281835">
        <w:rPr>
          <w:bCs/>
        </w:rPr>
        <w:tab/>
      </w:r>
    </w:p>
    <w:p w:rsidRDefault="00DE3582" w:rsidP="00DE3582" w:rsidR="00DE3582" w:rsidRPr="00281835">
      <w:pPr>
        <w:jc w:val="both"/>
        <w:rPr>
          <w:bCs/>
        </w:rPr>
      </w:pPr>
      <w:r w:rsidRPr="00281835">
        <w:rPr>
          <w:bCs/>
        </w:rPr>
        <w:t>1. garažno mjesto oznake GM177- u podrumu nivo -2, ukupno površine 17,95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555.2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- 558. Suvlasnički dio: 2/10000 ETAŽNO VLASNIŠTVO (E-558)</w:t>
      </w:r>
      <w:r w:rsidRPr="00281835">
        <w:rPr>
          <w:bCs/>
        </w:rPr>
        <w:tab/>
      </w:r>
      <w:r w:rsidRPr="00281835">
        <w:rPr>
          <w:bCs/>
        </w:rPr>
        <w:tab/>
      </w:r>
    </w:p>
    <w:p w:rsidRDefault="00DE3582" w:rsidP="00DE3582" w:rsidR="00DE3582" w:rsidRPr="00281835">
      <w:pPr>
        <w:jc w:val="both"/>
        <w:rPr>
          <w:bCs/>
        </w:rPr>
      </w:pPr>
      <w:r w:rsidRPr="00281835">
        <w:rPr>
          <w:bCs/>
        </w:rPr>
        <w:t>1. garažno mjesto oznake GM180- u podrumu nivo -2, ukupno površine 18,70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558.2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- 564. Suvlasnički dio: 2/10000 ETAŽNO VLASNIŠTVO (E-564)</w:t>
      </w:r>
      <w:r w:rsidRPr="00281835">
        <w:rPr>
          <w:bCs/>
        </w:rPr>
        <w:tab/>
      </w:r>
      <w:r w:rsidRPr="00281835">
        <w:rPr>
          <w:bCs/>
        </w:rPr>
        <w:tab/>
      </w:r>
    </w:p>
    <w:p w:rsidRDefault="00DE3582" w:rsidP="00DE3582" w:rsidR="00DE3582" w:rsidRPr="00281835">
      <w:pPr>
        <w:jc w:val="both"/>
        <w:rPr>
          <w:bCs/>
        </w:rPr>
      </w:pPr>
      <w:r w:rsidRPr="00281835">
        <w:rPr>
          <w:bCs/>
        </w:rPr>
        <w:t>1. garažno mjesto oznake GM186- u podrumu nivo -2, ukupno površine 20,23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564.2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- 566. Suvlasnički dio: 3/10000 ETAŽNO VLASNIŠTVO (E-566)</w:t>
      </w:r>
      <w:r w:rsidRPr="00281835">
        <w:rPr>
          <w:bCs/>
        </w:rPr>
        <w:tab/>
      </w:r>
      <w:r w:rsidRPr="00281835">
        <w:rPr>
          <w:bCs/>
        </w:rPr>
        <w:tab/>
      </w:r>
    </w:p>
    <w:p w:rsidRDefault="00DE3582" w:rsidP="00DE3582" w:rsidR="006921A2">
      <w:pPr>
        <w:jc w:val="both"/>
        <w:rPr>
          <w:bCs/>
        </w:rPr>
      </w:pPr>
      <w:r w:rsidRPr="00281835">
        <w:rPr>
          <w:bCs/>
        </w:rPr>
        <w:t>1. garažno mjesto oznake GM188- u podrumu nivo -2, ukupno površine 16,56 m2, s pripadajućim biciklarnikom (B12) u podrumu nivo -2, površine 9,47 m2, što ukupno čini površinu 26,03 m2</w:t>
      </w:r>
      <w:r w:rsidRPr="00281835">
        <w:rPr>
          <w:bCs/>
        </w:rPr>
        <w:tab/>
      </w:r>
    </w:p>
    <w:p w:rsidRDefault="00DE3582" w:rsidP="00DE3582" w:rsidR="00DE3582" w:rsidRPr="00281835">
      <w:pPr>
        <w:jc w:val="both"/>
        <w:rPr>
          <w:bCs/>
        </w:rPr>
      </w:pP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566.2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- 569. Suvlasnički dio: 2/10000 ETAŽNO VLASNIŠTVO (E-569)</w:t>
      </w:r>
      <w:r w:rsidRPr="00281835">
        <w:rPr>
          <w:bCs/>
        </w:rPr>
        <w:tab/>
      </w:r>
      <w:r w:rsidRPr="00281835">
        <w:rPr>
          <w:bCs/>
        </w:rPr>
        <w:tab/>
      </w:r>
    </w:p>
    <w:p w:rsidRDefault="00DE3582" w:rsidP="00DE3582" w:rsidR="00DE3582" w:rsidRPr="00281835">
      <w:pPr>
        <w:jc w:val="both"/>
        <w:rPr>
          <w:bCs/>
        </w:rPr>
      </w:pPr>
      <w:r w:rsidRPr="00281835">
        <w:rPr>
          <w:bCs/>
        </w:rPr>
        <w:t>1. garažno mjesto oznake GM191- u podrumu nivo -2, ukupno površine 16,45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569.2</w:t>
      </w:r>
      <w:r w:rsidRPr="00281835">
        <w:rPr>
          <w:bCs/>
        </w:rPr>
        <w:tab/>
        <w:t>Zaprimljeno 10.05.2018.g. pod brojem Z-27012/2018</w:t>
      </w:r>
    </w:p>
    <w:p w:rsidRDefault="00DE3582" w:rsidP="00DE3582" w:rsidR="00DE3582" w:rsidRPr="00281835">
      <w:pPr>
        <w:jc w:val="both"/>
        <w:rPr>
          <w:bCs/>
        </w:rPr>
      </w:pPr>
      <w:r w:rsidRPr="00281835">
        <w:rPr>
          <w:bCs/>
        </w:rPr>
        <w:lastRenderedPageBreak/>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569.3</w:t>
      </w:r>
      <w:r w:rsidRPr="00281835">
        <w:rPr>
          <w:bCs/>
        </w:rPr>
        <w:tab/>
        <w:t>Zaprimljeno 01.10.2018.g. pod brojem Z-51639/2018</w:t>
      </w:r>
    </w:p>
    <w:p w:rsidRDefault="00DE3582" w:rsidP="00DE3582" w:rsidR="00DE3582" w:rsidRPr="00281835">
      <w:pPr>
        <w:jc w:val="both"/>
        <w:rPr>
          <w:bCs/>
        </w:rPr>
      </w:pPr>
      <w:r w:rsidRPr="00281835">
        <w:rPr>
          <w:bCs/>
        </w:rPr>
        <w:t>ZABILJEŽBA, ODBAČENI PRIJEDLOG, TEHNIKA SPV d.o.o. radi upisa prava vlasništva i brisanja zabilježbe.</w:t>
      </w:r>
    </w:p>
    <w:p w:rsidRDefault="00DE3582" w:rsidP="00DE3582" w:rsidR="00DE3582" w:rsidRPr="00281835">
      <w:pPr>
        <w:jc w:val="both"/>
        <w:rPr>
          <w:bCs/>
        </w:rPr>
      </w:pPr>
      <w:r w:rsidRPr="00281835">
        <w:rPr>
          <w:bCs/>
        </w:rPr>
        <w:t>- 574. Suvlasnički dio: 2/10000 ETAŽNO VLASNIŠTVO (E-574)</w:t>
      </w:r>
      <w:r w:rsidRPr="00281835">
        <w:rPr>
          <w:bCs/>
        </w:rPr>
        <w:tab/>
      </w:r>
      <w:r w:rsidRPr="00281835">
        <w:rPr>
          <w:bCs/>
        </w:rPr>
        <w:tab/>
      </w:r>
    </w:p>
    <w:p w:rsidRDefault="00DE3582" w:rsidP="00DE3582" w:rsidR="00DE3582" w:rsidRPr="00281835">
      <w:pPr>
        <w:jc w:val="both"/>
        <w:rPr>
          <w:bCs/>
        </w:rPr>
      </w:pPr>
      <w:r w:rsidRPr="00281835">
        <w:rPr>
          <w:bCs/>
        </w:rPr>
        <w:t>1. garažno mjesto oznake GM196- u podrumu nivo -2, ukupno površine 14,40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r w:rsidRPr="00281835">
        <w:rPr>
          <w:bCs/>
        </w:rPr>
        <w:tab/>
      </w:r>
      <w:r w:rsidRPr="00281835">
        <w:rPr>
          <w:bCs/>
        </w:rPr>
        <w:tab/>
      </w:r>
    </w:p>
    <w:p w:rsidRDefault="00DE3582" w:rsidP="00DE3582" w:rsidR="00DE3582" w:rsidRPr="00281835">
      <w:pPr>
        <w:jc w:val="both"/>
        <w:rPr>
          <w:bCs/>
        </w:rPr>
      </w:pPr>
      <w:r w:rsidRPr="00281835">
        <w:rPr>
          <w:bCs/>
        </w:rPr>
        <w:t>574.1</w:t>
      </w:r>
      <w:r w:rsidRPr="00281835">
        <w:rPr>
          <w:bCs/>
        </w:rPr>
        <w:tab/>
        <w:t>Zaprimljeno 05.10.2018.g. pod brojem Z-53020/2018</w:t>
      </w:r>
    </w:p>
    <w:p w:rsidRDefault="00DE3582" w:rsidP="00DE3582" w:rsidR="00DE3582" w:rsidRPr="00281835">
      <w:pPr>
        <w:jc w:val="both"/>
        <w:rPr>
          <w:bCs/>
        </w:rPr>
      </w:pPr>
      <w:r w:rsidRPr="00281835">
        <w:rPr>
          <w:bCs/>
        </w:rPr>
        <w:t>PREDBILJEŽBA, PRAVO VLASNIŠTVA, UGOVOR O KUPOPRODAJI BR. 1544/18 27.09.2018</w:t>
      </w:r>
      <w:r w:rsidRPr="00281835">
        <w:rPr>
          <w:bCs/>
        </w:rPr>
        <w:tab/>
      </w:r>
    </w:p>
    <w:p w:rsidRDefault="00DE3582" w:rsidP="00DE3582" w:rsidR="00DE3582" w:rsidRPr="00281835">
      <w:pPr>
        <w:jc w:val="both"/>
        <w:rPr>
          <w:bCs/>
        </w:rPr>
      </w:pPr>
      <w:r w:rsidRPr="00281835">
        <w:rPr>
          <w:bCs/>
        </w:rPr>
        <w:t>na 574 (1.1) TEHNOMONT D.O.O., OIB: 14782948782, ZAGREB, KRAJIŠKA 10-12</w:t>
      </w:r>
    </w:p>
    <w:p w:rsidRDefault="00DE3582" w:rsidP="00DE3582" w:rsidR="00DE3582" w:rsidRPr="00281835">
      <w:pPr>
        <w:jc w:val="both"/>
        <w:rPr>
          <w:bCs/>
        </w:rPr>
      </w:pPr>
      <w:r w:rsidRPr="00281835">
        <w:rPr>
          <w:bCs/>
        </w:rPr>
        <w:t>- 578. Suvlasnički dio: 2/10000 ETAŽNO VLASNIŠTVO (E-578)</w:t>
      </w:r>
      <w:r w:rsidRPr="00281835">
        <w:rPr>
          <w:bCs/>
        </w:rPr>
        <w:tab/>
      </w:r>
      <w:r w:rsidRPr="00281835">
        <w:rPr>
          <w:bCs/>
        </w:rPr>
        <w:tab/>
      </w:r>
    </w:p>
    <w:p w:rsidRDefault="00DE3582" w:rsidP="00DE3582" w:rsidR="00DE3582" w:rsidRPr="00281835">
      <w:pPr>
        <w:jc w:val="both"/>
        <w:rPr>
          <w:bCs/>
        </w:rPr>
      </w:pPr>
      <w:r w:rsidRPr="00281835">
        <w:rPr>
          <w:bCs/>
        </w:rPr>
        <w:t>1. garažno mjesto oznake GM200- u podrumu nivo -2, ukupno površine 14,40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578.2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- 580. Suvlasnički dio: 2/10000 ETAŽNO VLASNIŠTVO (E-580)</w:t>
      </w:r>
      <w:r w:rsidRPr="00281835">
        <w:rPr>
          <w:bCs/>
        </w:rPr>
        <w:tab/>
      </w:r>
      <w:r w:rsidRPr="00281835">
        <w:rPr>
          <w:bCs/>
        </w:rPr>
        <w:tab/>
      </w:r>
    </w:p>
    <w:p w:rsidRDefault="00DE3582" w:rsidP="00DE3582" w:rsidR="00DE3582" w:rsidRPr="00281835">
      <w:pPr>
        <w:jc w:val="both"/>
        <w:rPr>
          <w:bCs/>
        </w:rPr>
      </w:pPr>
      <w:r w:rsidRPr="00281835">
        <w:rPr>
          <w:bCs/>
        </w:rPr>
        <w:t>1. garažno mjesto oznake GM202- u podrumu nivo -2, ukupno površine 14,40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580.2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- 581. Suvlasnički dio: 2/10000 ETAŽNO VLASNIŠTVO (E-581)</w:t>
      </w:r>
      <w:r w:rsidRPr="00281835">
        <w:rPr>
          <w:bCs/>
        </w:rPr>
        <w:tab/>
      </w:r>
      <w:r w:rsidRPr="00281835">
        <w:rPr>
          <w:bCs/>
        </w:rPr>
        <w:tab/>
      </w:r>
    </w:p>
    <w:p w:rsidRDefault="00DE3582" w:rsidP="00DE3582" w:rsidR="00DE3582" w:rsidRPr="00281835">
      <w:pPr>
        <w:jc w:val="both"/>
        <w:rPr>
          <w:bCs/>
        </w:rPr>
      </w:pPr>
      <w:r w:rsidRPr="00281835">
        <w:rPr>
          <w:bCs/>
        </w:rPr>
        <w:t>1. garažno mjesto oznake GM203- u podrumu nivo -2, ukupno površine 14,40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581.2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- 586. Suvlasnički dio: 2/10000 ETAŽNO VLASNIŠTVO (E-586)</w:t>
      </w:r>
      <w:r w:rsidRPr="00281835">
        <w:rPr>
          <w:bCs/>
        </w:rPr>
        <w:tab/>
      </w:r>
      <w:r w:rsidRPr="00281835">
        <w:rPr>
          <w:bCs/>
        </w:rPr>
        <w:tab/>
      </w:r>
    </w:p>
    <w:p w:rsidRDefault="00DE3582" w:rsidP="00DE3582" w:rsidR="00DE3582" w:rsidRPr="00281835">
      <w:pPr>
        <w:jc w:val="both"/>
        <w:rPr>
          <w:bCs/>
        </w:rPr>
      </w:pPr>
      <w:r w:rsidRPr="00281835">
        <w:rPr>
          <w:bCs/>
        </w:rPr>
        <w:t>1. garažno mjesto oznake GM208- u podrumu nivo -2, ukupno površine 16,45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586.2</w:t>
      </w:r>
      <w:r w:rsidRPr="00281835">
        <w:rPr>
          <w:bCs/>
        </w:rPr>
        <w:tab/>
        <w:t>Zaprimljeno 10.05.2018.g. pod brojem Z-27012/2018</w:t>
      </w:r>
    </w:p>
    <w:p w:rsidRDefault="00DE3582" w:rsidP="00DE3582" w:rsidR="00DE3582" w:rsidRPr="00281835">
      <w:pPr>
        <w:jc w:val="both"/>
        <w:rPr>
          <w:bCs/>
        </w:rPr>
      </w:pPr>
      <w:r w:rsidRPr="00281835">
        <w:rPr>
          <w:bCs/>
        </w:rPr>
        <w:lastRenderedPageBreak/>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- 587. Suvlasnički dio: 2/10000 ETAŽNO VLASNIŠTVO (E-587)</w:t>
      </w:r>
      <w:r w:rsidRPr="00281835">
        <w:rPr>
          <w:bCs/>
        </w:rPr>
        <w:tab/>
      </w:r>
      <w:r w:rsidRPr="00281835">
        <w:rPr>
          <w:bCs/>
        </w:rPr>
        <w:tab/>
      </w:r>
    </w:p>
    <w:p w:rsidRDefault="00DE3582" w:rsidP="00DE3582" w:rsidR="00DE3582" w:rsidRPr="00281835">
      <w:pPr>
        <w:jc w:val="both"/>
        <w:rPr>
          <w:bCs/>
        </w:rPr>
      </w:pPr>
      <w:r w:rsidRPr="00281835">
        <w:rPr>
          <w:bCs/>
        </w:rPr>
        <w:t>1. garažno mjesto oznake GM209- u podrumu nivo -2, ukupno površine 16,45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587.2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- 588. Suvlasnički dio: 2/10000 ETAŽNO VLASNIŠTVO (E-588)</w:t>
      </w:r>
      <w:r w:rsidRPr="00281835">
        <w:rPr>
          <w:bCs/>
        </w:rPr>
        <w:tab/>
      </w:r>
      <w:r w:rsidRPr="00281835">
        <w:rPr>
          <w:bCs/>
        </w:rPr>
        <w:tab/>
      </w:r>
    </w:p>
    <w:p w:rsidRDefault="00DE3582" w:rsidP="00DE3582" w:rsidR="00DE3582" w:rsidRPr="00281835">
      <w:pPr>
        <w:jc w:val="both"/>
        <w:rPr>
          <w:bCs/>
        </w:rPr>
      </w:pPr>
      <w:r w:rsidRPr="00281835">
        <w:rPr>
          <w:bCs/>
        </w:rPr>
        <w:t>1. garažno mjesto oznake GM210- u podrumu nivo -2, ukupno površine 16,45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588.2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- 592. Suvlasnički dio: 2/10000 ETAŽNO VLASNIŠTVO (E-592)</w:t>
      </w:r>
      <w:r w:rsidRPr="00281835">
        <w:rPr>
          <w:bCs/>
        </w:rPr>
        <w:tab/>
      </w:r>
      <w:r w:rsidRPr="00281835">
        <w:rPr>
          <w:bCs/>
        </w:rPr>
        <w:tab/>
      </w:r>
    </w:p>
    <w:p w:rsidRDefault="00DE3582" w:rsidP="00DE3582" w:rsidR="00DE3582" w:rsidRPr="00281835">
      <w:pPr>
        <w:jc w:val="both"/>
        <w:rPr>
          <w:bCs/>
        </w:rPr>
      </w:pPr>
      <w:r w:rsidRPr="00281835">
        <w:rPr>
          <w:bCs/>
        </w:rPr>
        <w:t>1. garažno mjesto oznake GM214- u podrumu nivo -2, ukupno površine 14,54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592.2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- 594. Suvlasnički dio: 2/10000 ETAŽNO VLASNIŠTVO (E-594)</w:t>
      </w:r>
      <w:r w:rsidRPr="00281835">
        <w:rPr>
          <w:bCs/>
        </w:rPr>
        <w:tab/>
      </w:r>
      <w:r w:rsidRPr="00281835">
        <w:rPr>
          <w:bCs/>
        </w:rPr>
        <w:tab/>
      </w:r>
    </w:p>
    <w:p w:rsidRDefault="00DE3582" w:rsidP="00DE3582" w:rsidR="00DE3582" w:rsidRPr="00281835">
      <w:pPr>
        <w:jc w:val="both"/>
        <w:rPr>
          <w:bCs/>
        </w:rPr>
      </w:pPr>
      <w:r w:rsidRPr="00281835">
        <w:rPr>
          <w:bCs/>
        </w:rPr>
        <w:t>1. garažno mjesto oznake GM216- u podrumu nivo -2, ukupne površine 14,54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r w:rsidRPr="00281835">
        <w:rPr>
          <w:bCs/>
        </w:rPr>
        <w:tab/>
      </w:r>
      <w:r w:rsidRPr="00281835">
        <w:rPr>
          <w:bCs/>
        </w:rPr>
        <w:tab/>
      </w:r>
    </w:p>
    <w:p w:rsidRDefault="00DE3582" w:rsidP="00DE3582" w:rsidR="00DE3582" w:rsidRPr="00281835">
      <w:pPr>
        <w:jc w:val="both"/>
        <w:rPr>
          <w:bCs/>
        </w:rPr>
      </w:pPr>
      <w:r w:rsidRPr="00281835">
        <w:rPr>
          <w:bCs/>
        </w:rPr>
        <w:t>595. Suvlasnički dio: 2/10000 ETAŽNO VLASNIŠTVO (E-595)</w:t>
      </w:r>
      <w:r w:rsidRPr="00281835">
        <w:rPr>
          <w:bCs/>
        </w:rPr>
        <w:tab/>
      </w:r>
      <w:r w:rsidRPr="00281835">
        <w:rPr>
          <w:bCs/>
        </w:rPr>
        <w:tab/>
      </w:r>
    </w:p>
    <w:p w:rsidRDefault="00DE3582" w:rsidP="00DE3582" w:rsidR="00DE3582" w:rsidRPr="00281835">
      <w:pPr>
        <w:jc w:val="both"/>
        <w:rPr>
          <w:bCs/>
        </w:rPr>
      </w:pPr>
      <w:r w:rsidRPr="00281835">
        <w:rPr>
          <w:bCs/>
        </w:rPr>
        <w:t>1. garažno mjesto oznake GM217- u podrumu nivo -2, ukupne površine 14,54 m2, s pripadajućim biciklarnikom (B7) u podrumu nivo -2, površine 2,28 m2, što ukupno čini površinu 16,82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595.2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- 603. Suvlasnički dio: 2/10000 ETAŽNO VLASNIŠTVO (E-603)</w:t>
      </w:r>
      <w:r w:rsidRPr="00281835">
        <w:rPr>
          <w:bCs/>
        </w:rPr>
        <w:tab/>
      </w:r>
      <w:r w:rsidRPr="00281835">
        <w:rPr>
          <w:bCs/>
        </w:rPr>
        <w:tab/>
      </w:r>
    </w:p>
    <w:p w:rsidRDefault="00DE3582" w:rsidP="00DE3582" w:rsidR="00DE3582" w:rsidRPr="00281835">
      <w:pPr>
        <w:jc w:val="both"/>
        <w:rPr>
          <w:bCs/>
        </w:rPr>
      </w:pPr>
      <w:r w:rsidRPr="00281835">
        <w:rPr>
          <w:bCs/>
        </w:rPr>
        <w:t>1. garažno mjesto oznake GM225- u podrumu nivo -2, ukupne površine 13,96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lastRenderedPageBreak/>
        <w:t>- 605. Suvlasnički dio: 2/10000 ETAŽNO VLASNIŠTVO (E-605)</w:t>
      </w:r>
      <w:r w:rsidRPr="00281835">
        <w:rPr>
          <w:bCs/>
        </w:rPr>
        <w:tab/>
      </w:r>
      <w:r w:rsidRPr="00281835">
        <w:rPr>
          <w:bCs/>
        </w:rPr>
        <w:tab/>
      </w:r>
    </w:p>
    <w:p w:rsidRDefault="00DE3582" w:rsidP="00DE3582" w:rsidR="00DE3582" w:rsidRPr="00281835">
      <w:pPr>
        <w:jc w:val="both"/>
        <w:rPr>
          <w:bCs/>
        </w:rPr>
      </w:pPr>
      <w:r w:rsidRPr="00281835">
        <w:rPr>
          <w:bCs/>
        </w:rPr>
        <w:t>1. garažno mjesto oznake GM227- u podrumu nivo -2, ukupne površine 17,13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605.2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606. Suvlasnički dio: 2/10000 ETAŽNO VLASNIŠTVO (E-606)</w:t>
      </w:r>
      <w:r w:rsidRPr="00281835">
        <w:rPr>
          <w:bCs/>
        </w:rPr>
        <w:tab/>
      </w:r>
      <w:r w:rsidRPr="00281835">
        <w:rPr>
          <w:bCs/>
        </w:rPr>
        <w:tab/>
      </w:r>
    </w:p>
    <w:p w:rsidRDefault="00DE3582" w:rsidP="00DE3582" w:rsidR="00DE3582" w:rsidRPr="00281835">
      <w:pPr>
        <w:jc w:val="both"/>
        <w:rPr>
          <w:bCs/>
        </w:rPr>
      </w:pPr>
      <w:r w:rsidRPr="00281835">
        <w:rPr>
          <w:bCs/>
        </w:rPr>
        <w:t>1. garažno mjesto oznake GM228- u podrumu nivo -2, ukupne površine 16,56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r w:rsidRPr="00281835">
        <w:rPr>
          <w:bCs/>
        </w:rPr>
        <w:tab/>
      </w:r>
      <w:r w:rsidRPr="00281835">
        <w:rPr>
          <w:bCs/>
        </w:rPr>
        <w:tab/>
      </w:r>
    </w:p>
    <w:p w:rsidRDefault="00DE3582" w:rsidP="00DE3582" w:rsidR="00DE3582" w:rsidRPr="00281835">
      <w:pPr>
        <w:jc w:val="both"/>
        <w:rPr>
          <w:bCs/>
        </w:rPr>
      </w:pPr>
      <w:r w:rsidRPr="00281835">
        <w:rPr>
          <w:bCs/>
        </w:rPr>
        <w:t>607. Suvlasnički dio: 1/10000 ETAŽNO VLASNIŠTVO (E-607)</w:t>
      </w:r>
      <w:r w:rsidRPr="00281835">
        <w:rPr>
          <w:bCs/>
        </w:rPr>
        <w:tab/>
      </w:r>
      <w:r w:rsidRPr="00281835">
        <w:rPr>
          <w:bCs/>
        </w:rPr>
        <w:tab/>
      </w:r>
    </w:p>
    <w:p w:rsidRDefault="00DE3582" w:rsidP="00DE3582" w:rsidR="00DE3582" w:rsidRPr="00281835">
      <w:pPr>
        <w:jc w:val="both"/>
        <w:rPr>
          <w:bCs/>
        </w:rPr>
      </w:pPr>
      <w:r w:rsidRPr="00281835">
        <w:rPr>
          <w:bCs/>
        </w:rPr>
        <w:t>1. garažno mjesto oznake GM229- u podrumu nivo -2, ukupne površine 12,53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r w:rsidRPr="00281835">
        <w:rPr>
          <w:bCs/>
        </w:rPr>
        <w:tab/>
      </w:r>
      <w:r w:rsidRPr="00281835">
        <w:rPr>
          <w:bCs/>
        </w:rPr>
        <w:tab/>
      </w:r>
    </w:p>
    <w:p w:rsidRDefault="00DE3582" w:rsidP="00DE3582" w:rsidR="00DE3582" w:rsidRPr="00281835">
      <w:pPr>
        <w:jc w:val="both"/>
        <w:rPr>
          <w:bCs/>
        </w:rPr>
      </w:pPr>
      <w:r w:rsidRPr="00281835">
        <w:rPr>
          <w:bCs/>
        </w:rPr>
        <w:t>608. Suvlasnički dio: 1/10000 ETAŽNO VLASNIŠTVO (E-608)</w:t>
      </w:r>
      <w:r w:rsidRPr="00281835">
        <w:rPr>
          <w:bCs/>
        </w:rPr>
        <w:tab/>
      </w:r>
      <w:r w:rsidRPr="00281835">
        <w:rPr>
          <w:bCs/>
        </w:rPr>
        <w:tab/>
      </w:r>
    </w:p>
    <w:p w:rsidRDefault="00DE3582" w:rsidP="00DE3582" w:rsidR="00DE3582" w:rsidRPr="00281835">
      <w:pPr>
        <w:jc w:val="both"/>
        <w:rPr>
          <w:bCs/>
        </w:rPr>
      </w:pPr>
      <w:r w:rsidRPr="00281835">
        <w:rPr>
          <w:bCs/>
        </w:rPr>
        <w:t>1. garažno mjesto oznake GM230- u podrumu nivo -2, ukupne površine 11,96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608.2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- 610. Suvlasnički dio: 1/10000 ETAŽNO VLASNIŠTVO (E-610)</w:t>
      </w:r>
      <w:r w:rsidRPr="00281835">
        <w:rPr>
          <w:bCs/>
        </w:rPr>
        <w:tab/>
      </w:r>
      <w:r w:rsidRPr="00281835">
        <w:rPr>
          <w:bCs/>
        </w:rPr>
        <w:tab/>
      </w:r>
    </w:p>
    <w:p w:rsidRDefault="00DE3582" w:rsidP="00DE3582" w:rsidR="00DE3582" w:rsidRPr="00281835">
      <w:pPr>
        <w:jc w:val="both"/>
        <w:rPr>
          <w:bCs/>
        </w:rPr>
      </w:pPr>
      <w:r w:rsidRPr="00281835">
        <w:rPr>
          <w:bCs/>
        </w:rPr>
        <w:t>1. garažno mjesto oznake GM232- u podrumu nivo -2, ukupne površine 11,73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r w:rsidRPr="00281835">
        <w:rPr>
          <w:bCs/>
        </w:rPr>
        <w:tab/>
      </w:r>
      <w:r w:rsidRPr="00281835">
        <w:rPr>
          <w:bCs/>
        </w:rPr>
        <w:tab/>
      </w:r>
    </w:p>
    <w:p w:rsidRDefault="00DE3582" w:rsidP="00DE3582" w:rsidR="00DE3582" w:rsidRPr="00281835">
      <w:pPr>
        <w:jc w:val="both"/>
        <w:rPr>
          <w:bCs/>
        </w:rPr>
      </w:pPr>
      <w:r w:rsidRPr="00281835">
        <w:rPr>
          <w:bCs/>
        </w:rPr>
        <w:t>- 611. Suvlasnički dio: 2/10000 ETAŽNO VLASNIŠTVO (E-611)</w:t>
      </w:r>
      <w:r w:rsidRPr="00281835">
        <w:rPr>
          <w:bCs/>
        </w:rPr>
        <w:tab/>
      </w:r>
      <w:r w:rsidRPr="00281835">
        <w:rPr>
          <w:bCs/>
        </w:rPr>
        <w:tab/>
      </w:r>
    </w:p>
    <w:p w:rsidRDefault="00DE3582" w:rsidP="00DE3582" w:rsidR="00DE3582" w:rsidRPr="00281835">
      <w:pPr>
        <w:jc w:val="both"/>
        <w:rPr>
          <w:bCs/>
        </w:rPr>
      </w:pPr>
      <w:r w:rsidRPr="00281835">
        <w:rPr>
          <w:bCs/>
        </w:rPr>
        <w:t>1. garažno mjesto oznake GM233- u podrumu nivo -2, ukupne površine 14,98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r w:rsidRPr="00281835">
        <w:rPr>
          <w:bCs/>
        </w:rPr>
        <w:tab/>
      </w:r>
      <w:r w:rsidRPr="00281835">
        <w:rPr>
          <w:bCs/>
        </w:rPr>
        <w:tab/>
      </w:r>
    </w:p>
    <w:p w:rsidRDefault="00DE3582" w:rsidP="00DE3582" w:rsidR="00DE3582" w:rsidRPr="00281835">
      <w:pPr>
        <w:jc w:val="both"/>
        <w:rPr>
          <w:bCs/>
        </w:rPr>
      </w:pPr>
      <w:r w:rsidRPr="00281835">
        <w:rPr>
          <w:bCs/>
        </w:rPr>
        <w:t>- 612. Suvlasnički dio: 2/10000 ETAŽNO VLASNIŠTVO (E-612)</w:t>
      </w:r>
      <w:r w:rsidRPr="00281835">
        <w:rPr>
          <w:bCs/>
        </w:rPr>
        <w:tab/>
      </w:r>
      <w:r w:rsidRPr="00281835">
        <w:rPr>
          <w:bCs/>
        </w:rPr>
        <w:tab/>
      </w:r>
    </w:p>
    <w:p w:rsidRDefault="00DE3582" w:rsidP="00DE3582" w:rsidR="00DE3582" w:rsidRPr="00281835">
      <w:pPr>
        <w:jc w:val="both"/>
        <w:rPr>
          <w:bCs/>
        </w:rPr>
      </w:pPr>
      <w:r w:rsidRPr="00281835">
        <w:rPr>
          <w:bCs/>
        </w:rPr>
        <w:t>1. garažno mjesto oznake GM234- u podrumu nivo -2, ukupne površine 14,98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612.2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- 613. Suvlasnički dio: 2/10000 ETAŽNO VLASNIŠTVO (E-613)</w:t>
      </w:r>
      <w:r w:rsidRPr="00281835">
        <w:rPr>
          <w:bCs/>
        </w:rPr>
        <w:tab/>
      </w:r>
      <w:r w:rsidRPr="00281835">
        <w:rPr>
          <w:bCs/>
        </w:rPr>
        <w:tab/>
      </w:r>
    </w:p>
    <w:p w:rsidRDefault="00DE3582" w:rsidP="00DE3582" w:rsidR="00DE3582" w:rsidRPr="00281835">
      <w:pPr>
        <w:jc w:val="both"/>
        <w:rPr>
          <w:bCs/>
        </w:rPr>
      </w:pPr>
      <w:r w:rsidRPr="00281835">
        <w:rPr>
          <w:bCs/>
        </w:rPr>
        <w:lastRenderedPageBreak/>
        <w:t>1. garažno mjesto oznake GM235- u podrumu nivo -2, ukupne površine 13,96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613.2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- 614. Suvlasnički dio: 2/10000 ETAŽNO VLASNIŠTVO (E-614)</w:t>
      </w:r>
      <w:r w:rsidRPr="00281835">
        <w:rPr>
          <w:bCs/>
        </w:rPr>
        <w:tab/>
      </w:r>
      <w:r w:rsidRPr="00281835">
        <w:rPr>
          <w:bCs/>
        </w:rPr>
        <w:tab/>
      </w:r>
    </w:p>
    <w:p w:rsidRDefault="00DE3582" w:rsidP="00DE3582" w:rsidR="00DE3582" w:rsidRPr="00281835">
      <w:pPr>
        <w:jc w:val="both"/>
        <w:rPr>
          <w:bCs/>
        </w:rPr>
      </w:pPr>
      <w:r w:rsidRPr="00281835">
        <w:rPr>
          <w:bCs/>
        </w:rPr>
        <w:t>1. garažno mjesto oznake GM236- u podrumu nivo -2, ukupne površine 13,96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r w:rsidRPr="00281835">
        <w:rPr>
          <w:bCs/>
        </w:rPr>
        <w:tab/>
      </w:r>
      <w:r w:rsidRPr="00281835">
        <w:rPr>
          <w:bCs/>
        </w:rPr>
        <w:tab/>
      </w:r>
    </w:p>
    <w:p w:rsidRDefault="00DE3582" w:rsidP="00DE3582" w:rsidR="00DE3582" w:rsidRPr="00281835">
      <w:pPr>
        <w:jc w:val="both"/>
        <w:rPr>
          <w:bCs/>
        </w:rPr>
      </w:pPr>
      <w:r w:rsidRPr="00281835">
        <w:rPr>
          <w:bCs/>
        </w:rPr>
        <w:t>- 615. Suvlasnički dio: 2/10000 ETAŽNO VLASNIŠTVO (E-615)</w:t>
      </w:r>
      <w:r w:rsidRPr="00281835">
        <w:rPr>
          <w:bCs/>
        </w:rPr>
        <w:tab/>
      </w:r>
      <w:r w:rsidRPr="00281835">
        <w:rPr>
          <w:bCs/>
        </w:rPr>
        <w:tab/>
      </w:r>
    </w:p>
    <w:p w:rsidRDefault="00DE3582" w:rsidP="00DE3582" w:rsidR="00DE3582" w:rsidRPr="00281835">
      <w:pPr>
        <w:jc w:val="both"/>
        <w:rPr>
          <w:bCs/>
        </w:rPr>
      </w:pPr>
      <w:r w:rsidRPr="00281835">
        <w:rPr>
          <w:bCs/>
        </w:rPr>
        <w:t>1. garažno mjesto oznake GM237- u podrumu nivo -2, ukupne površine 13,96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615.2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- 619. Suvlasnički dio: 1/10000 ETAŽNO VLASNIŠTVO (E-619)</w:t>
      </w:r>
      <w:r w:rsidRPr="00281835">
        <w:rPr>
          <w:bCs/>
        </w:rPr>
        <w:tab/>
      </w:r>
      <w:r w:rsidRPr="00281835">
        <w:rPr>
          <w:bCs/>
        </w:rPr>
        <w:tab/>
      </w:r>
    </w:p>
    <w:p w:rsidRDefault="00DE3582" w:rsidP="00DE3582" w:rsidR="00DE3582" w:rsidRPr="00281835">
      <w:pPr>
        <w:jc w:val="both"/>
        <w:rPr>
          <w:bCs/>
        </w:rPr>
      </w:pPr>
      <w:r w:rsidRPr="00281835">
        <w:rPr>
          <w:bCs/>
        </w:rPr>
        <w:t>1. garažno mjesto oznake GM241- u podrumu nivo -2, ukupne površine 11,73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619.2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- 623. Suvlasnički dio: 2/10000 ETAŽNO VLASNIŠTVO (E-623)</w:t>
      </w:r>
      <w:r w:rsidRPr="00281835">
        <w:rPr>
          <w:bCs/>
        </w:rPr>
        <w:tab/>
      </w:r>
      <w:r w:rsidRPr="00281835">
        <w:rPr>
          <w:bCs/>
        </w:rPr>
        <w:tab/>
      </w:r>
    </w:p>
    <w:p w:rsidRDefault="00DE3582" w:rsidP="00DE3582" w:rsidR="00DE3582" w:rsidRPr="00281835">
      <w:pPr>
        <w:jc w:val="both"/>
        <w:rPr>
          <w:bCs/>
        </w:rPr>
      </w:pPr>
      <w:r w:rsidRPr="00281835">
        <w:rPr>
          <w:bCs/>
        </w:rPr>
        <w:t>1. garažno mjesto oznake GM245- u podrumu nivo -2, ukupne površine 14,98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r w:rsidRPr="00281835">
        <w:rPr>
          <w:bCs/>
        </w:rPr>
        <w:tab/>
      </w:r>
      <w:r w:rsidRPr="00281835">
        <w:rPr>
          <w:bCs/>
        </w:rPr>
        <w:tab/>
      </w:r>
    </w:p>
    <w:p w:rsidRDefault="00DE3582" w:rsidP="00DE3582" w:rsidR="00DE3582" w:rsidRPr="00281835">
      <w:pPr>
        <w:jc w:val="both"/>
        <w:rPr>
          <w:bCs/>
        </w:rPr>
      </w:pPr>
      <w:r w:rsidRPr="00281835">
        <w:rPr>
          <w:bCs/>
        </w:rPr>
        <w:t>624. Suvlasnički dio: 2/10000 ETAŽNO VLASNIŠTVO (E-624)</w:t>
      </w:r>
      <w:r w:rsidRPr="00281835">
        <w:rPr>
          <w:bCs/>
        </w:rPr>
        <w:tab/>
      </w:r>
      <w:r w:rsidRPr="00281835">
        <w:rPr>
          <w:bCs/>
        </w:rPr>
        <w:tab/>
      </w:r>
    </w:p>
    <w:p w:rsidRDefault="00DE3582" w:rsidP="00DE3582" w:rsidR="00DE3582" w:rsidRPr="00281835">
      <w:pPr>
        <w:jc w:val="both"/>
        <w:rPr>
          <w:bCs/>
        </w:rPr>
      </w:pPr>
      <w:r w:rsidRPr="00281835">
        <w:rPr>
          <w:bCs/>
        </w:rPr>
        <w:t>1. garažno mjesto oznake GM246- u podrumu nivo -2, ukupne površine 14,98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- 631. Suvlasnički dio: 2/10000 ETAŽNO VLASNIŠTVO (E-631)</w:t>
      </w:r>
      <w:r w:rsidRPr="00281835">
        <w:rPr>
          <w:bCs/>
        </w:rPr>
        <w:tab/>
      </w:r>
      <w:r w:rsidRPr="00281835">
        <w:rPr>
          <w:bCs/>
        </w:rPr>
        <w:tab/>
      </w:r>
    </w:p>
    <w:p w:rsidRDefault="00DE3582" w:rsidP="00DE3582" w:rsidR="00DE3582" w:rsidRPr="00281835">
      <w:pPr>
        <w:jc w:val="both"/>
        <w:rPr>
          <w:bCs/>
        </w:rPr>
      </w:pPr>
      <w:r w:rsidRPr="00281835">
        <w:rPr>
          <w:bCs/>
        </w:rPr>
        <w:t>1. garažno mjesto oznake GM253- u podrumu nivo -2, ukupne površine 16,76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274, 10000 ZAGREB</w:t>
      </w:r>
      <w:r w:rsidRPr="00281835">
        <w:rPr>
          <w:bCs/>
        </w:rPr>
        <w:tab/>
      </w:r>
      <w:r w:rsidRPr="00281835">
        <w:rPr>
          <w:bCs/>
        </w:rPr>
        <w:tab/>
      </w:r>
    </w:p>
    <w:p w:rsidRDefault="00DE3582" w:rsidP="00DE3582" w:rsidR="00DE3582" w:rsidRPr="00281835">
      <w:pPr>
        <w:jc w:val="both"/>
        <w:rPr>
          <w:bCs/>
        </w:rPr>
      </w:pPr>
      <w:r w:rsidRPr="00281835">
        <w:rPr>
          <w:bCs/>
        </w:rPr>
        <w:t>- 632. Suvlasnički dio: 2/10000 ETAŽNO VLASNIŠTVO (E-632)</w:t>
      </w:r>
      <w:r w:rsidRPr="00281835">
        <w:rPr>
          <w:bCs/>
        </w:rPr>
        <w:tab/>
      </w:r>
      <w:r w:rsidRPr="00281835">
        <w:rPr>
          <w:bCs/>
        </w:rPr>
        <w:tab/>
      </w:r>
    </w:p>
    <w:p w:rsidRDefault="00DE3582" w:rsidP="00DE3582" w:rsidR="00DE3582" w:rsidRPr="00281835">
      <w:pPr>
        <w:jc w:val="both"/>
        <w:rPr>
          <w:bCs/>
        </w:rPr>
      </w:pPr>
      <w:r w:rsidRPr="00281835">
        <w:rPr>
          <w:bCs/>
        </w:rPr>
        <w:t>1. garažno mjesto oznake GM254- u podrumu nivo -2, ukupne površine 16,76m2</w:t>
      </w:r>
      <w:r w:rsidRPr="00281835">
        <w:rPr>
          <w:bCs/>
        </w:rPr>
        <w:tab/>
      </w:r>
      <w:r w:rsidRPr="00281835">
        <w:rPr>
          <w:bCs/>
        </w:rPr>
        <w:tab/>
      </w:r>
    </w:p>
    <w:p w:rsidRDefault="00DE3582" w:rsidP="00DE3582" w:rsidR="00DE3582" w:rsidRPr="00281835">
      <w:pPr>
        <w:jc w:val="both"/>
        <w:rPr>
          <w:bCs/>
        </w:rPr>
      </w:pPr>
      <w:r w:rsidRPr="00281835">
        <w:rPr>
          <w:bCs/>
        </w:rPr>
        <w:lastRenderedPageBreak/>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632.2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- 633. Suvlasnički dio: 2/10000 ETAŽNO VLASNIŠTVO (E-633)</w:t>
      </w:r>
      <w:r w:rsidRPr="00281835">
        <w:rPr>
          <w:bCs/>
        </w:rPr>
        <w:tab/>
      </w:r>
      <w:r w:rsidRPr="00281835">
        <w:rPr>
          <w:bCs/>
        </w:rPr>
        <w:tab/>
      </w:r>
    </w:p>
    <w:p w:rsidRDefault="00DE3582" w:rsidP="00DE3582" w:rsidR="00DE3582" w:rsidRPr="00281835">
      <w:pPr>
        <w:jc w:val="both"/>
        <w:rPr>
          <w:bCs/>
        </w:rPr>
      </w:pPr>
      <w:r w:rsidRPr="00281835">
        <w:rPr>
          <w:bCs/>
        </w:rPr>
        <w:t>1. garažno mjesto oznake GM255- u podrumu nivo -2, ukupne površine 16,70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633.2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- 634. Suvlasnički dio: 2/10000 ETAŽNO VLASNIŠTVO (E-634)</w:t>
      </w:r>
      <w:r w:rsidRPr="00281835">
        <w:rPr>
          <w:bCs/>
        </w:rPr>
        <w:tab/>
      </w:r>
      <w:r w:rsidRPr="00281835">
        <w:rPr>
          <w:bCs/>
        </w:rPr>
        <w:tab/>
      </w:r>
    </w:p>
    <w:p w:rsidRDefault="00DE3582" w:rsidP="00DE3582" w:rsidR="00DE3582" w:rsidRPr="00281835">
      <w:pPr>
        <w:jc w:val="both"/>
        <w:rPr>
          <w:bCs/>
        </w:rPr>
      </w:pPr>
      <w:r w:rsidRPr="00281835">
        <w:rPr>
          <w:bCs/>
        </w:rPr>
        <w:t>1. garažno mjesto oznake GM256- u podrumu nivo -2, ukupne površine 16,70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634.2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- 635. Suvlasnički dio: 2/10000 ETAŽNO VLASNIŠTVO (E-635)</w:t>
      </w:r>
      <w:r w:rsidRPr="00281835">
        <w:rPr>
          <w:bCs/>
        </w:rPr>
        <w:tab/>
      </w:r>
      <w:r w:rsidRPr="00281835">
        <w:rPr>
          <w:bCs/>
        </w:rPr>
        <w:tab/>
      </w:r>
    </w:p>
    <w:p w:rsidRDefault="00DE3582" w:rsidP="00DE3582" w:rsidR="00DE3582" w:rsidRPr="00281835">
      <w:pPr>
        <w:jc w:val="both"/>
        <w:rPr>
          <w:bCs/>
        </w:rPr>
      </w:pPr>
      <w:r w:rsidRPr="00281835">
        <w:rPr>
          <w:bCs/>
        </w:rPr>
        <w:t>1. garažno mjesto oznake GM257- u podrumu nivo -2, ukupne površine 16,70m2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635.2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- 636. Suvlasnički dio: 2/10000 ETAŽNO VLASNIŠTVO (E-636)</w:t>
      </w:r>
      <w:r w:rsidRPr="00281835">
        <w:rPr>
          <w:bCs/>
        </w:rPr>
        <w:tab/>
      </w:r>
      <w:r w:rsidRPr="00281835">
        <w:rPr>
          <w:bCs/>
        </w:rPr>
        <w:tab/>
      </w:r>
    </w:p>
    <w:p w:rsidRDefault="00DE3582" w:rsidP="00DE3582" w:rsidR="00DE3582" w:rsidRPr="00281835">
      <w:pPr>
        <w:jc w:val="both"/>
        <w:rPr>
          <w:bCs/>
        </w:rPr>
      </w:pPr>
      <w:r w:rsidRPr="00281835">
        <w:rPr>
          <w:bCs/>
        </w:rPr>
        <w:t>1. garažno mjesto oznake GM258- u podrumu nivo -2, ukupne površine 16,70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- 639. Suvlasnički dio: 2/10000 ETAŽNO VLASNIŠTVO (E-639)</w:t>
      </w:r>
      <w:r w:rsidRPr="00281835">
        <w:rPr>
          <w:bCs/>
        </w:rPr>
        <w:tab/>
      </w:r>
      <w:r w:rsidRPr="00281835">
        <w:rPr>
          <w:bCs/>
        </w:rPr>
        <w:tab/>
      </w:r>
    </w:p>
    <w:p w:rsidRDefault="00DE3582" w:rsidP="00DE3582" w:rsidR="00DE3582" w:rsidRPr="00281835">
      <w:pPr>
        <w:jc w:val="both"/>
        <w:rPr>
          <w:bCs/>
        </w:rPr>
      </w:pPr>
      <w:r w:rsidRPr="00281835">
        <w:rPr>
          <w:bCs/>
        </w:rPr>
        <w:t>1. garažno mjesto oznake GM261 - u podrumu nivo -3, površine 15,24 m2, s pripadajućim biciklarnikom (B13) u podrumu nivo -3 površine 4,92 m2, što ukupno čini površinu 20,16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639.2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- 640. Suvlasnički dio: 2/10000 ETAŽNO VLASNIŠTVO (E-640)</w:t>
      </w:r>
      <w:r w:rsidRPr="00281835">
        <w:rPr>
          <w:bCs/>
        </w:rPr>
        <w:tab/>
      </w:r>
      <w:r w:rsidRPr="00281835">
        <w:rPr>
          <w:bCs/>
        </w:rPr>
        <w:tab/>
      </w:r>
    </w:p>
    <w:p w:rsidRDefault="00DE3582" w:rsidP="00DE3582" w:rsidR="00DE3582" w:rsidRPr="00281835">
      <w:pPr>
        <w:jc w:val="both"/>
        <w:rPr>
          <w:bCs/>
        </w:rPr>
      </w:pPr>
      <w:r w:rsidRPr="00281835">
        <w:rPr>
          <w:bCs/>
        </w:rPr>
        <w:lastRenderedPageBreak/>
        <w:t>1. garažno mjesto oznake GM262- u podrumu nivo -3, ukupno površine 15,12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640.2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- 641. Suvlasnički dio: 2/10000 ETAŽNO VLASNIŠTVO (E-641)</w:t>
      </w:r>
      <w:r w:rsidRPr="00281835">
        <w:rPr>
          <w:bCs/>
        </w:rPr>
        <w:tab/>
      </w:r>
      <w:r w:rsidRPr="00281835">
        <w:rPr>
          <w:bCs/>
        </w:rPr>
        <w:tab/>
      </w:r>
    </w:p>
    <w:p w:rsidRDefault="00DE3582" w:rsidP="00DE3582" w:rsidR="00DE3582" w:rsidRPr="00281835">
      <w:pPr>
        <w:jc w:val="both"/>
        <w:rPr>
          <w:bCs/>
        </w:rPr>
      </w:pPr>
      <w:r w:rsidRPr="00281835">
        <w:rPr>
          <w:bCs/>
        </w:rPr>
        <w:t>1. garažno mjesto oznake GM263- u podrumu nivo -3, ukupno površine 15,21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641.2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- 642. Suvlasnički dio: 2/10000 ETAŽNO VLASNIŠTVO (E-642)</w:t>
      </w:r>
      <w:r w:rsidRPr="00281835">
        <w:rPr>
          <w:bCs/>
        </w:rPr>
        <w:tab/>
      </w:r>
      <w:r w:rsidRPr="00281835">
        <w:rPr>
          <w:bCs/>
        </w:rPr>
        <w:tab/>
      </w:r>
    </w:p>
    <w:p w:rsidRDefault="00DE3582" w:rsidP="00DE3582" w:rsidR="00DE3582" w:rsidRPr="00281835">
      <w:pPr>
        <w:jc w:val="both"/>
        <w:rPr>
          <w:bCs/>
        </w:rPr>
      </w:pPr>
      <w:r w:rsidRPr="00281835">
        <w:rPr>
          <w:bCs/>
        </w:rPr>
        <w:t>1. garažno mjesto oznake GM264 - u podrumu nivo -3, ukupno površine 15,98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642.2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- 643. Suvlasnički dio: 2/10000 ETAŽNO VLASNIŠTVO (E-643)</w:t>
      </w:r>
      <w:r w:rsidRPr="00281835">
        <w:rPr>
          <w:bCs/>
        </w:rPr>
        <w:tab/>
      </w:r>
      <w:r w:rsidRPr="00281835">
        <w:rPr>
          <w:bCs/>
        </w:rPr>
        <w:tab/>
      </w:r>
    </w:p>
    <w:p w:rsidRDefault="00DE3582" w:rsidP="00DE3582" w:rsidR="00DE3582" w:rsidRPr="00281835">
      <w:pPr>
        <w:jc w:val="both"/>
        <w:rPr>
          <w:bCs/>
        </w:rPr>
      </w:pPr>
      <w:r w:rsidRPr="00281835">
        <w:rPr>
          <w:bCs/>
        </w:rPr>
        <w:t>1. garažno mjesto oznake GM265- u podrumu nivo -3, ukupno površine 16,08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643.2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r w:rsidRPr="00281835">
        <w:rPr>
          <w:bCs/>
        </w:rPr>
        <w:t>- 645. Suvlasnički dio: 2/10000 ETAŽNO VLASNIŠTVO (E-645)</w:t>
      </w:r>
      <w:r w:rsidRPr="00281835">
        <w:rPr>
          <w:bCs/>
        </w:rPr>
        <w:tab/>
      </w:r>
      <w:r w:rsidRPr="00281835">
        <w:rPr>
          <w:bCs/>
        </w:rPr>
        <w:tab/>
      </w:r>
    </w:p>
    <w:p w:rsidRDefault="00DE3582" w:rsidP="00DE3582" w:rsidR="00DE3582" w:rsidRPr="00281835">
      <w:pPr>
        <w:jc w:val="both"/>
        <w:rPr>
          <w:bCs/>
        </w:rPr>
      </w:pPr>
      <w:r w:rsidRPr="00281835">
        <w:rPr>
          <w:bCs/>
        </w:rPr>
        <w:t>1. garažno mjesto oznake GM267- u podrumu nivo -3, ukupno površine 14,29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645.2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xml:space="preserve"> - 646. Suvlasnički dio: 2/10000 ETAŽNO VLASNIŠTVO (E-646)</w:t>
      </w:r>
      <w:r w:rsidRPr="00281835">
        <w:rPr>
          <w:bCs/>
        </w:rPr>
        <w:tab/>
      </w:r>
      <w:r w:rsidRPr="00281835">
        <w:rPr>
          <w:bCs/>
        </w:rPr>
        <w:tab/>
      </w:r>
    </w:p>
    <w:p w:rsidRDefault="00DE3582" w:rsidP="00DE3582" w:rsidR="00DE3582" w:rsidRPr="00281835">
      <w:pPr>
        <w:jc w:val="both"/>
        <w:rPr>
          <w:bCs/>
        </w:rPr>
      </w:pPr>
      <w:r w:rsidRPr="00281835">
        <w:rPr>
          <w:bCs/>
        </w:rPr>
        <w:t>1. garažno mjesto oznake GM268- u podrumu nivo -3, ukupno površine 16,18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lastRenderedPageBreak/>
        <w:t>646.2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- 647. Suvlasnički dio: 2/10000 ETAŽNO VLASNIŠTVO (E-647)</w:t>
      </w:r>
      <w:r w:rsidRPr="00281835">
        <w:rPr>
          <w:bCs/>
        </w:rPr>
        <w:tab/>
      </w:r>
      <w:r w:rsidRPr="00281835">
        <w:rPr>
          <w:bCs/>
        </w:rPr>
        <w:tab/>
      </w:r>
    </w:p>
    <w:p w:rsidRDefault="00DE3582" w:rsidP="00DE3582" w:rsidR="00DE3582" w:rsidRPr="00281835">
      <w:pPr>
        <w:jc w:val="both"/>
        <w:rPr>
          <w:bCs/>
        </w:rPr>
      </w:pPr>
      <w:r w:rsidRPr="00281835">
        <w:rPr>
          <w:bCs/>
        </w:rPr>
        <w:t>1. garažno mjesto oznake GM269- u podrumu nivo -3, ukupno površine 16,28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647.2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- 648. Suvlasnički dio: 2/10000 ETAŽNO VLASNIŠTVO (E-648)</w:t>
      </w:r>
      <w:r w:rsidRPr="00281835">
        <w:rPr>
          <w:bCs/>
        </w:rPr>
        <w:tab/>
      </w:r>
      <w:r w:rsidRPr="00281835">
        <w:rPr>
          <w:bCs/>
        </w:rPr>
        <w:tab/>
      </w:r>
    </w:p>
    <w:p w:rsidRDefault="00DE3582" w:rsidP="00DE3582" w:rsidR="00DE3582" w:rsidRPr="00281835">
      <w:pPr>
        <w:jc w:val="both"/>
        <w:rPr>
          <w:bCs/>
        </w:rPr>
      </w:pPr>
      <w:r w:rsidRPr="00281835">
        <w:rPr>
          <w:bCs/>
        </w:rPr>
        <w:t>1. garažno mjesto oznake GM270- u podrumu nivo -3, ukupno površine 13,16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648.2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649. Suvlasnički dio: 2/10000 ETAŽNO VLASNIŠTVO (E-649)</w:t>
      </w:r>
      <w:r w:rsidRPr="00281835">
        <w:rPr>
          <w:bCs/>
        </w:rPr>
        <w:tab/>
      </w:r>
      <w:r w:rsidRPr="00281835">
        <w:rPr>
          <w:bCs/>
        </w:rPr>
        <w:tab/>
      </w:r>
    </w:p>
    <w:p w:rsidRDefault="00DE3582" w:rsidP="00DE3582" w:rsidR="00DE3582" w:rsidRPr="00281835">
      <w:pPr>
        <w:jc w:val="both"/>
        <w:rPr>
          <w:bCs/>
        </w:rPr>
      </w:pPr>
      <w:r w:rsidRPr="00281835">
        <w:rPr>
          <w:bCs/>
        </w:rPr>
        <w:t>1. garažno mjesto oznake GM271- u podrumu nivo -3, ukupno površine 14,30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649.2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- 650. Suvlasnički dio: 2/10000 ETAŽNO VLASNIŠTVO (E-650)</w:t>
      </w:r>
      <w:r w:rsidRPr="00281835">
        <w:rPr>
          <w:bCs/>
        </w:rPr>
        <w:tab/>
      </w:r>
      <w:r w:rsidRPr="00281835">
        <w:rPr>
          <w:bCs/>
        </w:rPr>
        <w:tab/>
      </w:r>
    </w:p>
    <w:p w:rsidRDefault="00DE3582" w:rsidP="00DE3582" w:rsidR="00DE3582" w:rsidRPr="00281835">
      <w:pPr>
        <w:jc w:val="both"/>
        <w:rPr>
          <w:bCs/>
        </w:rPr>
      </w:pPr>
      <w:r w:rsidRPr="00281835">
        <w:rPr>
          <w:bCs/>
        </w:rPr>
        <w:t>1. garažno mjesto oznake GM272- u podrumu nivo -3, ukupno površine 17,05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650.2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- 651. Suvlasnički dio: 2/10000 ETAŽNO VLASNIŠTVO (E-651)</w:t>
      </w:r>
      <w:r w:rsidRPr="00281835">
        <w:rPr>
          <w:bCs/>
        </w:rPr>
        <w:tab/>
      </w:r>
      <w:r w:rsidRPr="00281835">
        <w:rPr>
          <w:bCs/>
        </w:rPr>
        <w:tab/>
      </w:r>
    </w:p>
    <w:p w:rsidRDefault="00DE3582" w:rsidP="00DE3582" w:rsidR="00DE3582" w:rsidRPr="00281835">
      <w:pPr>
        <w:jc w:val="both"/>
        <w:rPr>
          <w:bCs/>
        </w:rPr>
      </w:pPr>
      <w:r w:rsidRPr="00281835">
        <w:rPr>
          <w:bCs/>
        </w:rPr>
        <w:t>1. garažno mjesto oznake GM273- u podrumu nivo -3, ukupno površine 17,16 m2</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BR. 274, ZAGREB</w:t>
      </w:r>
      <w:r w:rsidRPr="00281835">
        <w:rPr>
          <w:bCs/>
        </w:rPr>
        <w:tab/>
      </w:r>
      <w:r w:rsidRPr="00281835">
        <w:rPr>
          <w:bCs/>
        </w:rPr>
        <w:tab/>
      </w:r>
    </w:p>
    <w:p w:rsidRDefault="00DE3582" w:rsidP="00DE3582" w:rsidR="00DE3582" w:rsidRPr="00281835">
      <w:pPr>
        <w:jc w:val="both"/>
        <w:rPr>
          <w:bCs/>
        </w:rPr>
      </w:pPr>
      <w:r w:rsidRPr="00281835">
        <w:rPr>
          <w:bCs/>
        </w:rPr>
        <w:t>- 652. Suvlasnički dio: 2/10000 ETAŽNO VLASNIŠTVO (E-652)</w:t>
      </w:r>
      <w:r w:rsidRPr="00281835">
        <w:rPr>
          <w:bCs/>
        </w:rPr>
        <w:tab/>
      </w:r>
      <w:r w:rsidRPr="00281835">
        <w:rPr>
          <w:bCs/>
        </w:rPr>
        <w:tab/>
      </w:r>
    </w:p>
    <w:p w:rsidRDefault="00DE3582" w:rsidP="00DE3582" w:rsidR="00DE3582" w:rsidRPr="00281835">
      <w:pPr>
        <w:jc w:val="both"/>
        <w:rPr>
          <w:bCs/>
        </w:rPr>
      </w:pPr>
      <w:r w:rsidRPr="00281835">
        <w:rPr>
          <w:bCs/>
        </w:rPr>
        <w:t>1. garažno mjesto oznake GM274- u podrumu nivo -3, ukupno površine 17,05 m2</w:t>
      </w:r>
      <w:r w:rsidRPr="00281835">
        <w:rPr>
          <w:bCs/>
        </w:rPr>
        <w:tab/>
      </w:r>
      <w:r w:rsidRPr="00281835">
        <w:rPr>
          <w:bCs/>
        </w:rPr>
        <w:tab/>
      </w:r>
    </w:p>
    <w:p w:rsidRDefault="00DE3582" w:rsidP="00DE3582" w:rsidR="00DE3582" w:rsidRPr="00281835">
      <w:pPr>
        <w:jc w:val="both"/>
        <w:rPr>
          <w:bCs/>
        </w:rPr>
      </w:pPr>
      <w:r w:rsidRPr="00281835">
        <w:rPr>
          <w:bCs/>
        </w:rPr>
        <w:lastRenderedPageBreak/>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652.2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- 653. Suvlasnički dio: 2/10000 ETAŽNO VLASNIŠTVO (E-653)</w:t>
      </w:r>
      <w:r w:rsidRPr="00281835">
        <w:rPr>
          <w:bCs/>
        </w:rPr>
        <w:tab/>
      </w:r>
      <w:r w:rsidRPr="00281835">
        <w:rPr>
          <w:bCs/>
        </w:rPr>
        <w:tab/>
      </w:r>
    </w:p>
    <w:p w:rsidRDefault="00DE3582" w:rsidP="00DE3582" w:rsidR="00DE3582" w:rsidRPr="00281835">
      <w:pPr>
        <w:jc w:val="both"/>
        <w:rPr>
          <w:bCs/>
        </w:rPr>
      </w:pPr>
      <w:r w:rsidRPr="00281835">
        <w:rPr>
          <w:bCs/>
        </w:rPr>
        <w:t>1. garažno mjesto oznake GM275- u podrumu nivo -3, ukupno površine 17,05 m2</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653.2</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p>
    <w:p w:rsidRDefault="00DE3582" w:rsidP="00DE3582" w:rsidR="00DE3582" w:rsidRPr="00281835">
      <w:pPr>
        <w:jc w:val="both"/>
      </w:pPr>
      <w:r w:rsidRPr="00281835">
        <w:t xml:space="preserve">- 654. Suvlasnički dio: 2/10000 ETAŽNO VLASNIŠTVO (E-654) </w:t>
      </w:r>
      <w:r w:rsidRPr="00281835">
        <w:tab/>
      </w:r>
      <w:r w:rsidRPr="00281835">
        <w:tab/>
      </w:r>
    </w:p>
    <w:p w:rsidRDefault="00DE3582" w:rsidP="00DE3582" w:rsidR="009B346B">
      <w:pPr>
        <w:jc w:val="both"/>
      </w:pPr>
      <w:r w:rsidRPr="00281835">
        <w:t xml:space="preserve">1. garažno mjesto oznake GM276- u podrumu nivo -3, ukupno površine 17,05 m2 </w:t>
      </w:r>
    </w:p>
    <w:p w:rsidRDefault="009B346B" w:rsidP="00DE3582" w:rsidR="009B346B">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- 655. Suvlasnički dio: 2/10000 ETAŽNO VLASNIŠTVO (E-655) </w:t>
      </w:r>
      <w:r w:rsidRPr="00281835">
        <w:tab/>
      </w:r>
      <w:r w:rsidRPr="00281835">
        <w:tab/>
      </w:r>
    </w:p>
    <w:p w:rsidRDefault="00DE3582" w:rsidP="00DE3582" w:rsidR="00DE3582">
      <w:pPr>
        <w:jc w:val="both"/>
      </w:pPr>
      <w:r w:rsidRPr="00281835">
        <w:t xml:space="preserve">1. garažno mjesto oznake GM277 - u podrumu nivo -3, ukupno površine 17,05 m2 </w:t>
      </w:r>
    </w:p>
    <w:p w:rsidRDefault="009B346B" w:rsidP="00DE3582" w:rsidR="009B346B"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- 656. Suvlasnički dio: 2/10000 ETAŽNO VLASNIŠTVO (E-656) </w:t>
      </w:r>
      <w:r w:rsidRPr="00281835">
        <w:tab/>
      </w:r>
      <w:r w:rsidRPr="00281835">
        <w:tab/>
      </w:r>
    </w:p>
    <w:p w:rsidRDefault="00DE3582" w:rsidP="00DE3582" w:rsidR="00DE3582">
      <w:pPr>
        <w:jc w:val="both"/>
      </w:pPr>
      <w:r w:rsidRPr="00281835">
        <w:t xml:space="preserve">1. garažno mjesto oznake GM278 - u podrumu nivo -3, ukupno površine 15,96 m2 </w:t>
      </w:r>
    </w:p>
    <w:p w:rsidRDefault="009B346B" w:rsidP="00DE3582" w:rsidR="009B346B" w:rsidRPr="00281835">
      <w:pPr>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- 658. Suvlasnički dio: 2/10000 ETAŽNO VLASNIŠTVO (E-658) </w:t>
      </w:r>
      <w:r w:rsidRPr="00281835">
        <w:tab/>
      </w:r>
      <w:r w:rsidRPr="00281835">
        <w:tab/>
      </w:r>
    </w:p>
    <w:p w:rsidRDefault="00DE3582" w:rsidP="00DE3582" w:rsidR="00DE3582">
      <w:pPr>
        <w:jc w:val="both"/>
      </w:pPr>
      <w:r w:rsidRPr="00281835">
        <w:t xml:space="preserve">garažno mjesto oznake GM280 - u podrumu nivo -3, ukupno površine 16,73 m2 </w:t>
      </w:r>
    </w:p>
    <w:p w:rsidRDefault="009B346B" w:rsidP="00DE3582" w:rsidR="009B346B" w:rsidRPr="00281835">
      <w:pPr>
        <w:jc w:val="both"/>
      </w:pP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pPr>
      <w:r w:rsidRPr="00281835">
        <w:t xml:space="preserve">- 659. Suvlasnički dio: 2/10000 ETAŽNO VLASNIŠTVO (E-659) </w:t>
      </w:r>
      <w:r w:rsidRPr="00281835">
        <w:tab/>
      </w:r>
      <w:r w:rsidRPr="00281835">
        <w:tab/>
      </w:r>
    </w:p>
    <w:p w:rsidRDefault="00DE3582" w:rsidP="00DE3582" w:rsidR="00DE3582">
      <w:pPr>
        <w:jc w:val="both"/>
      </w:pPr>
      <w:r w:rsidRPr="00281835">
        <w:t xml:space="preserve">1. garažno mjesto oznake GM281- u podrumu nivo -3, ukupne površine 16,73 m2 </w:t>
      </w:r>
    </w:p>
    <w:p w:rsidRDefault="009B346B" w:rsidP="00DE3582" w:rsidR="009B346B"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- 660. Suvlasnički dio: 2/10000 ETAŽNO VLASNIŠTVO (E-660) </w:t>
      </w:r>
      <w:r w:rsidRPr="00281835">
        <w:tab/>
      </w:r>
      <w:r w:rsidRPr="00281835">
        <w:tab/>
      </w:r>
    </w:p>
    <w:p w:rsidRDefault="00DE3582" w:rsidP="00DE3582" w:rsidR="00DE3582">
      <w:pPr>
        <w:jc w:val="both"/>
      </w:pPr>
      <w:r w:rsidRPr="00281835">
        <w:t>1. garažno mjesto oznake GM282- u podrumu nivo -3, ukupno površine 16,73 m2</w:t>
      </w:r>
    </w:p>
    <w:p w:rsidRDefault="009B346B" w:rsidP="00DE3582" w:rsidR="009B346B"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661. Suvlasnički dio: 2/10000 ETAŽNO VLASNIŠTVO (E-661) </w:t>
      </w:r>
      <w:r w:rsidRPr="00281835">
        <w:tab/>
      </w:r>
      <w:r w:rsidRPr="00281835">
        <w:tab/>
      </w:r>
    </w:p>
    <w:p w:rsidRDefault="00DE3582" w:rsidP="00DE3582" w:rsidR="00DE3582">
      <w:pPr>
        <w:jc w:val="both"/>
      </w:pPr>
      <w:r w:rsidRPr="00281835">
        <w:t xml:space="preserve">1. garažno mjesto oznake GM283- u podrumu nivo -3, ukupno površine 16,73 m2 </w:t>
      </w:r>
    </w:p>
    <w:p w:rsidRDefault="009B346B" w:rsidP="00DE3582" w:rsidR="009B346B"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662. Suvlasnički dio: 2/10000 ETAŽNO VLASNIŠTVO (E-662) </w:t>
      </w:r>
      <w:r w:rsidRPr="00281835">
        <w:tab/>
      </w:r>
      <w:r w:rsidRPr="00281835">
        <w:tab/>
      </w:r>
    </w:p>
    <w:p w:rsidRDefault="00DE3582" w:rsidP="00DE3582" w:rsidR="00DE3582">
      <w:pPr>
        <w:jc w:val="both"/>
      </w:pPr>
      <w:r w:rsidRPr="00281835">
        <w:t xml:space="preserve">1. garažno mjesto oznake GM284- u podrumu nivo -3, ukupno površine 18,71 m2 </w:t>
      </w:r>
    </w:p>
    <w:p w:rsidRDefault="009B346B" w:rsidP="00DE3582" w:rsidR="009B346B"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663. Suvlasnički dio: 2/10000 ETAŽNO VLASNIŠTVO (E-663) </w:t>
      </w:r>
      <w:r w:rsidRPr="00281835">
        <w:tab/>
      </w:r>
      <w:r w:rsidRPr="00281835">
        <w:tab/>
      </w:r>
    </w:p>
    <w:p w:rsidRDefault="00DE3582" w:rsidP="00DE3582" w:rsidR="009B346B">
      <w:pPr>
        <w:jc w:val="both"/>
      </w:pPr>
      <w:r w:rsidRPr="00281835">
        <w:lastRenderedPageBreak/>
        <w:t>1. garažno mjesto oznake GM285 - u podrumu nivo -3, površine 16,73 m2</w:t>
      </w:r>
    </w:p>
    <w:p w:rsidRDefault="00DE3582" w:rsidP="00DE3582" w:rsidR="00DE3582" w:rsidRPr="00281835">
      <w:pPr>
        <w:jc w:val="both"/>
      </w:pPr>
      <w:r w:rsidRPr="00281835">
        <w:t xml:space="preserve"> </w:t>
      </w: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664. Suvlasnički dio: 2/10000 ETAŽNO VLASNIŠTVO (E-664) </w:t>
      </w:r>
      <w:r w:rsidRPr="00281835">
        <w:tab/>
      </w:r>
      <w:r w:rsidRPr="00281835">
        <w:tab/>
      </w:r>
    </w:p>
    <w:p w:rsidRDefault="00DE3582" w:rsidP="00DE3582" w:rsidR="00DE3582">
      <w:pPr>
        <w:jc w:val="both"/>
      </w:pPr>
      <w:r w:rsidRPr="00281835">
        <w:t xml:space="preserve">1. garažno mjesto oznake GM286- u podrumu nivo -3, ukupno površine 16,73 m2 </w:t>
      </w:r>
    </w:p>
    <w:p w:rsidRDefault="009B346B" w:rsidP="00DE3582" w:rsidR="009B346B"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665. Suvlasnički dio: 2/10000 ETAŽNO VLASNIŠTVO (E-665) </w:t>
      </w:r>
      <w:r w:rsidRPr="00281835">
        <w:tab/>
      </w:r>
      <w:r w:rsidRPr="00281835">
        <w:tab/>
      </w:r>
    </w:p>
    <w:p w:rsidRDefault="00DE3582" w:rsidP="00DE3582" w:rsidR="00DE3582">
      <w:pPr>
        <w:jc w:val="both"/>
      </w:pPr>
      <w:r w:rsidRPr="00281835">
        <w:t xml:space="preserve">1. garažno mjesto oznake GM287- u podrumu nivo -3, ukupno površine 16,73 m2 </w:t>
      </w:r>
    </w:p>
    <w:p w:rsidRDefault="009B346B" w:rsidP="00DE3582" w:rsidR="009B346B" w:rsidRPr="00281835">
      <w:pPr>
        <w:jc w:val="both"/>
      </w:pP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pPr>
      <w:r w:rsidRPr="00281835">
        <w:t xml:space="preserve">666. Suvlasnički dio: 2/10000 ETAŽNO VLASNIŠTVO (E-666) </w:t>
      </w:r>
      <w:r w:rsidRPr="00281835">
        <w:tab/>
      </w:r>
      <w:r w:rsidRPr="00281835">
        <w:tab/>
      </w:r>
    </w:p>
    <w:p w:rsidRDefault="00DE3582" w:rsidP="00DE3582" w:rsidR="00DE3582">
      <w:pPr>
        <w:jc w:val="both"/>
      </w:pPr>
      <w:r w:rsidRPr="00281835">
        <w:t xml:space="preserve">1. garažno mjesto oznake GM288- u podrumu nivo -3, ukupno površine 16,73 m2 </w:t>
      </w:r>
    </w:p>
    <w:p w:rsidRDefault="009B346B" w:rsidP="00DE3582" w:rsidR="009B346B"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668. Suvlasnički dio: 2/10000 ETAŽNO VLASNIŠTVO (E-668) </w:t>
      </w:r>
      <w:r w:rsidRPr="00281835">
        <w:tab/>
      </w:r>
      <w:r w:rsidRPr="00281835">
        <w:tab/>
      </w:r>
    </w:p>
    <w:p w:rsidRDefault="00DE3582" w:rsidP="00DE3582" w:rsidR="00DE3582">
      <w:pPr>
        <w:jc w:val="both"/>
      </w:pPr>
      <w:r w:rsidRPr="00281835">
        <w:t xml:space="preserve">1. garažno mjesto oznake GM290- u podrumu nivo -3, ukupno površine 13,63 m2 </w:t>
      </w:r>
    </w:p>
    <w:p w:rsidRDefault="009B346B" w:rsidP="00DE3582" w:rsidR="009B346B"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669. Suvlasnički dio: 2/10000 ETAŽNO VLASNIŠTVO (E-669) </w:t>
      </w:r>
      <w:r w:rsidRPr="00281835">
        <w:tab/>
      </w:r>
      <w:r w:rsidRPr="00281835">
        <w:tab/>
      </w:r>
    </w:p>
    <w:p w:rsidRDefault="00DE3582" w:rsidP="00DE3582" w:rsidR="00DE3582">
      <w:pPr>
        <w:jc w:val="both"/>
      </w:pPr>
      <w:r w:rsidRPr="00281835">
        <w:t xml:space="preserve">1. garažno mjesto oznake GM291- u podrumu nivo -3, ukupno površine 14,46m2 </w:t>
      </w:r>
    </w:p>
    <w:p w:rsidRDefault="009B346B" w:rsidP="00DE3582" w:rsidR="009B346B" w:rsidRPr="00281835">
      <w:pPr>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670. Suvlasnički dio: 2/10000 ETAŽNO VLASNIŠTVO (E-670) </w:t>
      </w:r>
      <w:r w:rsidRPr="00281835">
        <w:tab/>
      </w:r>
      <w:r w:rsidRPr="00281835">
        <w:tab/>
      </w:r>
    </w:p>
    <w:p w:rsidRDefault="00DE3582" w:rsidP="00DE3582" w:rsidR="00DE3582">
      <w:pPr>
        <w:jc w:val="both"/>
      </w:pPr>
      <w:r w:rsidRPr="00281835">
        <w:t xml:space="preserve">1. garažno mjesto oznake GM292- u podrumu nivo -3, ukupno površine 14,46 m2 </w:t>
      </w:r>
    </w:p>
    <w:p w:rsidRDefault="009B346B" w:rsidP="00DE3582" w:rsidR="009B346B"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671. Suvlasnički dio: 2/10000 ETAŽNO VLASNIŠTVO (E-671) </w:t>
      </w:r>
      <w:r w:rsidRPr="00281835">
        <w:tab/>
      </w:r>
      <w:r w:rsidRPr="00281835">
        <w:tab/>
      </w:r>
    </w:p>
    <w:p w:rsidRDefault="00DE3582" w:rsidP="00DE3582" w:rsidR="00DE3582">
      <w:pPr>
        <w:jc w:val="both"/>
      </w:pPr>
      <w:r w:rsidRPr="00281835">
        <w:t xml:space="preserve">1. garažno mjesto oznake GM293- u podrumu nivo -3, ukupno površine 14,46 m2 </w:t>
      </w:r>
    </w:p>
    <w:p w:rsidRDefault="009B346B" w:rsidP="00DE3582" w:rsidR="009B346B"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672. Suvlasnički dio: 2/10000 ETAŽNO VLASNIŠTVO (E-672) </w:t>
      </w:r>
      <w:r w:rsidRPr="00281835">
        <w:tab/>
      </w:r>
      <w:r w:rsidRPr="00281835">
        <w:tab/>
      </w:r>
    </w:p>
    <w:p w:rsidRDefault="00DE3582" w:rsidP="00DE3582" w:rsidR="00DE3582">
      <w:pPr>
        <w:jc w:val="both"/>
      </w:pPr>
      <w:r w:rsidRPr="00281835">
        <w:t xml:space="preserve">1. garažno mjesto oznake GM294- u podrumu nivo -3, ukupno površine 14,46 m2 </w:t>
      </w:r>
    </w:p>
    <w:p w:rsidRDefault="009B346B" w:rsidP="00DE3582" w:rsidR="009B346B"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674. Suvlasnički dio: 2/10000 ETAŽNO VLASNIŠTVO (E-674) </w:t>
      </w:r>
      <w:r w:rsidRPr="00281835">
        <w:tab/>
      </w:r>
      <w:r w:rsidRPr="00281835">
        <w:tab/>
      </w:r>
    </w:p>
    <w:p w:rsidRDefault="00DE3582" w:rsidP="00DE3582" w:rsidR="00DE3582">
      <w:pPr>
        <w:jc w:val="both"/>
      </w:pPr>
      <w:r w:rsidRPr="00281835">
        <w:t xml:space="preserve">1. garažno mjesto oznake GM296 - u podrumu nivo -3, ukupno površine 14,51 m2 </w:t>
      </w:r>
    </w:p>
    <w:p w:rsidRDefault="009B346B" w:rsidP="00DE3582" w:rsidR="009B346B" w:rsidRPr="00281835">
      <w:pPr>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678. Suvlasnički dio: 2/10000 ETAŽNO VLASNIŠTVO (E-678) </w:t>
      </w:r>
      <w:r w:rsidRPr="00281835">
        <w:tab/>
      </w:r>
      <w:r w:rsidRPr="00281835">
        <w:tab/>
      </w:r>
    </w:p>
    <w:p w:rsidRDefault="00DE3582" w:rsidP="00DE3582" w:rsidR="00DE3582">
      <w:pPr>
        <w:jc w:val="both"/>
      </w:pPr>
      <w:r w:rsidRPr="00281835">
        <w:t xml:space="preserve">1. garažno mjesto oznake GM300 - u podrumu nivo -3, ukupno površine 14,40 m2 </w:t>
      </w:r>
    </w:p>
    <w:p w:rsidRDefault="009B346B" w:rsidP="00DE3582" w:rsidR="009B346B"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680. Suvlasnički dio: 2/10000 ETAŽNO VLASNIŠTVO (E-680) </w:t>
      </w:r>
      <w:r w:rsidRPr="00281835">
        <w:tab/>
      </w:r>
      <w:r w:rsidRPr="00281835">
        <w:tab/>
      </w:r>
    </w:p>
    <w:p w:rsidRDefault="00DE3582" w:rsidP="00DE3582" w:rsidR="00DE3582">
      <w:pPr>
        <w:jc w:val="both"/>
      </w:pPr>
      <w:r w:rsidRPr="00281835">
        <w:t xml:space="preserve">1. garažno mjesto oznake GM302 - u podrumu nivo -3, ukupno površine 14,40 m2 </w:t>
      </w:r>
    </w:p>
    <w:p w:rsidRDefault="009B346B" w:rsidP="00DE3582" w:rsidR="009B346B">
      <w:pPr>
        <w:jc w:val="both"/>
      </w:pPr>
    </w:p>
    <w:p w:rsidRDefault="009B346B" w:rsidP="00DE3582" w:rsidR="009B346B" w:rsidRPr="00281835">
      <w:pPr>
        <w:jc w:val="both"/>
      </w:pPr>
    </w:p>
    <w:p w:rsidRDefault="00DE3582" w:rsidP="00DE3582" w:rsidR="00DE3582" w:rsidRPr="00281835">
      <w:pPr>
        <w:jc w:val="both"/>
      </w:pPr>
      <w:r w:rsidRPr="00281835">
        <w:lastRenderedPageBreak/>
        <w:t xml:space="preserve">TEHNIKA D.D., OIB: 73037001250, ULICA GRADA VUKOVARA BR. 274, ZAGREB </w:t>
      </w:r>
    </w:p>
    <w:p w:rsidRDefault="00DE3582" w:rsidP="00DE3582" w:rsidR="00DE3582" w:rsidRPr="00281835">
      <w:pPr>
        <w:jc w:val="both"/>
      </w:pPr>
      <w:r w:rsidRPr="00281835">
        <w:t xml:space="preserve">681. Suvlasnički dio: 2/10000 ETAŽNO VLASNIŠTVO (E-681) </w:t>
      </w:r>
      <w:r w:rsidRPr="00281835">
        <w:tab/>
      </w:r>
      <w:r w:rsidRPr="00281835">
        <w:tab/>
      </w:r>
    </w:p>
    <w:p w:rsidRDefault="00DE3582" w:rsidP="00DE3582" w:rsidR="00DE3582">
      <w:pPr>
        <w:jc w:val="both"/>
      </w:pPr>
      <w:r w:rsidRPr="00281835">
        <w:t xml:space="preserve">1. garažno mjesto oznake GM303 - u podrumu nivo -3, ukupno površine 14,40 m2 </w:t>
      </w:r>
    </w:p>
    <w:p w:rsidRDefault="009B346B" w:rsidP="00DE3582" w:rsidR="009B346B"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682. Suvlasnički dio: 2/10000 ETAŽNO VLASNIŠTVO (E-682) </w:t>
      </w:r>
      <w:r w:rsidRPr="00281835">
        <w:tab/>
      </w:r>
      <w:r w:rsidRPr="00281835">
        <w:tab/>
      </w:r>
    </w:p>
    <w:p w:rsidRDefault="00DE3582" w:rsidP="00DE3582" w:rsidR="00DE3582">
      <w:pPr>
        <w:jc w:val="both"/>
      </w:pPr>
      <w:r w:rsidRPr="00281835">
        <w:t xml:space="preserve">1. garažno mjesto oznake GM304 - u podrumu nivo -3, ukupno površine 14,40 m2 </w:t>
      </w:r>
    </w:p>
    <w:p w:rsidRDefault="009B346B" w:rsidP="00DE3582" w:rsidR="009B346B"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683. Suvlasnički dio: 2/10000 ETAŽNO VLASNIŠTVO (E-683) </w:t>
      </w:r>
      <w:r w:rsidRPr="00281835">
        <w:tab/>
      </w:r>
      <w:r w:rsidRPr="00281835">
        <w:tab/>
      </w:r>
    </w:p>
    <w:p w:rsidRDefault="00DE3582" w:rsidP="00DE3582" w:rsidR="00DE3582">
      <w:pPr>
        <w:jc w:val="both"/>
      </w:pPr>
      <w:r w:rsidRPr="00281835">
        <w:t xml:space="preserve">1. garažno mjesto oznake GM305 - u podrumu nivo -3, ukupno površine 14,40 m2 </w:t>
      </w:r>
    </w:p>
    <w:p w:rsidRDefault="009B346B" w:rsidP="00DE3582" w:rsidR="009B346B"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686. Suvlasnički dio: 2/10000 ETAŽNO VLASNIŠTVO (E-686) </w:t>
      </w:r>
      <w:r w:rsidRPr="00281835">
        <w:tab/>
      </w:r>
      <w:r w:rsidRPr="00281835">
        <w:tab/>
      </w:r>
    </w:p>
    <w:p w:rsidRDefault="00DE3582" w:rsidP="00DE3582" w:rsidR="00DE3582">
      <w:pPr>
        <w:jc w:val="both"/>
      </w:pPr>
      <w:r w:rsidRPr="00281835">
        <w:t xml:space="preserve">1. garažno mjesto oznake GM308 - u podrumu nivo -3, ukupno površine 16,37 m2 </w:t>
      </w:r>
    </w:p>
    <w:p w:rsidRDefault="009B346B" w:rsidP="00DE3582" w:rsidR="009B346B"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687. Suvlasnički dio: 2/10000 ETAŽNO VLASNIŠTVO (E-687) </w:t>
      </w:r>
      <w:r w:rsidRPr="00281835">
        <w:tab/>
      </w:r>
      <w:r w:rsidRPr="00281835">
        <w:tab/>
      </w:r>
    </w:p>
    <w:p w:rsidRDefault="00DE3582" w:rsidP="00DE3582" w:rsidR="00DE3582">
      <w:pPr>
        <w:jc w:val="both"/>
      </w:pPr>
      <w:r w:rsidRPr="00281835">
        <w:t xml:space="preserve">1. garažno mjesto oznake GM309 - u podrumu nivo -3, ukupno površine 16,37 m2 </w:t>
      </w:r>
    </w:p>
    <w:p w:rsidRDefault="009B346B" w:rsidP="00DE3582" w:rsidR="009B346B"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688. Suvlasnički dio: 2/10000 ETAŽNO VLASNIŠTVO (E-688) </w:t>
      </w:r>
      <w:r w:rsidRPr="00281835">
        <w:tab/>
      </w:r>
      <w:r w:rsidRPr="00281835">
        <w:tab/>
      </w:r>
    </w:p>
    <w:p w:rsidRDefault="00DE3582" w:rsidP="00DE3582" w:rsidR="00DE3582">
      <w:pPr>
        <w:jc w:val="both"/>
      </w:pPr>
      <w:r w:rsidRPr="00281835">
        <w:t>1. garažno mjesto oznake GM310 - u podrumu nivo -3, ukupno površine 15,32 m2</w:t>
      </w:r>
    </w:p>
    <w:p w:rsidRDefault="009B346B" w:rsidP="00DE3582" w:rsidR="009B346B" w:rsidRPr="00281835">
      <w:pPr>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689. Suvlasnički dio: 2/10000 ETAŽNO VLASNIŠTVO (E-689) </w:t>
      </w:r>
      <w:r w:rsidRPr="00281835">
        <w:tab/>
      </w:r>
      <w:r w:rsidRPr="00281835">
        <w:tab/>
      </w:r>
    </w:p>
    <w:p w:rsidRDefault="00DE3582" w:rsidP="00DE3582" w:rsidR="006921A2">
      <w:pPr>
        <w:jc w:val="both"/>
      </w:pPr>
      <w:r w:rsidRPr="00281835">
        <w:t xml:space="preserve">1. garažno mjesto oznake GM311 - u podrumu nivo -3, ukupno površine 15,32 m2 </w:t>
      </w:r>
    </w:p>
    <w:p w:rsidRDefault="006921A2" w:rsidP="00DE3582" w:rsidR="006921A2">
      <w:pPr>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699. Suvlasnički dio: 2/10000 ETAŽNO VLASNIŠTVO (E-699) </w:t>
      </w:r>
      <w:r w:rsidRPr="00281835">
        <w:tab/>
      </w:r>
      <w:r w:rsidRPr="00281835">
        <w:tab/>
      </w:r>
    </w:p>
    <w:p w:rsidRDefault="00DE3582" w:rsidP="00DE3582" w:rsidR="006921A2">
      <w:pPr>
        <w:jc w:val="both"/>
      </w:pPr>
      <w:r w:rsidRPr="00281835">
        <w:t xml:space="preserve">1. garažno mjesto oznake GM321 - u podrumu nivo -3, ukupno površine 14,73 m2 </w:t>
      </w:r>
    </w:p>
    <w:p w:rsidRDefault="006921A2" w:rsidP="00DE3582" w:rsidR="006921A2">
      <w:pPr>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700. Suvlasnički dio: 2/10000 ETAŽNO VLASNIŠTVO (E-700) </w:t>
      </w:r>
      <w:r w:rsidRPr="00281835">
        <w:tab/>
      </w:r>
      <w:r w:rsidRPr="00281835">
        <w:tab/>
      </w:r>
    </w:p>
    <w:p w:rsidRDefault="00DE3582" w:rsidP="00DE3582" w:rsidR="00DE3582" w:rsidRPr="00281835">
      <w:pPr>
        <w:jc w:val="both"/>
      </w:pPr>
      <w:r w:rsidRPr="00281835">
        <w:t xml:space="preserve">1. garažno mjesto oznake GM322 - u podrumu nivo -3, ukupno površine 14,73 m2 </w:t>
      </w:r>
      <w:r w:rsidRPr="00281835">
        <w:tab/>
      </w:r>
      <w:r w:rsidRPr="00281835">
        <w:tab/>
      </w: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701. Suvlasnički dio: 2/10000 ETAŽNO VLASNIŠTVO (E-701) </w:t>
      </w:r>
      <w:r w:rsidRPr="00281835">
        <w:tab/>
      </w:r>
      <w:r w:rsidRPr="00281835">
        <w:tab/>
      </w:r>
    </w:p>
    <w:p w:rsidRDefault="00DE3582" w:rsidP="00DE3582" w:rsidR="00DE3582">
      <w:pPr>
        <w:jc w:val="both"/>
      </w:pPr>
      <w:r w:rsidRPr="00281835">
        <w:t xml:space="preserve">1. garažno mjesto oznake GM323 - u podrumu nivo -3, ukupno površine 16,81 m2 </w:t>
      </w:r>
    </w:p>
    <w:p w:rsidRDefault="006921A2" w:rsidP="00DE3582" w:rsidR="006921A2" w:rsidRPr="00281835">
      <w:pPr>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704. Suvlasnički dio: 2/10000 ETAŽNO VLASNIŠTVO (E-704) </w:t>
      </w:r>
      <w:r w:rsidRPr="00281835">
        <w:tab/>
      </w:r>
      <w:r w:rsidRPr="00281835">
        <w:tab/>
      </w:r>
    </w:p>
    <w:p w:rsidRDefault="00DE3582" w:rsidP="00DE3582" w:rsidR="00DE3582" w:rsidRPr="00281835">
      <w:pPr>
        <w:jc w:val="both"/>
      </w:pPr>
      <w:r w:rsidRPr="00281835">
        <w:t xml:space="preserve">1. garažno mjesto oznake GM326 - u podrumu nivo -3, ukupno površine 15,42 m2 </w:t>
      </w:r>
    </w:p>
    <w:p w:rsidRDefault="00DE3582" w:rsidP="00DE3582" w:rsidR="00DE3582" w:rsidRPr="00281835">
      <w:pPr>
        <w:jc w:val="both"/>
      </w:pPr>
      <w:r w:rsidRPr="00281835">
        <w:lastRenderedPageBreak/>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707. Suvlasnički dio: 2/10000 ETAŽNO VLASNIŠTVO (E-707) </w:t>
      </w:r>
      <w:r w:rsidRPr="00281835">
        <w:tab/>
      </w:r>
      <w:r w:rsidRPr="00281835">
        <w:tab/>
      </w:r>
    </w:p>
    <w:p w:rsidRDefault="00DE3582" w:rsidP="00DE3582" w:rsidR="00DE3582">
      <w:pPr>
        <w:jc w:val="both"/>
      </w:pPr>
      <w:r w:rsidRPr="00281835">
        <w:t xml:space="preserve">1. garažno mjesto oznake GM329 - u podrumu nivo -3, ukupno površine 15,42 m2 </w:t>
      </w:r>
    </w:p>
    <w:p w:rsidRDefault="006921A2" w:rsidP="00DE3582" w:rsidR="006921A2" w:rsidRPr="00281835">
      <w:pPr>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708. Suvlasnički dio: 2/10000 ETAŽNO VLASNIŠTVO (E-708) </w:t>
      </w:r>
      <w:r w:rsidRPr="00281835">
        <w:tab/>
      </w:r>
      <w:r w:rsidRPr="00281835">
        <w:tab/>
      </w:r>
    </w:p>
    <w:p w:rsidRDefault="00DE3582" w:rsidP="00DE3582" w:rsidR="00DE3582">
      <w:pPr>
        <w:jc w:val="both"/>
      </w:pPr>
      <w:r w:rsidRPr="00281835">
        <w:t xml:space="preserve">1. garažno mjesto oznake GM330 - u podrumu nivo -3, ukupno površine 15,55 m2 </w:t>
      </w:r>
    </w:p>
    <w:p w:rsidRDefault="006921A2" w:rsidP="00DE3582" w:rsidR="006921A2" w:rsidRPr="00281835">
      <w:pPr>
        <w:jc w:val="both"/>
      </w:pPr>
    </w:p>
    <w:p w:rsidRDefault="00DE3582" w:rsidP="00DE3582" w:rsidR="00DE3582" w:rsidRPr="00281835">
      <w:pPr>
        <w:jc w:val="both"/>
      </w:pPr>
      <w:r w:rsidRPr="00281835">
        <w:t>TEHNIKA D.D., OIB: 73037001250, ULICA GRADA VUKOVARA BR. 274, ZAGREB 710.</w:t>
      </w:r>
    </w:p>
    <w:p w:rsidRDefault="00DE3582" w:rsidP="00DE3582" w:rsidR="00DE3582" w:rsidRPr="00281835">
      <w:pPr>
        <w:jc w:val="both"/>
      </w:pPr>
      <w:r w:rsidRPr="00281835">
        <w:t xml:space="preserve"> Suvlasnički dio: 2/10000 ETAŽNO VLASNIŠTVO (E-710) </w:t>
      </w:r>
      <w:r w:rsidRPr="00281835">
        <w:tab/>
      </w:r>
      <w:r w:rsidRPr="00281835">
        <w:tab/>
      </w:r>
    </w:p>
    <w:p w:rsidRDefault="00DE3582" w:rsidP="006921A2" w:rsidR="00DE3582">
      <w:pPr>
        <w:pStyle w:val="Odlomakpopisa"/>
        <w:numPr>
          <w:ilvl w:val="0"/>
          <w:numId w:val="21"/>
        </w:numPr>
        <w:jc w:val="both"/>
      </w:pPr>
      <w:r w:rsidRPr="00281835">
        <w:t xml:space="preserve">garažno mjesto oznake GM332 - u podrumu nivo -3, ukupno površine 14,98 m2 </w:t>
      </w:r>
    </w:p>
    <w:p w:rsidRDefault="006921A2" w:rsidP="006921A2" w:rsidR="006921A2" w:rsidRPr="00281835">
      <w:pPr>
        <w:pStyle w:val="Odlomakpopisa"/>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711. Suvlasnički dio: 2/10000 ETAŽNO VLASNIŠTVO (E-711) </w:t>
      </w:r>
      <w:r w:rsidRPr="00281835">
        <w:tab/>
      </w:r>
      <w:r w:rsidRPr="00281835">
        <w:tab/>
      </w:r>
    </w:p>
    <w:p w:rsidRDefault="00DE3582" w:rsidP="00DE3582" w:rsidR="00DE3582">
      <w:pPr>
        <w:jc w:val="both"/>
      </w:pPr>
      <w:r w:rsidRPr="00281835">
        <w:t>1. garažno mjesto oznake GM333 - u podrumu nivo -3, ukupno površine 14,98 m2</w:t>
      </w:r>
    </w:p>
    <w:p w:rsidRDefault="006921A2" w:rsidP="00DE3582" w:rsidR="006921A2" w:rsidRPr="00281835">
      <w:pPr>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712. Suvlasnički dio: 2/10000 ETAŽNO VLASNIŠTVO (E-712) </w:t>
      </w:r>
      <w:r w:rsidRPr="00281835">
        <w:tab/>
      </w:r>
      <w:r w:rsidRPr="00281835">
        <w:tab/>
      </w:r>
    </w:p>
    <w:p w:rsidRDefault="00DE3582" w:rsidP="00DE3582" w:rsidR="00DE3582">
      <w:pPr>
        <w:jc w:val="both"/>
      </w:pPr>
      <w:r w:rsidRPr="00281835">
        <w:t xml:space="preserve">1. garažno mjesto oznake GM334 - u podrumu nivo -3, ukupno površine 14,98 m2 </w:t>
      </w:r>
    </w:p>
    <w:p w:rsidRDefault="006921A2" w:rsidP="00DE3582" w:rsidR="006921A2" w:rsidRPr="00281835">
      <w:pPr>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713. Suvlasnički dio: 2/10000 ETAŽNO VLASNIŠTVO (E-713) </w:t>
      </w:r>
      <w:r w:rsidRPr="00281835">
        <w:tab/>
      </w:r>
      <w:r w:rsidRPr="00281835">
        <w:tab/>
      </w:r>
    </w:p>
    <w:p w:rsidRDefault="00DE3582" w:rsidP="00DE3582" w:rsidR="00DE3582">
      <w:pPr>
        <w:jc w:val="both"/>
      </w:pPr>
      <w:r w:rsidRPr="00281835">
        <w:t xml:space="preserve">1. garažno mjesto oznake GM335 - u podrumu nivo -3, ukupno površine 14,98 m2 </w:t>
      </w:r>
    </w:p>
    <w:p w:rsidRDefault="006921A2" w:rsidP="00DE3582" w:rsidR="006921A2" w:rsidRPr="00281835">
      <w:pPr>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714. Suvlasnički dio: 2/10000 ETAŽNO VLASNIŠTVO (E-714) </w:t>
      </w:r>
      <w:r w:rsidRPr="00281835">
        <w:tab/>
      </w:r>
      <w:r w:rsidRPr="00281835">
        <w:tab/>
      </w:r>
    </w:p>
    <w:p w:rsidRDefault="00DE3582" w:rsidP="00DE3582" w:rsidR="00DE3582">
      <w:pPr>
        <w:jc w:val="both"/>
      </w:pPr>
      <w:r w:rsidRPr="00281835">
        <w:t>1. garažno mjesto oznake GM336 - u podrumu nivo -3, ukupno površine 14,98 m2</w:t>
      </w:r>
    </w:p>
    <w:p w:rsidRDefault="006921A2" w:rsidP="00DE3582" w:rsidR="006921A2" w:rsidRPr="00281835">
      <w:pPr>
        <w:jc w:val="both"/>
      </w:pPr>
    </w:p>
    <w:p w:rsidRDefault="00DE3582" w:rsidP="00DE3582" w:rsidR="00DE3582" w:rsidRPr="00281835">
      <w:pPr>
        <w:jc w:val="both"/>
      </w:pPr>
      <w:r w:rsidRPr="00281835">
        <w:t>TEHNIKA D.D., OIB: 73037001250, ULICA G</w:t>
      </w:r>
      <w:r w:rsidR="006921A2">
        <w:t xml:space="preserve">RADA VUKOVARA BR. 274, ZAGREB </w:t>
      </w:r>
      <w:r w:rsidRPr="00281835">
        <w:t xml:space="preserve">715. Suvlasnički dio: 2/10000 ETAŽNO VLASNIŠTVO (E-715) </w:t>
      </w:r>
      <w:r w:rsidRPr="00281835">
        <w:tab/>
      </w:r>
      <w:r w:rsidRPr="00281835">
        <w:tab/>
      </w:r>
    </w:p>
    <w:p w:rsidRDefault="00DE3582" w:rsidP="006921A2" w:rsidR="00DE3582">
      <w:pPr>
        <w:pStyle w:val="Odlomakpopisa"/>
        <w:numPr>
          <w:ilvl w:val="0"/>
          <w:numId w:val="22"/>
        </w:numPr>
        <w:jc w:val="both"/>
      </w:pPr>
      <w:r w:rsidRPr="00281835">
        <w:t xml:space="preserve">garažno mjesto oznake GM337 - u podrumu nivo -3, ukupno površine 14,98 m2 </w:t>
      </w:r>
    </w:p>
    <w:p w:rsidRDefault="006921A2" w:rsidP="006921A2" w:rsidR="006921A2" w:rsidRPr="00281835">
      <w:pPr>
        <w:pStyle w:val="Odlomakpopisa"/>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716. Suvlasnički dio: 2/10000 ETAŽNO VLASNIŠTVO (E-716) </w:t>
      </w:r>
      <w:r w:rsidRPr="00281835">
        <w:tab/>
      </w:r>
      <w:r w:rsidRPr="00281835">
        <w:tab/>
      </w:r>
    </w:p>
    <w:p w:rsidRDefault="00DE3582" w:rsidP="00DE3582" w:rsidR="00DE3582">
      <w:pPr>
        <w:jc w:val="both"/>
      </w:pPr>
      <w:r w:rsidRPr="00281835">
        <w:t xml:space="preserve">1. garažno mjesto oznake GM338 - u podrumu nivo -3, ukupno površine 14,98 m2 </w:t>
      </w:r>
    </w:p>
    <w:p w:rsidRDefault="006921A2" w:rsidP="00DE3582" w:rsidR="006921A2" w:rsidRPr="00281835">
      <w:pPr>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717. Suvlasnički dio: 2/10000 ETAŽNO VLASNIŠTVO (E-717) </w:t>
      </w:r>
      <w:r w:rsidRPr="00281835">
        <w:tab/>
      </w:r>
      <w:r w:rsidRPr="00281835">
        <w:tab/>
      </w:r>
    </w:p>
    <w:p w:rsidRDefault="00DE3582" w:rsidP="00DE3582" w:rsidR="00DE3582" w:rsidRPr="00281835">
      <w:pPr>
        <w:jc w:val="both"/>
      </w:pPr>
      <w:r w:rsidRPr="00281835">
        <w:t xml:space="preserve">1. garažno mjesto oznake GM339 - u podrumu nivo -3, ukupno površine 14,98 m2 </w:t>
      </w:r>
      <w:r w:rsidRPr="00281835">
        <w:tab/>
      </w:r>
      <w:r w:rsidRPr="00281835">
        <w:tab/>
      </w:r>
    </w:p>
    <w:p w:rsidRDefault="00DE3582" w:rsidP="00DE3582" w:rsidR="00DE3582" w:rsidRPr="00281835">
      <w:pPr>
        <w:jc w:val="both"/>
      </w:pPr>
      <w:r w:rsidRPr="00281835">
        <w:lastRenderedPageBreak/>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718. Suvlasnički dio: 2/10000 ETAŽNO VLASNIŠTVO (E-718) </w:t>
      </w:r>
      <w:r w:rsidRPr="00281835">
        <w:tab/>
      </w:r>
      <w:r w:rsidRPr="00281835">
        <w:tab/>
      </w:r>
    </w:p>
    <w:p w:rsidRDefault="00DE3582" w:rsidP="00DE3582" w:rsidR="00DE3582">
      <w:pPr>
        <w:jc w:val="both"/>
      </w:pPr>
      <w:r w:rsidRPr="00281835">
        <w:t>1. garažno mjesto oznake GM340 - u podrumu nivo -3, ukupno površine 15,63 m2</w:t>
      </w:r>
    </w:p>
    <w:p w:rsidRDefault="00C4312F" w:rsidP="00DE3582" w:rsidR="00C4312F" w:rsidRPr="00281835">
      <w:pPr>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719. Suvlasnički dio: 2/10000 ETAŽNO VLASNIŠTVO (E-719) </w:t>
      </w:r>
      <w:r w:rsidRPr="00281835">
        <w:tab/>
      </w:r>
      <w:r w:rsidRPr="00281835">
        <w:tab/>
      </w:r>
    </w:p>
    <w:p w:rsidRDefault="00DE3582" w:rsidP="00DE3582" w:rsidR="00DE3582">
      <w:pPr>
        <w:jc w:val="both"/>
      </w:pPr>
      <w:r w:rsidRPr="00281835">
        <w:t xml:space="preserve">1. garažno mjesto oznake GM341 - u podrumu nivo -3, ukupno površine 15,63 m2 </w:t>
      </w:r>
    </w:p>
    <w:p w:rsidRDefault="00C4312F" w:rsidP="00DE3582" w:rsidR="00C4312F"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721. Suvlasnički dio: 2/10000 ETAŽNO VLASNIŠTVO (E-721) </w:t>
      </w:r>
      <w:r w:rsidRPr="00281835">
        <w:tab/>
      </w:r>
      <w:r w:rsidRPr="00281835">
        <w:tab/>
      </w:r>
    </w:p>
    <w:p w:rsidRDefault="00DE3582" w:rsidP="00DE3582" w:rsidR="00DE3582">
      <w:pPr>
        <w:jc w:val="both"/>
      </w:pPr>
      <w:r w:rsidRPr="00281835">
        <w:t xml:space="preserve">1. garažno mjesto oznake GM343 - u podrumu nivo -3, ukupno površine 16,70 m2 </w:t>
      </w:r>
    </w:p>
    <w:p w:rsidRDefault="00C4312F" w:rsidP="00DE3582" w:rsidR="00C4312F" w:rsidRPr="00281835">
      <w:pPr>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726. Suvlasnički dio: 2/10000 ETAŽNO VLASNIŠTVO (E-726) </w:t>
      </w:r>
      <w:r w:rsidRPr="00281835">
        <w:tab/>
      </w:r>
      <w:r w:rsidRPr="00281835">
        <w:tab/>
      </w:r>
    </w:p>
    <w:p w:rsidRDefault="00DE3582" w:rsidP="00DE3582" w:rsidR="00DE3582">
      <w:pPr>
        <w:jc w:val="both"/>
      </w:pPr>
      <w:r w:rsidRPr="00281835">
        <w:t xml:space="preserve">1. garažno mjesto oznake GM348 - u podrumu nivo -3, ukupno površine 16,76 m2 </w:t>
      </w:r>
    </w:p>
    <w:p w:rsidRDefault="00C4312F" w:rsidP="00DE3582" w:rsidR="00C4312F"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728. Suvlasnički dio: 1/10000 ETAŽNO VLASNIŠTVO (E-728) </w:t>
      </w:r>
      <w:r w:rsidRPr="00281835">
        <w:tab/>
      </w:r>
      <w:r w:rsidRPr="00281835">
        <w:tab/>
      </w:r>
    </w:p>
    <w:p w:rsidRDefault="00DE3582" w:rsidP="00DE3582" w:rsidR="00DE3582" w:rsidRPr="00281835">
      <w:pPr>
        <w:jc w:val="both"/>
      </w:pPr>
      <w:r w:rsidRPr="00281835">
        <w:t xml:space="preserve">1. garažno mjesto oznake GM350 - u podrumu nivo -1, ukupno površine 12,65 m2 </w:t>
      </w:r>
      <w:r w:rsidRPr="00281835">
        <w:tab/>
      </w:r>
      <w:r w:rsidRPr="00281835">
        <w:tab/>
      </w: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741. Suvlasnički dio: 2/10000 ETAŽNO VLASNIŠTVO (E-741) </w:t>
      </w:r>
      <w:r w:rsidRPr="00281835">
        <w:tab/>
      </w:r>
      <w:r w:rsidRPr="00281835">
        <w:tab/>
      </w:r>
    </w:p>
    <w:p w:rsidRDefault="00DE3582" w:rsidP="00DE3582" w:rsidR="00DE3582">
      <w:pPr>
        <w:jc w:val="both"/>
      </w:pPr>
      <w:r w:rsidRPr="00281835">
        <w:t xml:space="preserve">1. garažno mjesto oznake GM363 - u podrumu nivo -1, ukupno površine 14,50 m2 </w:t>
      </w:r>
    </w:p>
    <w:p w:rsidRDefault="00C4312F" w:rsidP="00DE3582" w:rsidR="00C4312F"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747. Suvlasnički dio: 1/10000 ETAŽNO VLASNIŠTVO (E-747) </w:t>
      </w:r>
      <w:r w:rsidRPr="00281835">
        <w:tab/>
      </w:r>
      <w:r w:rsidRPr="00281835">
        <w:tab/>
      </w:r>
    </w:p>
    <w:p w:rsidRDefault="00DE3582" w:rsidP="00DE3582" w:rsidR="00DE3582">
      <w:pPr>
        <w:jc w:val="both"/>
      </w:pPr>
      <w:r w:rsidRPr="00281835">
        <w:t>1. garažno mjesto oznake GM369 - u podrumu nivo -1, ukupno površine 11,25 m2</w:t>
      </w:r>
    </w:p>
    <w:p w:rsidRDefault="00C4312F" w:rsidP="00DE3582" w:rsidR="00C4312F" w:rsidRPr="00281835">
      <w:pPr>
        <w:jc w:val="both"/>
      </w:pP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pPr>
      <w:r w:rsidRPr="00281835">
        <w:t xml:space="preserve">751. Suvlasnički dio: 1/10000 ETAŽNO VLASNIŠTVO (E-751) </w:t>
      </w:r>
      <w:r w:rsidRPr="00281835">
        <w:tab/>
      </w:r>
      <w:r w:rsidRPr="00281835">
        <w:tab/>
      </w:r>
    </w:p>
    <w:p w:rsidRDefault="00DE3582" w:rsidP="00DE3582" w:rsidR="00DE3582">
      <w:pPr>
        <w:jc w:val="both"/>
      </w:pPr>
      <w:r w:rsidRPr="00281835">
        <w:t xml:space="preserve">1. garažno mjesto oznake GM373 - u podrumu nivo -1, ukupno površine 12,85 m2 </w:t>
      </w:r>
    </w:p>
    <w:p w:rsidRDefault="00C4312F" w:rsidP="00DE3582" w:rsidR="00C4312F" w:rsidRPr="00281835">
      <w:pPr>
        <w:jc w:val="both"/>
      </w:pPr>
    </w:p>
    <w:p w:rsidRDefault="00DE3582" w:rsidP="00DE3582" w:rsidR="00DE3582" w:rsidRPr="00281835">
      <w:pPr>
        <w:jc w:val="both"/>
      </w:pPr>
      <w:r w:rsidRPr="00281835">
        <w:t xml:space="preserve">TEHNIKA D.D., OIB: 73037001250, ULICA GRADA VUKOVARA BR. 274, ZAGREB </w:t>
      </w:r>
    </w:p>
    <w:p w:rsidRDefault="00DE3582" w:rsidP="00DE3582" w:rsidR="00DE3582" w:rsidRPr="00281835">
      <w:pPr>
        <w:jc w:val="both"/>
      </w:pPr>
      <w:r w:rsidRPr="00281835">
        <w:t xml:space="preserve">752. Suvlasnički dio: 2/10000 ETAŽNO VLASNIŠTVO (E-752) </w:t>
      </w:r>
      <w:r w:rsidRPr="00281835">
        <w:tab/>
      </w:r>
      <w:r w:rsidRPr="00281835">
        <w:tab/>
      </w:r>
    </w:p>
    <w:p w:rsidRDefault="00DE3582" w:rsidP="00DE3582" w:rsidR="00DE3582">
      <w:pPr>
        <w:jc w:val="both"/>
      </w:pPr>
      <w:r w:rsidRPr="00281835">
        <w:t xml:space="preserve">1. garažno mjesto oznake GM374 - u podrumu nivo -1, ukupno površine 13,10 m2 </w:t>
      </w:r>
    </w:p>
    <w:p w:rsidRDefault="00C4312F" w:rsidP="00DE3582" w:rsidR="00C4312F" w:rsidRPr="00281835">
      <w:pPr>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753. Suvlasnički dio: 2/10000 ETAŽNO VLASNIŠTVO (E-753) </w:t>
      </w:r>
      <w:r w:rsidRPr="00281835">
        <w:tab/>
      </w:r>
      <w:r w:rsidRPr="00281835">
        <w:tab/>
      </w:r>
    </w:p>
    <w:p w:rsidRDefault="00DE3582" w:rsidP="00DE3582" w:rsidR="00DE3582">
      <w:pPr>
        <w:jc w:val="both"/>
      </w:pPr>
      <w:r w:rsidRPr="00281835">
        <w:t xml:space="preserve">1. garažno mjesto oznake GM375 - u podrumu nivo -1, ukupno površine 13,10 m2 </w:t>
      </w:r>
    </w:p>
    <w:p w:rsidRDefault="00C4312F" w:rsidP="00DE3582" w:rsidR="00C4312F" w:rsidRPr="00281835">
      <w:pPr>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755. Suvlasnički dio: 2/10000 ETAŽNO VLASNIŠTVO (E-755) </w:t>
      </w:r>
      <w:r w:rsidRPr="00281835">
        <w:tab/>
      </w:r>
      <w:r w:rsidRPr="00281835">
        <w:tab/>
      </w:r>
    </w:p>
    <w:p w:rsidRDefault="00DE3582" w:rsidP="00DE3582" w:rsidR="00DE3582" w:rsidRPr="00281835">
      <w:pPr>
        <w:jc w:val="both"/>
      </w:pPr>
      <w:r w:rsidRPr="00281835">
        <w:t xml:space="preserve">1. garažno mjesto oznake GM377 - u podrumu nivo -1, ukupno površine 13,10 m2 </w:t>
      </w:r>
    </w:p>
    <w:p w:rsidRDefault="00DE3582" w:rsidP="00DE3582" w:rsidR="00DE3582" w:rsidRPr="00281835">
      <w:pPr>
        <w:jc w:val="both"/>
      </w:pPr>
      <w:r w:rsidRPr="00281835">
        <w:lastRenderedPageBreak/>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765. Suvlasnički dio: 2/10000 ETAŽNO VLASNIŠTVO (E-765) </w:t>
      </w:r>
      <w:r w:rsidRPr="00281835">
        <w:tab/>
      </w:r>
      <w:r w:rsidRPr="00281835">
        <w:tab/>
      </w:r>
    </w:p>
    <w:p w:rsidRDefault="00DE3582" w:rsidP="00DE3582" w:rsidR="00DE3582">
      <w:pPr>
        <w:jc w:val="both"/>
      </w:pPr>
      <w:r w:rsidRPr="00281835">
        <w:t xml:space="preserve">1. garažno mjesto oznake GM387 - u podrumu nivo -2, ukupno površine 14,06 m2 </w:t>
      </w:r>
    </w:p>
    <w:p w:rsidRDefault="00C4312F" w:rsidP="00DE3582" w:rsidR="00C4312F" w:rsidRPr="00281835">
      <w:pPr>
        <w:jc w:val="both"/>
      </w:pP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766. Suvlasnički dio: 2/10000 ETAŽNO VLASNIŠTVO (E-766) </w:t>
      </w:r>
      <w:r w:rsidRPr="00281835">
        <w:tab/>
      </w:r>
      <w:r w:rsidRPr="00281835">
        <w:tab/>
      </w:r>
    </w:p>
    <w:p w:rsidRDefault="00DE3582" w:rsidP="00DE3582" w:rsidR="00DE3582" w:rsidRPr="00281835">
      <w:pPr>
        <w:jc w:val="both"/>
      </w:pPr>
      <w:r w:rsidRPr="00281835">
        <w:t xml:space="preserve">1. garažno mjesto oznake GM388 - u podrumu nivo -2, ukupno površine 14,07 m2 </w:t>
      </w:r>
      <w:r w:rsidRPr="00281835">
        <w:tab/>
      </w:r>
      <w:r w:rsidRPr="00281835">
        <w:tab/>
      </w: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767. Suvlasnički dio: 2/10000 ETAŽNO VLASNIŠTVO (E-767) </w:t>
      </w:r>
      <w:r w:rsidRPr="00281835">
        <w:tab/>
      </w:r>
      <w:r w:rsidRPr="00281835">
        <w:tab/>
      </w:r>
    </w:p>
    <w:p w:rsidRDefault="00DE3582" w:rsidP="00DE3582" w:rsidR="00DE3582" w:rsidRPr="00281835">
      <w:pPr>
        <w:jc w:val="both"/>
      </w:pPr>
      <w:r w:rsidRPr="00281835">
        <w:t xml:space="preserve">1. garažno mjesto oznake GM389 - u podrumu nivo -2, ukupno površine 15,60 m2 </w:t>
      </w:r>
      <w:r w:rsidRPr="00281835">
        <w:tab/>
      </w:r>
      <w:r w:rsidRPr="00281835">
        <w:tab/>
      </w: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768. Suvlasnički dio: 2/10000 ETAŽNO VLASNIŠTVO (E-768) </w:t>
      </w:r>
      <w:r w:rsidRPr="00281835">
        <w:tab/>
      </w:r>
      <w:r w:rsidRPr="00281835">
        <w:tab/>
      </w:r>
    </w:p>
    <w:p w:rsidRDefault="00DE3582" w:rsidP="00DE3582" w:rsidR="00DE3582" w:rsidRPr="00281835">
      <w:pPr>
        <w:jc w:val="both"/>
      </w:pPr>
      <w:r w:rsidRPr="00281835">
        <w:t xml:space="preserve">1. garažno mjesto oznake GM390 - u podrumu nivo -2, ukupno površine 15,10 m2 </w:t>
      </w:r>
    </w:p>
    <w:p w:rsidRDefault="00DE3582" w:rsidP="00DE3582" w:rsidR="00DE3582" w:rsidRPr="00281835">
      <w:pPr>
        <w:jc w:val="both"/>
      </w:pPr>
      <w:r w:rsidRPr="00281835">
        <w:t xml:space="preserve">TEHNIKA D.D., OIB: 73037001250, ULICA GRADA VUKOVARA BR. 274, ZAGREB 772. </w:t>
      </w:r>
    </w:p>
    <w:p w:rsidRDefault="00DE3582" w:rsidP="00DE3582" w:rsidR="00DE3582" w:rsidRPr="00281835">
      <w:pPr>
        <w:jc w:val="both"/>
      </w:pPr>
      <w:r w:rsidRPr="00281835">
        <w:t xml:space="preserve">Suvlasnički dio: 2/10000 ETAŽNO VLASNIŠTVO (E-772) </w:t>
      </w:r>
      <w:r w:rsidRPr="00281835">
        <w:tab/>
      </w:r>
      <w:r w:rsidRPr="00281835">
        <w:tab/>
      </w:r>
    </w:p>
    <w:p w:rsidRDefault="00DE3582" w:rsidP="00DE3582" w:rsidR="00DE3582" w:rsidRPr="00281835">
      <w:pPr>
        <w:jc w:val="both"/>
      </w:pPr>
      <w:r w:rsidRPr="00281835">
        <w:t xml:space="preserve">1. garažno mjesto oznake GM394 - u podrumu nivo -2, ukupno površine 15,00 m2 </w:t>
      </w:r>
      <w:r w:rsidRPr="00281835">
        <w:tab/>
      </w:r>
      <w:r w:rsidRPr="00281835">
        <w:tab/>
      </w: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774. Suvlasnički dio: 2/10000 ETAŽNO VLASNIŠTVO (E-774) </w:t>
      </w:r>
      <w:r w:rsidRPr="00281835">
        <w:tab/>
      </w:r>
      <w:r w:rsidRPr="00281835">
        <w:tab/>
      </w:r>
    </w:p>
    <w:p w:rsidRDefault="00DE3582" w:rsidP="00DE3582" w:rsidR="00DE3582" w:rsidRPr="00281835">
      <w:pPr>
        <w:jc w:val="both"/>
      </w:pPr>
      <w:r w:rsidRPr="00281835">
        <w:t xml:space="preserve">1. garažno mjesto oznake GM396 - u podrumu nivo -2, ukupno površine 15,00 m2 </w:t>
      </w:r>
      <w:r w:rsidRPr="00281835">
        <w:tab/>
      </w:r>
      <w:r w:rsidRPr="00281835">
        <w:tab/>
      </w: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775. Suvlasnički dio: 2/10000 ETAŽNO VLASNIŠTVO (E-775) </w:t>
      </w:r>
      <w:r w:rsidRPr="00281835">
        <w:tab/>
      </w:r>
      <w:r w:rsidRPr="00281835">
        <w:tab/>
      </w:r>
    </w:p>
    <w:p w:rsidRDefault="00DE3582" w:rsidP="00DE3582" w:rsidR="00DE3582" w:rsidRPr="00281835">
      <w:pPr>
        <w:jc w:val="both"/>
      </w:pPr>
      <w:r w:rsidRPr="00281835">
        <w:t xml:space="preserve">1. garažno mjesto oznake GM397 - u podrumu nivo -2, ukupno površine 15,00 m2 </w:t>
      </w:r>
      <w:r w:rsidRPr="00281835">
        <w:tab/>
      </w:r>
      <w:r w:rsidRPr="00281835">
        <w:tab/>
      </w: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778. Suvlasnički dio: 2/10000 ETAŽNO VLASNIŠTVO (E-778) </w:t>
      </w:r>
      <w:r w:rsidRPr="00281835">
        <w:tab/>
      </w:r>
      <w:r w:rsidRPr="00281835">
        <w:tab/>
      </w:r>
    </w:p>
    <w:p w:rsidRDefault="00DE3582" w:rsidP="00DE3582" w:rsidR="00DE3582" w:rsidRPr="00281835">
      <w:pPr>
        <w:jc w:val="both"/>
      </w:pPr>
      <w:r w:rsidRPr="00281835">
        <w:t xml:space="preserve">1. garažno mjesto oznake GM400 - u podrumu nivo -2, ukupno površine 14,50 m2 </w:t>
      </w:r>
      <w:r w:rsidRPr="00281835">
        <w:tab/>
      </w:r>
      <w:r w:rsidRPr="00281835">
        <w:tab/>
      </w:r>
    </w:p>
    <w:p w:rsidRDefault="00DE3582" w:rsidP="00DE3582" w:rsidR="00DE3582" w:rsidRPr="00281835">
      <w:pPr>
        <w:jc w:val="both"/>
      </w:pPr>
      <w:r w:rsidRPr="00281835">
        <w:t xml:space="preserve">TEHNIKA D.D., OIB: 73037001250, ULICA GRADA VUKOVARA BR. 274, ZAGREB </w:t>
      </w:r>
      <w:r w:rsidRPr="00281835">
        <w:tab/>
      </w:r>
      <w:r w:rsidRPr="00281835">
        <w:tab/>
      </w:r>
    </w:p>
    <w:p w:rsidRDefault="00DE3582" w:rsidP="00DE3582" w:rsidR="00DE3582" w:rsidRPr="00281835">
      <w:pPr>
        <w:jc w:val="both"/>
      </w:pPr>
      <w:r w:rsidRPr="00281835">
        <w:t xml:space="preserve">783. Suvlasnički dio: 2/10000 ETAŽNO VLASNIŠTVO (E-783) </w:t>
      </w:r>
      <w:r w:rsidRPr="00281835">
        <w:tab/>
      </w:r>
      <w:r w:rsidRPr="00281835">
        <w:tab/>
      </w:r>
    </w:p>
    <w:p w:rsidRDefault="00DE3582" w:rsidP="00DE3582" w:rsidR="00DE3582" w:rsidRPr="00281835">
      <w:pPr>
        <w:jc w:val="both"/>
      </w:pPr>
      <w:r w:rsidRPr="00281835">
        <w:t xml:space="preserve">1. garažno mjesto oznake GM405 - u podrumu nivo -2, ukupno površine 14,50 m2 </w:t>
      </w:r>
      <w:r w:rsidRPr="00281835">
        <w:tab/>
      </w:r>
      <w:r w:rsidRPr="00281835">
        <w:tab/>
      </w: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784. Suvlasnički dio: 1/10000 ETAŽNO VLASNIŠTVO (E-784) </w:t>
      </w:r>
      <w:r w:rsidRPr="00281835">
        <w:tab/>
      </w:r>
      <w:r w:rsidRPr="00281835">
        <w:tab/>
      </w:r>
    </w:p>
    <w:p w:rsidRDefault="00DE3582" w:rsidP="00DE3582" w:rsidR="00DE3582" w:rsidRPr="00281835">
      <w:pPr>
        <w:jc w:val="both"/>
      </w:pPr>
      <w:r w:rsidRPr="00281835">
        <w:t xml:space="preserve">1. garažno mjesto oznake GM406 - u podrumu nivo -2, ukupno površine 11,25 m2 </w:t>
      </w:r>
      <w:r w:rsidRPr="00281835">
        <w:tab/>
      </w:r>
      <w:r w:rsidRPr="00281835">
        <w:tab/>
      </w:r>
    </w:p>
    <w:p w:rsidRDefault="00DE3582" w:rsidP="00DE3582" w:rsidR="00DE3582" w:rsidRPr="00281835">
      <w:pPr>
        <w:jc w:val="both"/>
      </w:pPr>
      <w:r w:rsidRPr="00281835">
        <w:lastRenderedPageBreak/>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785. Suvlasnički dio: 1/10000 ETAŽNO VLASNIŠTVO (E-785) </w:t>
      </w:r>
      <w:r w:rsidRPr="00281835">
        <w:tab/>
      </w:r>
      <w:r w:rsidRPr="00281835">
        <w:tab/>
      </w:r>
    </w:p>
    <w:p w:rsidRDefault="00DE3582" w:rsidP="00DE3582" w:rsidR="00DE3582" w:rsidRPr="00281835">
      <w:pPr>
        <w:jc w:val="both"/>
      </w:pPr>
      <w:r w:rsidRPr="00281835">
        <w:t xml:space="preserve">1. garažno mjesto oznake GM407 - u podrumu nivo -2, ukupno površine 11,25 m2 </w:t>
      </w:r>
      <w:r w:rsidRPr="00281835">
        <w:tab/>
      </w:r>
      <w:r w:rsidRPr="00281835">
        <w:tab/>
      </w: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791. Suvlasnički dio: 2/10000 ETAŽNO VLASNIŠTVO (E-791) </w:t>
      </w:r>
      <w:r w:rsidRPr="00281835">
        <w:tab/>
      </w:r>
      <w:r w:rsidRPr="00281835">
        <w:tab/>
      </w:r>
    </w:p>
    <w:p w:rsidRDefault="00DE3582" w:rsidP="00DE3582" w:rsidR="00DE3582" w:rsidRPr="00281835">
      <w:pPr>
        <w:jc w:val="both"/>
      </w:pPr>
      <w:r w:rsidRPr="00281835">
        <w:t xml:space="preserve">1. garažno mjesto oznake GM413 - u podrumu nivo -2, ukupno površine 13,10 m2 </w:t>
      </w:r>
      <w:r w:rsidRPr="00281835">
        <w:tab/>
      </w:r>
      <w:r w:rsidRPr="00281835">
        <w:tab/>
      </w: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793. Suvlasnički dio: 2/10000 ETAŽNO VLASNIŠTVO (E-793) </w:t>
      </w:r>
      <w:r w:rsidRPr="00281835">
        <w:tab/>
      </w:r>
      <w:r w:rsidRPr="00281835">
        <w:tab/>
      </w:r>
    </w:p>
    <w:p w:rsidRDefault="00DE3582" w:rsidP="00DE3582" w:rsidR="00DE3582" w:rsidRPr="00281835">
      <w:pPr>
        <w:jc w:val="both"/>
      </w:pPr>
      <w:r w:rsidRPr="00281835">
        <w:t xml:space="preserve">1. garažno mjesto oznake GM415- u podrumu nivo -2, ukupno površine 13,10 m2 </w:t>
      </w:r>
      <w:r w:rsidRPr="00281835">
        <w:tab/>
      </w:r>
      <w:r w:rsidRPr="00281835">
        <w:tab/>
      </w: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795. Suvlasnički dio: 2/10000 ETAŽNO VLASNIŠTVO (E-795) </w:t>
      </w:r>
      <w:r w:rsidRPr="00281835">
        <w:tab/>
      </w:r>
      <w:r w:rsidRPr="00281835">
        <w:tab/>
      </w:r>
    </w:p>
    <w:p w:rsidRDefault="00DE3582" w:rsidP="00DE3582" w:rsidR="00DE3582" w:rsidRPr="00281835">
      <w:pPr>
        <w:jc w:val="both"/>
      </w:pPr>
      <w:r w:rsidRPr="00281835">
        <w:t xml:space="preserve">1. garažno mjesto oznake GM417- u podrumu nivo -2, ukupno površine 13,11 m2 </w:t>
      </w:r>
      <w:r w:rsidRPr="00281835">
        <w:tab/>
      </w:r>
      <w:r w:rsidRPr="00281835">
        <w:tab/>
      </w: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796. Suvlasnički dio: 2/10000 ETAŽNO VLASNIŠTVO (E-796) </w:t>
      </w:r>
      <w:r w:rsidRPr="00281835">
        <w:tab/>
      </w:r>
      <w:r w:rsidRPr="00281835">
        <w:tab/>
      </w:r>
    </w:p>
    <w:p w:rsidRDefault="00DE3582" w:rsidP="00DE3582" w:rsidR="00DE3582" w:rsidRPr="00281835">
      <w:pPr>
        <w:jc w:val="both"/>
      </w:pPr>
      <w:r w:rsidRPr="00281835">
        <w:t xml:space="preserve">1. garažno mjesto oznake GM418 - u podrumu nivo -2, ukupno površine 13,67 m2 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797. Suvlasnički dio: 2/10000 ETAŽNO VLASNIŠTVO (E-797) </w:t>
      </w:r>
      <w:r w:rsidRPr="00281835">
        <w:tab/>
      </w:r>
      <w:r w:rsidRPr="00281835">
        <w:tab/>
      </w:r>
    </w:p>
    <w:p w:rsidRDefault="00DE3582" w:rsidP="00DE3582" w:rsidR="00DE3582" w:rsidRPr="00281835">
      <w:pPr>
        <w:jc w:val="both"/>
      </w:pPr>
      <w:r w:rsidRPr="00281835">
        <w:tab/>
        <w:t xml:space="preserve">1. garažno mjesto oznake GM419 - u podrumu nivo -2, ukupno površine 15,55 m2 </w:t>
      </w:r>
      <w:r w:rsidRPr="00281835">
        <w:tab/>
      </w:r>
      <w:r w:rsidRPr="00281835">
        <w:tab/>
      </w:r>
    </w:p>
    <w:p w:rsidRDefault="00DE3582" w:rsidP="00DE3582" w:rsidR="00DE3582" w:rsidRPr="00281835">
      <w:pPr>
        <w:jc w:val="both"/>
      </w:pPr>
      <w:r w:rsidRPr="00281835">
        <w:t xml:space="preserve">TEHNIKA SPV D.O.O. , OIB: 33028635279, TRG BANA JOSIPA JELAČIĆA 9/1, 48000 KOPRIVNICA </w:t>
      </w:r>
      <w:r w:rsidRPr="00281835">
        <w:tab/>
      </w:r>
      <w:r w:rsidRPr="00281835">
        <w:tab/>
      </w:r>
    </w:p>
    <w:p w:rsidRDefault="00DE3582" w:rsidP="00DE3582" w:rsidR="00DE3582" w:rsidRPr="00281835">
      <w:pPr>
        <w:jc w:val="both"/>
      </w:pPr>
      <w:r w:rsidRPr="00281835">
        <w:t xml:space="preserve">798. Suvlasnički dio: 2/10000 ETAŽNO VLASNIŠTVO (E-798) </w:t>
      </w:r>
      <w:r w:rsidRPr="00281835">
        <w:tab/>
      </w:r>
      <w:r w:rsidRPr="00281835">
        <w:tab/>
      </w:r>
    </w:p>
    <w:p w:rsidRDefault="00DE3582" w:rsidP="00DE3582" w:rsidR="00DE3582" w:rsidRPr="00281835">
      <w:pPr>
        <w:jc w:val="both"/>
      </w:pPr>
      <w:r w:rsidRPr="00281835">
        <w:t xml:space="preserve">1. garažno mjesto oznake GM420- u podrumu nivo -2, ukupno površine 15,79 m2 TEHNIKA D.D., OIB: 73037001250, ULICA GRADA VUKOVARA BR. 274, ZAGREB </w:t>
      </w:r>
      <w:r w:rsidRPr="00281835">
        <w:tab/>
      </w:r>
      <w:r w:rsidRPr="00281835">
        <w:tab/>
      </w:r>
    </w:p>
    <w:p w:rsidRDefault="00DE3582" w:rsidP="00DE3582" w:rsidR="00DE3582" w:rsidRPr="00281835">
      <w:pPr>
        <w:jc w:val="both"/>
      </w:pPr>
      <w:r w:rsidRPr="00281835">
        <w:tab/>
      </w:r>
      <w:r w:rsidRPr="00281835">
        <w:tab/>
      </w:r>
    </w:p>
    <w:p w:rsidRDefault="00DE3582" w:rsidP="00DE3582" w:rsidR="00DE3582" w:rsidRPr="00281835">
      <w:pPr>
        <w:numPr>
          <w:ilvl w:val="0"/>
          <w:numId w:val="8"/>
        </w:numPr>
        <w:jc w:val="both"/>
      </w:pPr>
      <w:r w:rsidRPr="00281835">
        <w:t xml:space="preserve">U z.k.o. 999901,Grad Zagreb, kod Općinskog građanskog suda Zagreb, </w:t>
      </w:r>
      <w:r w:rsidR="00350C17" w:rsidRPr="00281835">
        <w:t>Zemljišnoknjižni odjel Zagreb,</w:t>
      </w:r>
      <w:r w:rsidRPr="00281835">
        <w:t xml:space="preserve"> zk.ul. 108153, k.č.br. 2270/25 upisana zgrada Mješovite uporabe br. 31,33,35 i dvorište, Crveni Križ, ukupne površine 2345 m2, upisane su slijedeće nekretnine:</w:t>
      </w:r>
    </w:p>
    <w:p w:rsidRDefault="00DE3582" w:rsidP="00DE3582" w:rsidR="00DE3582" w:rsidRPr="00281835">
      <w:pPr>
        <w:jc w:val="both"/>
      </w:pPr>
    </w:p>
    <w:p w:rsidRDefault="00DE3582" w:rsidP="00DE3582" w:rsidR="00DE3582" w:rsidRPr="00281835">
      <w:pPr>
        <w:jc w:val="both"/>
      </w:pPr>
      <w:r w:rsidRPr="00281835">
        <w:t>- 18. Suvlasnički dio: 550/100000 ETAŽNO VLASNIŠTVO (E-18)</w:t>
      </w:r>
      <w:r w:rsidRPr="00281835">
        <w:tab/>
      </w:r>
      <w:r w:rsidRPr="00281835">
        <w:tab/>
      </w:r>
    </w:p>
    <w:p w:rsidRDefault="00DE3582" w:rsidP="00DE3582" w:rsidR="00DE3582" w:rsidRPr="00281835">
      <w:pPr>
        <w:jc w:val="both"/>
      </w:pPr>
      <w:r w:rsidRPr="00281835">
        <w:t>1. stan oznake S18- dvosobni stan na II. katu zgrade, ulaz 1., koji se sastoji od: ulazni prostor, dn. boravak, blagovaona, kuhinja, spavaća soba, garderoba, kupaonica i loggia, ukupne površine 51,51 čm</w:t>
      </w:r>
      <w:r w:rsidRPr="00281835">
        <w:tab/>
      </w:r>
      <w:r w:rsidRPr="00281835">
        <w:tab/>
      </w: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pPr>
      <w:r w:rsidRPr="00281835">
        <w:t>- 54. Suvlasnički dio: 430/100000 ETAŽNO VLASNIŠTVO (E-54)</w:t>
      </w:r>
      <w:r w:rsidRPr="00281835">
        <w:tab/>
      </w:r>
      <w:r w:rsidRPr="00281835">
        <w:tab/>
      </w:r>
    </w:p>
    <w:p w:rsidRDefault="00DE3582" w:rsidP="00DE3582" w:rsidR="00DE3582" w:rsidRPr="00281835">
      <w:pPr>
        <w:jc w:val="both"/>
      </w:pPr>
      <w:r w:rsidRPr="00281835">
        <w:lastRenderedPageBreak/>
        <w:t>1. stan oznake S54- dvosobni stan na I. katu zgrade, ulaz 2., koji se sastoji od: ulazni prostor, dn. boravak i blagovaona, kuhinja, spavaća soba, kupaonica i loggia, ukupne površine 39,70 čm</w:t>
      </w:r>
      <w:r w:rsidRPr="00281835">
        <w:tab/>
      </w:r>
      <w:r w:rsidRPr="00281835">
        <w:tab/>
      </w: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pPr>
      <w:r w:rsidRPr="00281835">
        <w:t>- 81. Suvlasnički dio: 880/100000 ETAŽNO VLASNIŠTVO (E-81)</w:t>
      </w:r>
      <w:r w:rsidRPr="00281835">
        <w:tab/>
      </w:r>
      <w:r w:rsidRPr="00281835">
        <w:tab/>
      </w:r>
    </w:p>
    <w:p w:rsidRDefault="00DE3582" w:rsidP="00DE3582" w:rsidR="00DE3582" w:rsidRPr="00281835">
      <w:pPr>
        <w:jc w:val="both"/>
      </w:pPr>
      <w:r w:rsidRPr="00281835">
        <w:t>1. stan oznake S81- trosobni stan na I. katu zgrade, ulaz 3., koji se sastoji od: ulazni prostor, dn. boravak i blagovaona, kuhinja, spavaća soba 1, spavaća soba 2, kupaonica i loggia, ukupne površine 78,81 čm, s pripadajućim spremištem  oznake SP7 u podrumu nivo -2 površine 3,24 čm, što ukupno čini površinu 82,05 čm</w:t>
      </w:r>
      <w:r w:rsidRPr="00281835">
        <w:tab/>
      </w:r>
      <w:r w:rsidRPr="00281835">
        <w:tab/>
      </w:r>
    </w:p>
    <w:p w:rsidRDefault="00DE3582" w:rsidP="00DE3582" w:rsidR="00DE3582" w:rsidRPr="00281835">
      <w:pPr>
        <w:jc w:val="both"/>
      </w:pPr>
      <w:r w:rsidRPr="00281835">
        <w:t>TEHNIKA SPV D.O.O. , OIB: 33028635279, TRG BANA JOSIPA JELAČIĆA 9/1, 48000 KOPRIVNICA</w:t>
      </w:r>
      <w:r w:rsidRPr="00281835">
        <w:tab/>
      </w:r>
      <w:r w:rsidRPr="00281835">
        <w:tab/>
      </w:r>
    </w:p>
    <w:p w:rsidRDefault="00DE3582" w:rsidP="00DE3582" w:rsidR="00DE3582" w:rsidRPr="00281835">
      <w:pPr>
        <w:jc w:val="both"/>
      </w:pPr>
      <w:r w:rsidRPr="00281835">
        <w:t>81.2</w:t>
      </w:r>
      <w:r w:rsidRPr="00281835">
        <w:tab/>
        <w:t>Zaprimljeno 10.05.2018.g. pod brojem Z-27012/2018</w:t>
      </w:r>
    </w:p>
    <w:p w:rsidRDefault="00DE3582" w:rsidP="00DE3582" w:rsidR="00DE3582" w:rsidRPr="00281835">
      <w:pPr>
        <w:jc w:val="both"/>
      </w:pPr>
      <w:r w:rsidRPr="00281835">
        <w:t xml:space="preserve">ZABILJEŽBA, PRIJENOS VLASNIŠTVA RADI OSIGURANJA TRAŽBINE, u iznosu od 800.000,00 EUR (slovima:osamstotisućaeura) plativo u kunskoj protuvrijednosti po srednjem tečaju HNB za EUR </w:t>
      </w:r>
    </w:p>
    <w:p w:rsidRDefault="00DE3582" w:rsidP="00DE3582" w:rsidR="00DE3582" w:rsidRPr="00281835">
      <w:pPr>
        <w:jc w:val="both"/>
      </w:pPr>
      <w:r w:rsidRPr="00281835">
        <w:t>- 99. Suvlasnički dio: 490/100000 ETAŽNO VLASNIŠTVO (E-99)</w:t>
      </w:r>
      <w:r w:rsidRPr="00281835">
        <w:tab/>
      </w:r>
      <w:r w:rsidRPr="00281835">
        <w:tab/>
      </w:r>
    </w:p>
    <w:p w:rsidRDefault="00DE3582" w:rsidP="00DE3582" w:rsidR="00DE3582" w:rsidRPr="00281835">
      <w:pPr>
        <w:jc w:val="both"/>
      </w:pPr>
      <w:r w:rsidRPr="00281835">
        <w:t>1. stan oznake S99- dvosobni stan na III. katu zgrade, ulaz 3., koji se sastoji od: ulazni prostor, dn. boravak i blagovaona, kuhinja, spavaća soba, kupaonica i loggia, ukupne površine 45,86 čm</w:t>
      </w:r>
      <w:r w:rsidRPr="00281835">
        <w:tab/>
      </w:r>
      <w:r w:rsidRPr="00281835">
        <w:tab/>
      </w: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pPr>
      <w:r w:rsidRPr="00281835">
        <w:t>- 108. Suvlasnički dio: 870/100000 ETAŽNO VLASNIŠTVO (E-108)</w:t>
      </w:r>
      <w:r w:rsidRPr="00281835">
        <w:tab/>
      </w:r>
      <w:r w:rsidRPr="00281835">
        <w:tab/>
      </w:r>
    </w:p>
    <w:p w:rsidRDefault="00DE3582" w:rsidP="00DE3582" w:rsidR="00DE3582" w:rsidRPr="00281835">
      <w:pPr>
        <w:jc w:val="both"/>
      </w:pPr>
      <w:r w:rsidRPr="00281835">
        <w:t>1. stan oznake S108- trosobni stan na V. katu zgrade, ulaz 3., koji se sastoji od: ulazni prostor, dn. boravak, kuhinja, spavaća soba 1, spavaća soba 2, kupaonica, WC i loggia, ukupne površine 78,30 čm, s pripadajućim spremištem  oznake SP27 u podrumu nivo -1 površine 3,30 čm, što ukupno čini površinu 81,60 čm</w:t>
      </w:r>
      <w:r w:rsidRPr="00281835">
        <w:tab/>
      </w:r>
      <w:r w:rsidRPr="00281835">
        <w:tab/>
      </w: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pPr>
      <w:r w:rsidRPr="00281835">
        <w:t>- 115. Suvlasnički dio: 700/100000 ETAŽNO VLASNIŠTVO (E-115)</w:t>
      </w:r>
      <w:r w:rsidRPr="00281835">
        <w:tab/>
      </w:r>
      <w:r w:rsidRPr="00281835">
        <w:tab/>
      </w:r>
    </w:p>
    <w:p w:rsidRDefault="00DE3582" w:rsidP="00DE3582" w:rsidR="00DE3582" w:rsidRPr="00281835">
      <w:pPr>
        <w:jc w:val="both"/>
      </w:pPr>
      <w:r w:rsidRPr="00281835">
        <w:t>1. stan oznake S115- trosobni stan na VI. katu zgrade, ulaz 3., koji se sastoji od: hodnik, dn. boravak i blagovaona, kuhinja, spavaća soba 1, spavaća soba 2, kupaonica i loggia, ukupne površine 61,63 čm, s pripadajućim spremištem  oznake SP36 u podrumu nivo -1 površine 3,28 čm, što ukupno čini površinu 64,91 čm</w:t>
      </w:r>
      <w:r w:rsidRPr="00281835">
        <w:tab/>
      </w:r>
      <w:r w:rsidRPr="00281835">
        <w:tab/>
      </w: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pPr>
      <w:r w:rsidRPr="00281835">
        <w:t>- 125. Suvlasnički dio: 330/100000 ETAŽNO VLASNIŠTVO (E-125)</w:t>
      </w:r>
      <w:r w:rsidRPr="00281835">
        <w:tab/>
      </w:r>
      <w:r w:rsidRPr="00281835">
        <w:tab/>
      </w:r>
    </w:p>
    <w:p w:rsidRDefault="00DE3582" w:rsidP="00DE3582" w:rsidR="00DE3582" w:rsidRPr="00281835">
      <w:pPr>
        <w:jc w:val="both"/>
      </w:pPr>
      <w:r w:rsidRPr="00281835">
        <w:t>1. poslovni prostor oznake PP1 - u prizemlju, ulaz 1., ukupno površine 29,01 čm</w:t>
      </w:r>
      <w:r w:rsidRPr="00281835">
        <w:tab/>
      </w:r>
      <w:r w:rsidRPr="00281835">
        <w:tab/>
      </w:r>
    </w:p>
    <w:p w:rsidRDefault="00DE3582" w:rsidP="00DE3582" w:rsidR="00DE3582" w:rsidRPr="00281835">
      <w:pPr>
        <w:jc w:val="both"/>
      </w:pPr>
      <w:r w:rsidRPr="00281835">
        <w:t>TEHNIKA D.D., OIB: 73037001250, ULICA GRADA VUKOVARA BR. 274, ZAGREB</w:t>
      </w:r>
      <w:r w:rsidRPr="00281835">
        <w:tab/>
      </w:r>
      <w:r w:rsidRPr="00281835">
        <w:tab/>
      </w:r>
    </w:p>
    <w:p w:rsidRDefault="00DE3582" w:rsidP="00DE3582" w:rsidR="00DE3582" w:rsidRPr="00281835">
      <w:pPr>
        <w:jc w:val="both"/>
      </w:pPr>
      <w:r w:rsidRPr="00281835">
        <w:t>- 126. Suvlasnički dio: 380/100000 ETAŽNO VLASNIŠTVO (E-126)</w:t>
      </w:r>
      <w:r w:rsidRPr="00281835">
        <w:tab/>
      </w:r>
      <w:r w:rsidRPr="00281835">
        <w:tab/>
      </w:r>
    </w:p>
    <w:p w:rsidRDefault="00DE3582" w:rsidP="00DE3582" w:rsidR="00DE3582" w:rsidRPr="00281835">
      <w:pPr>
        <w:jc w:val="both"/>
      </w:pPr>
      <w:r w:rsidRPr="00281835">
        <w:t>1. poslovni prostor oznake PP2 - u prizemlju, ulaz 1., ukupno površine 35,87 čm</w:t>
      </w:r>
      <w:r w:rsidRPr="00281835">
        <w:tab/>
      </w:r>
      <w:r w:rsidRPr="00281835">
        <w:tab/>
      </w:r>
    </w:p>
    <w:p w:rsidRDefault="00DE3582" w:rsidP="00DE3582" w:rsidR="00DE3582" w:rsidRPr="00281835">
      <w:pPr>
        <w:jc w:val="both"/>
      </w:pPr>
      <w:r w:rsidRPr="00281835">
        <w:t>TEHNIKA D.D., OIB: 73037001250, ULICA GRADA VUKOVARA BR. 274, ZAGREB</w:t>
      </w:r>
      <w:r w:rsidRPr="00281835">
        <w:tab/>
      </w:r>
      <w:r w:rsidRPr="00281835">
        <w:tab/>
      </w:r>
    </w:p>
    <w:p w:rsidRDefault="00DE3582" w:rsidP="00DE3582" w:rsidR="00DE3582" w:rsidRPr="00281835">
      <w:pPr>
        <w:jc w:val="both"/>
      </w:pPr>
      <w:r w:rsidRPr="00281835">
        <w:t>- 130. Suvlasnički dio: 540/100000 ETAŽNO VLASNIŠTVO (E-130)</w:t>
      </w:r>
      <w:r w:rsidRPr="00281835">
        <w:tab/>
      </w:r>
      <w:r w:rsidRPr="00281835">
        <w:tab/>
      </w:r>
    </w:p>
    <w:p w:rsidRDefault="00DE3582" w:rsidP="00DE3582" w:rsidR="00DE3582" w:rsidRPr="00281835">
      <w:pPr>
        <w:jc w:val="both"/>
      </w:pPr>
      <w:r w:rsidRPr="00281835">
        <w:t>1. poslovni prostor oznake PP6 - u prizemlju, ulaz 2., ukupno površine 48,49 čm</w:t>
      </w:r>
      <w:r w:rsidRPr="00281835">
        <w:tab/>
      </w:r>
      <w:r w:rsidRPr="00281835">
        <w:tab/>
      </w:r>
    </w:p>
    <w:p w:rsidRDefault="00DE3582" w:rsidP="00DE3582" w:rsidR="00DE3582" w:rsidRPr="00281835">
      <w:pPr>
        <w:jc w:val="both"/>
      </w:pPr>
      <w:r w:rsidRPr="00281835">
        <w:t>TEHNIKA SPV D.O.O. , OIB: 33028635279, TRG BANA JOSIPA JELAČIĆA 9/1, 48000 KOPRIVNICA</w:t>
      </w:r>
      <w:r w:rsidRPr="00281835">
        <w:tab/>
      </w:r>
    </w:p>
    <w:p w:rsidRDefault="00DE3582" w:rsidP="00DE3582" w:rsidR="00DE3582" w:rsidRPr="00281835">
      <w:pPr>
        <w:jc w:val="both"/>
      </w:pPr>
      <w:r w:rsidRPr="00281835">
        <w:t>130.2</w:t>
      </w:r>
      <w:r w:rsidRPr="00281835">
        <w:tab/>
        <w:t>Zaprimljeno 10.05.2018.g. pod brojem Z-27012/2018</w:t>
      </w:r>
    </w:p>
    <w:p w:rsidRDefault="00DE3582" w:rsidP="00DE3582" w:rsidR="00DE3582" w:rsidRPr="00281835">
      <w:pPr>
        <w:jc w:val="both"/>
      </w:pPr>
      <w:r w:rsidRPr="00281835">
        <w:t>ZABILJEŽBA, PRIJENOS VLASNIŠTVA RADI OSIGURANJA TRAŽBINE, u iznosu od 800.000,00 EUR (slovima:osamstotisućaeura) plativo u kunskoj protuvrijednosti po srednjem tečaju HNB za EUR .</w:t>
      </w:r>
    </w:p>
    <w:p w:rsidRDefault="00DE3582" w:rsidP="00DE3582" w:rsidR="00DE3582" w:rsidRPr="00281835">
      <w:pPr>
        <w:jc w:val="both"/>
      </w:pPr>
      <w:r w:rsidRPr="00281835">
        <w:t>- 134. Suvlasnički dio: 640/100000 ETAŽNO VLASNIŠTVO (E-134)</w:t>
      </w:r>
      <w:r w:rsidRPr="00281835">
        <w:tab/>
      </w:r>
      <w:r w:rsidRPr="00281835">
        <w:tab/>
      </w:r>
    </w:p>
    <w:p w:rsidRDefault="00DE3582" w:rsidP="00DE3582" w:rsidR="00DE3582" w:rsidRPr="00281835">
      <w:pPr>
        <w:jc w:val="both"/>
      </w:pPr>
      <w:r w:rsidRPr="00281835">
        <w:lastRenderedPageBreak/>
        <w:t>1. lokal oznake L1 - u prizemlju, ulaz 1, ukupno površine 60,70 čm</w:t>
      </w:r>
      <w:r w:rsidRPr="00281835">
        <w:tab/>
      </w:r>
      <w:r w:rsidRPr="00281835">
        <w:tab/>
      </w: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rPr>
          <w:bCs/>
        </w:rPr>
      </w:pPr>
      <w:r w:rsidRPr="00281835">
        <w:rPr>
          <w:bCs/>
        </w:rPr>
        <w:t>- 137. Suvlasnički dio: 780/100000 ETAŽNO VLASNIŠTVO (E137)</w:t>
      </w:r>
    </w:p>
    <w:p w:rsidRDefault="00DE3582" w:rsidP="00DE3582" w:rsidR="00DE3582" w:rsidRPr="00281835">
      <w:pPr>
        <w:jc w:val="both"/>
        <w:rPr>
          <w:bCs/>
        </w:rPr>
      </w:pPr>
      <w:r w:rsidRPr="00281835">
        <w:rPr>
          <w:bCs/>
        </w:rPr>
        <w:t xml:space="preserve">1.lokal oznake L4  - u prizemlju, ulaz 1, koji se sastoji od lokala površine 57,26 čm i natkrivene terase površine 15,69 čm, što ukupno čini površinu od 72,95 čm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- 138. Suvlasnički dio: 800/100000 ETAŽNO VLASNIŠTVO (E138)</w:t>
      </w:r>
    </w:p>
    <w:p w:rsidRDefault="00DE3582" w:rsidP="00DE3582" w:rsidR="00DE3582" w:rsidRPr="00281835">
      <w:pPr>
        <w:jc w:val="both"/>
        <w:rPr>
          <w:bCs/>
        </w:rPr>
      </w:pPr>
      <w:r w:rsidRPr="00281835">
        <w:rPr>
          <w:bCs/>
        </w:rPr>
        <w:t xml:space="preserve">1.lokal oznake L5  - u prizemlju, ulaz 1, koji se sastoji od lokala površine 55,17 čm i natkrivene terase površine 19,53 čm, što ukupno čini površinu od 74,70 čm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- 139. Suvlasnički dio: 1110/100000 ETAŽNO VLASNIŠTVO (E139)</w:t>
      </w:r>
    </w:p>
    <w:p w:rsidRDefault="00DE3582" w:rsidP="00DE3582" w:rsidR="00DE3582" w:rsidRPr="00281835">
      <w:pPr>
        <w:jc w:val="both"/>
        <w:rPr>
          <w:bCs/>
        </w:rPr>
      </w:pPr>
      <w:r w:rsidRPr="00281835">
        <w:rPr>
          <w:bCs/>
        </w:rPr>
        <w:t xml:space="preserve">1.lokal oznake L6  - u prizemlju, ulaz 1, koji se sastoji od lokala površine 64,98 čm i natkrivene terase površine 39,05 čm, što ukupno čini površinu od 104,03 čm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- 146. Suvlasnički dio: 140/100000 ETAŽNO VLASNIŠTVO (E146)</w:t>
      </w:r>
    </w:p>
    <w:p w:rsidRDefault="00DE3582" w:rsidP="00DE3582" w:rsidR="00DE3582" w:rsidRPr="00281835">
      <w:pPr>
        <w:jc w:val="both"/>
        <w:rPr>
          <w:bCs/>
        </w:rPr>
      </w:pPr>
      <w:r w:rsidRPr="00281835">
        <w:rPr>
          <w:bCs/>
        </w:rPr>
        <w:t xml:space="preserve">1.kiosk oznake PPK1  - u prizemlju, ulaz 2, ukupno površine 11,72 čm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r w:rsidRPr="00281835">
        <w:t>- 144. Suvlasnički dio: 800/100000 ETAŽNO VLASNIŠTVO (E-144)</w:t>
      </w:r>
      <w:r w:rsidRPr="00281835">
        <w:tab/>
      </w:r>
      <w:r w:rsidRPr="00281835">
        <w:tab/>
      </w:r>
    </w:p>
    <w:p w:rsidRDefault="00DE3582" w:rsidP="00DE3582" w:rsidR="00DE3582" w:rsidRPr="00281835">
      <w:pPr>
        <w:jc w:val="both"/>
      </w:pPr>
      <w:r w:rsidRPr="00281835">
        <w:t>1. lokal oznake L11 - u prizemlju, ulaz 3, koji se sastoji od lokala površine 58,95 čm i natkrivene terase površine 15,67 čm, što ukupno čini površinu od 74,62 čm</w:t>
      </w:r>
      <w:r w:rsidRPr="00281835">
        <w:tab/>
      </w:r>
      <w:r w:rsidRPr="00281835">
        <w:tab/>
      </w: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rPr>
          <w:bCs/>
        </w:rPr>
      </w:pPr>
      <w:r w:rsidRPr="00281835">
        <w:rPr>
          <w:bCs/>
        </w:rPr>
        <w:t>- 147. Suvlasnički dio: 45/100000 ETAŽNO VLASNIŠTVO (E-147)</w:t>
      </w:r>
    </w:p>
    <w:p w:rsidRDefault="00DE3582" w:rsidP="00DE3582" w:rsidR="00DE3582" w:rsidRPr="00281835">
      <w:pPr>
        <w:jc w:val="both"/>
        <w:rPr>
          <w:bCs/>
        </w:rPr>
      </w:pPr>
      <w:r w:rsidRPr="00281835">
        <w:rPr>
          <w:bCs/>
        </w:rPr>
        <w:t>1. garažno mjesto oznake GM1- u podrumu nivo -3, ukupno površine 14,27 čm</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- 161. Suvlasnički dio: 50/100000 ETAŽNO VLASNIŠTVO (E-161)</w:t>
      </w:r>
    </w:p>
    <w:p w:rsidRDefault="00DE3582" w:rsidP="00DE3582" w:rsidR="00DE3582" w:rsidRPr="00281835">
      <w:pPr>
        <w:jc w:val="both"/>
        <w:rPr>
          <w:bCs/>
        </w:rPr>
      </w:pPr>
      <w:r w:rsidRPr="00281835">
        <w:rPr>
          <w:bCs/>
        </w:rPr>
        <w:t>1. garažno mjesto oznake GM15- u podrumu nivo -3, ukupno površine 15,93 čm</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- 164. Suvlasnički dio: 40/100000 ETAŽNO VLASNIŠTVO (E-164)</w:t>
      </w:r>
    </w:p>
    <w:p w:rsidRDefault="00DE3582" w:rsidP="00DE3582" w:rsidR="00DE3582" w:rsidRPr="00281835">
      <w:pPr>
        <w:jc w:val="both"/>
        <w:rPr>
          <w:bCs/>
        </w:rPr>
      </w:pPr>
      <w:r w:rsidRPr="00281835">
        <w:rPr>
          <w:bCs/>
        </w:rPr>
        <w:t>1. garažno mjesto oznake GM18- u podrumu nivo -3, ukupno površine 13,45 čm</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r w:rsidRPr="00281835">
        <w:t>- 175. Suvlasnički dio: 40/100000 ETAŽNO VLASNIŠTVO (E-175)</w:t>
      </w:r>
      <w:r w:rsidRPr="00281835">
        <w:tab/>
      </w:r>
      <w:r w:rsidRPr="00281835">
        <w:tab/>
      </w:r>
    </w:p>
    <w:p w:rsidRDefault="00DE3582" w:rsidP="00DE3582" w:rsidR="00DE3582" w:rsidRPr="00281835">
      <w:pPr>
        <w:jc w:val="both"/>
      </w:pPr>
      <w:r w:rsidRPr="00281835">
        <w:t>1. garažno mjesto oznake GM29- u podrumu nivo -3, ukupno površine 13,49 čm</w:t>
      </w:r>
      <w:r w:rsidRPr="00281835">
        <w:tab/>
      </w:r>
      <w:r w:rsidRPr="00281835">
        <w:tab/>
      </w: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rPr>
          <w:bCs/>
        </w:rPr>
      </w:pPr>
      <w:r w:rsidRPr="00281835">
        <w:rPr>
          <w:bCs/>
        </w:rPr>
        <w:t>- 203. Suvlasnički dio: 40/100000 ETAŽNO VLASNIŠTVO (E203)</w:t>
      </w:r>
    </w:p>
    <w:p w:rsidRDefault="00DE3582" w:rsidP="00DE3582" w:rsidR="00DE3582" w:rsidRPr="00281835">
      <w:pPr>
        <w:jc w:val="both"/>
        <w:rPr>
          <w:bCs/>
        </w:rPr>
      </w:pPr>
      <w:r w:rsidRPr="00281835">
        <w:rPr>
          <w:bCs/>
        </w:rPr>
        <w:t xml:space="preserve">1.garažno mjesto oznake GM57 - u podrumu nivo -2, ukupno površine 12,75 čm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r w:rsidRPr="00281835">
        <w:t>- 213. Suvlasnički dio: 40/100000 ETAŽNO VLASNIŠTVO (E-213)</w:t>
      </w:r>
      <w:r w:rsidRPr="00281835">
        <w:tab/>
      </w:r>
      <w:r w:rsidRPr="00281835">
        <w:tab/>
      </w:r>
    </w:p>
    <w:p w:rsidRDefault="00DE3582" w:rsidP="00DE3582" w:rsidR="00DE3582" w:rsidRPr="00281835">
      <w:pPr>
        <w:jc w:val="both"/>
      </w:pPr>
      <w:r w:rsidRPr="00281835">
        <w:t>1. garažno mjesto oznake GM67- u podrumu nivo -2, ukupno površine 13,56 čm</w:t>
      </w:r>
      <w:r w:rsidRPr="00281835">
        <w:tab/>
      </w:r>
      <w:r w:rsidRPr="00281835">
        <w:tab/>
      </w: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pPr>
      <w:r w:rsidRPr="00281835">
        <w:t>- 219. Suvlasnički dio: 40/100000 ETAŽNO VLASNIŠTVO (E-219)</w:t>
      </w:r>
      <w:r w:rsidRPr="00281835">
        <w:tab/>
      </w:r>
      <w:r w:rsidRPr="00281835">
        <w:tab/>
      </w:r>
    </w:p>
    <w:p w:rsidRDefault="00DE3582" w:rsidP="00DE3582" w:rsidR="00DE3582" w:rsidRPr="00281835">
      <w:pPr>
        <w:jc w:val="both"/>
      </w:pPr>
      <w:r w:rsidRPr="00281835">
        <w:t>1. garažno mjesto oznake GM73- u podrumu nivo -2, ukupno površine 13,45 čm</w:t>
      </w:r>
      <w:r w:rsidRPr="00281835">
        <w:tab/>
      </w:r>
      <w:r w:rsidRPr="00281835">
        <w:tab/>
      </w: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rPr>
          <w:bCs/>
        </w:rPr>
      </w:pPr>
      <w:r w:rsidRPr="00281835">
        <w:rPr>
          <w:bCs/>
        </w:rPr>
        <w:t>- 224. Suvlasnički dio: 50/100000 ETAŽNO VLASNIŠTVO (E224)</w:t>
      </w:r>
    </w:p>
    <w:p w:rsidRDefault="00DE3582" w:rsidP="00DE3582" w:rsidR="00DE3582" w:rsidRPr="00281835">
      <w:pPr>
        <w:jc w:val="both"/>
        <w:rPr>
          <w:bCs/>
        </w:rPr>
      </w:pPr>
      <w:r w:rsidRPr="00281835">
        <w:rPr>
          <w:bCs/>
        </w:rPr>
        <w:t xml:space="preserve">1.garažno mjesto oznake GM78 - u podrumu nivo -2, ukupno površine 16,75 čm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- 225. Suvlasnički dio: 50/100000 ETAŽNO VLASNIŠTVO (E-225)</w:t>
      </w:r>
    </w:p>
    <w:p w:rsidRDefault="00DE3582" w:rsidP="00DE3582" w:rsidR="00DE3582" w:rsidRPr="00281835">
      <w:pPr>
        <w:jc w:val="both"/>
        <w:rPr>
          <w:bCs/>
        </w:rPr>
      </w:pPr>
      <w:r w:rsidRPr="00281835">
        <w:rPr>
          <w:bCs/>
        </w:rPr>
        <w:t>1. garažno mjesto oznake GM79- u podrumu nivo -2, ukupno površine 16,75 čm</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228. Suvlasnički dio: 45/100000 ETAŽNO VLASNIŠTVO (E-228)</w:t>
      </w:r>
    </w:p>
    <w:p w:rsidRDefault="00DE3582" w:rsidP="00DE3582" w:rsidR="00DE3582" w:rsidRPr="00281835">
      <w:pPr>
        <w:jc w:val="both"/>
        <w:rPr>
          <w:bCs/>
        </w:rPr>
      </w:pPr>
      <w:r w:rsidRPr="00281835">
        <w:rPr>
          <w:bCs/>
        </w:rPr>
        <w:lastRenderedPageBreak/>
        <w:t>1. garažno mjesto oznake GM82- u podrumu nivo -2, ukupno površine 14,42 čm</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r w:rsidRPr="00281835">
        <w:t>- 238. Suvlasnički dio: 100/100000 ETAŽNO VLASNIŠTVO (E-238)</w:t>
      </w:r>
      <w:r w:rsidRPr="00281835">
        <w:tab/>
      </w:r>
      <w:r w:rsidRPr="00281835">
        <w:tab/>
      </w:r>
    </w:p>
    <w:p w:rsidRDefault="00DE3582" w:rsidP="00DE3582" w:rsidR="00DE3582" w:rsidRPr="00281835">
      <w:pPr>
        <w:jc w:val="both"/>
      </w:pPr>
      <w:r w:rsidRPr="00281835">
        <w:t>1. garažno mjesto oznake GM92- u podrumu nivo -2, površine 14,50 čm, s pripadajućim spremištem SP 11 u podrumu nivo -2, površine 5,09 čm, što ukupno čini površinu 19,59 čm</w:t>
      </w:r>
      <w:r w:rsidRPr="00281835">
        <w:tab/>
      </w:r>
      <w:r w:rsidRPr="00281835">
        <w:tab/>
      </w:r>
    </w:p>
    <w:p w:rsidRDefault="00DE3582" w:rsidP="00DE3582" w:rsidR="00DE3582" w:rsidRPr="00281835">
      <w:pPr>
        <w:jc w:val="both"/>
      </w:pPr>
      <w:r w:rsidRPr="00281835">
        <w:t>TEHNIKA SPV D.O.O. , OIB: 33028635279, TRG BANA JOSIPA JELAČIĆA 9/1, 48000 KOPRIVNICA</w:t>
      </w:r>
      <w:r w:rsidRPr="00281835">
        <w:tab/>
      </w:r>
      <w:r w:rsidRPr="00281835">
        <w:tab/>
      </w:r>
    </w:p>
    <w:p w:rsidRDefault="00DE3582" w:rsidP="00DE3582" w:rsidR="00DE3582" w:rsidRPr="00281835">
      <w:pPr>
        <w:jc w:val="both"/>
      </w:pPr>
      <w:r w:rsidRPr="00281835">
        <w:t>238.2</w:t>
      </w:r>
      <w:r w:rsidRPr="00281835">
        <w:tab/>
        <w:t>Zaprimljeno 10.05.2018.g. pod brojem Z-27012/2018</w:t>
      </w:r>
    </w:p>
    <w:p w:rsidRDefault="00DE3582" w:rsidP="00DE3582" w:rsidR="00DE3582" w:rsidRPr="00281835">
      <w:pPr>
        <w:jc w:val="both"/>
        <w:rPr>
          <w:bCs/>
        </w:rPr>
      </w:pPr>
      <w:r w:rsidRPr="00281835">
        <w:t>ZABILJEŽBA, PRIJENOS VLASNIŠTVA RADI OSIGURANJA TRAŽBINE, u iznosu od 800.000,00 EUR (slovima:osamstotisućaeura) plativo u kunskoj protuvrijednosti po srednjem tečaju HNB za EUR</w:t>
      </w:r>
    </w:p>
    <w:p w:rsidRDefault="00DE3582" w:rsidP="00DE3582" w:rsidR="00DE3582" w:rsidRPr="00281835">
      <w:pPr>
        <w:jc w:val="both"/>
      </w:pPr>
      <w:r w:rsidRPr="00281835">
        <w:t>- 240. Suvlasnički dio: 110/100000 ETAŽNO VLASNIŠTVO (E-240)</w:t>
      </w:r>
      <w:r w:rsidRPr="00281835">
        <w:tab/>
      </w:r>
      <w:r w:rsidRPr="00281835">
        <w:tab/>
      </w:r>
    </w:p>
    <w:p w:rsidRDefault="00DE3582" w:rsidP="00DE3582" w:rsidR="00DE3582" w:rsidRPr="00281835">
      <w:pPr>
        <w:jc w:val="both"/>
      </w:pPr>
      <w:r w:rsidRPr="00281835">
        <w:t>1. garažno mjesto oznake GM94- u podrumu nivo -2, površine 18,10 čm, s pripadajućim spremištem SP 13 u podrumu nivo -2, površine 4,98 čm, što ukupno čini površinu 23,08 čm</w:t>
      </w:r>
      <w:r w:rsidRPr="00281835">
        <w:tab/>
      </w:r>
      <w:r w:rsidRPr="00281835">
        <w:tab/>
      </w: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pPr>
      <w:r w:rsidRPr="00281835">
        <w:t>- 254. Suvlasnički dio: 40/100000 ETAŽNO VLASNIŠTVO (E-254)</w:t>
      </w:r>
      <w:r w:rsidRPr="00281835">
        <w:tab/>
      </w:r>
      <w:r w:rsidRPr="00281835">
        <w:tab/>
      </w:r>
    </w:p>
    <w:p w:rsidRDefault="00DE3582" w:rsidP="00DE3582" w:rsidR="00DE3582" w:rsidRPr="00281835">
      <w:pPr>
        <w:jc w:val="both"/>
      </w:pPr>
      <w:r w:rsidRPr="00281835">
        <w:t>1. garažno mjesto oznake GM108- u podrumu nivo -2, ukupno površine 12,81 čm</w:t>
      </w:r>
      <w:r w:rsidRPr="00281835">
        <w:tab/>
      </w:r>
      <w:r w:rsidRPr="00281835">
        <w:tab/>
      </w: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pPr>
      <w:r w:rsidRPr="00281835">
        <w:t>- 261. Suvlasnički dio: 40/100000 ETAŽNO VLASNIŠTVO (E-261)</w:t>
      </w:r>
      <w:r w:rsidRPr="00281835">
        <w:tab/>
      </w:r>
      <w:r w:rsidRPr="00281835">
        <w:tab/>
      </w:r>
    </w:p>
    <w:p w:rsidRDefault="00DE3582" w:rsidP="00DE3582" w:rsidR="00DE3582" w:rsidRPr="00281835">
      <w:pPr>
        <w:jc w:val="both"/>
      </w:pPr>
      <w:r w:rsidRPr="00281835">
        <w:t>1. garažno mjesto oznake GM115- u podrumu nivo -1, ukupno površine 12,94 čm</w:t>
      </w:r>
      <w:r w:rsidRPr="00281835">
        <w:tab/>
      </w:r>
      <w:r w:rsidRPr="00281835">
        <w:tab/>
      </w:r>
    </w:p>
    <w:p w:rsidRDefault="00DE3582" w:rsidP="00DE3582" w:rsidR="00DE3582" w:rsidRPr="00281835">
      <w:pPr>
        <w:jc w:val="both"/>
      </w:pPr>
      <w:r w:rsidRPr="00281835">
        <w:t>TEHNIKA D.D., OIB: 73037001250, ULICA GRADA VUKOVARA BR. 274, ZAGREB</w:t>
      </w:r>
      <w:r w:rsidRPr="00281835">
        <w:tab/>
      </w:r>
      <w:r w:rsidRPr="00281835">
        <w:tab/>
      </w:r>
    </w:p>
    <w:p w:rsidRDefault="00DE3582" w:rsidP="00DE3582" w:rsidR="00DE3582" w:rsidRPr="00281835">
      <w:pPr>
        <w:jc w:val="both"/>
      </w:pPr>
      <w:r w:rsidRPr="00281835">
        <w:t>- 262. Suvlasnički dio: 40/100000 ETAŽNO VLASNIŠTVO (E-262)</w:t>
      </w:r>
      <w:r w:rsidRPr="00281835">
        <w:tab/>
      </w:r>
      <w:r w:rsidRPr="00281835">
        <w:tab/>
      </w:r>
    </w:p>
    <w:p w:rsidRDefault="00DE3582" w:rsidP="00DE3582" w:rsidR="00DE3582" w:rsidRPr="00281835">
      <w:pPr>
        <w:jc w:val="both"/>
      </w:pPr>
      <w:r w:rsidRPr="00281835">
        <w:t>1. garažno mjesto oznake GM116- u podrumu nivo -1, ukupno površine 12,81 čm</w:t>
      </w:r>
      <w:r w:rsidRPr="00281835">
        <w:tab/>
      </w:r>
      <w:r w:rsidRPr="00281835">
        <w:tab/>
      </w:r>
    </w:p>
    <w:p w:rsidRDefault="00DE3582" w:rsidP="00DE3582" w:rsidR="00DE3582" w:rsidRPr="00281835">
      <w:pPr>
        <w:jc w:val="both"/>
      </w:pPr>
      <w:r w:rsidRPr="00281835">
        <w:t>TEHNIKA D.D., OIB: 73037001250, ULICA GRADA VUKOVARA BR. 274, ZAGREB</w:t>
      </w:r>
      <w:r w:rsidRPr="00281835">
        <w:tab/>
      </w:r>
      <w:r w:rsidRPr="00281835">
        <w:tab/>
      </w:r>
    </w:p>
    <w:p w:rsidRDefault="00DE3582" w:rsidP="00DE3582" w:rsidR="00DE3582" w:rsidRPr="00281835">
      <w:pPr>
        <w:jc w:val="both"/>
      </w:pPr>
      <w:r w:rsidRPr="00281835">
        <w:t>- 263. Suvlasnički dio: 40/100000 ETAŽNO VLASNIŠTVO (E-263)</w:t>
      </w:r>
      <w:r w:rsidRPr="00281835">
        <w:tab/>
      </w:r>
      <w:r w:rsidRPr="00281835">
        <w:tab/>
      </w:r>
    </w:p>
    <w:p w:rsidRDefault="00DE3582" w:rsidP="00DE3582" w:rsidR="00DE3582" w:rsidRPr="00281835">
      <w:pPr>
        <w:jc w:val="both"/>
      </w:pPr>
      <w:r w:rsidRPr="00281835">
        <w:t>1. garažno mjesto oznake GM117- u podrumu nivo -1, ukupno površine 12,75 čm</w:t>
      </w:r>
      <w:r w:rsidRPr="00281835">
        <w:tab/>
      </w:r>
      <w:r w:rsidRPr="00281835">
        <w:tab/>
      </w:r>
    </w:p>
    <w:p w:rsidRDefault="00DE3582" w:rsidP="00DE3582" w:rsidR="00DE3582" w:rsidRPr="00281835">
      <w:pPr>
        <w:jc w:val="both"/>
      </w:pPr>
      <w:r w:rsidRPr="00281835">
        <w:t>TEHNIKA D.D., OIB: 73037001250, ULICA GRADA VUKOVARA BR. 274, ZAGREB</w:t>
      </w:r>
      <w:r w:rsidRPr="00281835">
        <w:tab/>
      </w:r>
      <w:r w:rsidRPr="00281835">
        <w:tab/>
      </w:r>
    </w:p>
    <w:p w:rsidRDefault="00DE3582" w:rsidP="00DE3582" w:rsidR="00DE3582" w:rsidRPr="00281835">
      <w:pPr>
        <w:jc w:val="both"/>
      </w:pPr>
      <w:r w:rsidRPr="00281835">
        <w:t>- 264. Suvlasnički dio: 45/100000 ETAŽNO VLASNIŠTVO (E-264)</w:t>
      </w:r>
      <w:r w:rsidRPr="00281835">
        <w:tab/>
      </w:r>
      <w:r w:rsidRPr="00281835">
        <w:tab/>
      </w:r>
    </w:p>
    <w:p w:rsidRDefault="00DE3582" w:rsidP="00DE3582" w:rsidR="00DE3582" w:rsidRPr="00281835">
      <w:pPr>
        <w:jc w:val="both"/>
      </w:pPr>
      <w:r w:rsidRPr="00281835">
        <w:t>1. garažno mjesto oznake GM118- u podrumu nivo -1, ukupno površine 14,27 čm</w:t>
      </w:r>
      <w:r w:rsidRPr="00281835">
        <w:tab/>
      </w:r>
      <w:r w:rsidRPr="00281835">
        <w:tab/>
      </w: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rPr>
          <w:bCs/>
        </w:rPr>
      </w:pPr>
      <w:r w:rsidRPr="00281835">
        <w:rPr>
          <w:bCs/>
        </w:rPr>
        <w:t>- 265. Suvlasnički dio: 40/100000 ETAŽNO VLASNIŠTVO (E-265)</w:t>
      </w:r>
    </w:p>
    <w:p w:rsidRDefault="00DE3582" w:rsidP="00DE3582" w:rsidR="00DE3582" w:rsidRPr="00281835">
      <w:pPr>
        <w:jc w:val="both"/>
        <w:rPr>
          <w:bCs/>
        </w:rPr>
      </w:pPr>
      <w:r w:rsidRPr="00281835">
        <w:rPr>
          <w:bCs/>
        </w:rPr>
        <w:t>1. garažno mjesto oznake GM119- u podrumu nivo -1, ukupno površine 13,43 čm</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- 266. Suvlasnički dio: 40/100000 ETAŽNO VLASNIŠTVO (E266)</w:t>
      </w:r>
    </w:p>
    <w:p w:rsidRDefault="00DE3582" w:rsidP="00DE3582" w:rsidR="00DE3582" w:rsidRPr="00281835">
      <w:pPr>
        <w:jc w:val="both"/>
        <w:rPr>
          <w:bCs/>
        </w:rPr>
      </w:pPr>
      <w:r w:rsidRPr="00281835">
        <w:rPr>
          <w:bCs/>
        </w:rPr>
        <w:t xml:space="preserve">1.garažno mjesto oznake GM120 - u podrumu nivo -1, ukupno površine 13,56 čm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- 268. Suvlasnički dio: 55/100000 ETAŽNO VLASNIŠTVO (E-268)</w:t>
      </w:r>
    </w:p>
    <w:p w:rsidRDefault="00DE3582" w:rsidP="00DE3582" w:rsidR="00DE3582" w:rsidRPr="00281835">
      <w:pPr>
        <w:jc w:val="both"/>
        <w:rPr>
          <w:bCs/>
        </w:rPr>
      </w:pPr>
      <w:r w:rsidRPr="00281835">
        <w:rPr>
          <w:bCs/>
        </w:rPr>
        <w:t>1. garažno mjesto oznake GM122- u podrumu nivo -1, ukupno površine 17,05 čm</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r w:rsidRPr="00281835">
        <w:rPr>
          <w:bCs/>
        </w:rPr>
        <w:lastRenderedPageBreak/>
        <w:t>-</w:t>
      </w:r>
      <w:r w:rsidRPr="00281835">
        <w:t>271. Suvlasnički dio: 40/100000 ETAŽNO VLASNIŠTVO (E-271)</w:t>
      </w:r>
      <w:r w:rsidRPr="00281835">
        <w:tab/>
      </w:r>
      <w:r w:rsidRPr="00281835">
        <w:tab/>
      </w:r>
    </w:p>
    <w:p w:rsidRDefault="00DE3582" w:rsidP="00DE3582" w:rsidR="00DE3582" w:rsidRPr="00281835">
      <w:pPr>
        <w:jc w:val="both"/>
      </w:pPr>
      <w:r w:rsidRPr="00281835">
        <w:t>1. garažno mjesto oznake GM125- u podrumu nivo -1, ukupno površine 13,60 čm</w:t>
      </w:r>
      <w:r w:rsidRPr="00281835">
        <w:tab/>
      </w:r>
      <w:r w:rsidRPr="00281835">
        <w:tab/>
      </w:r>
    </w:p>
    <w:p w:rsidRDefault="00DE3582" w:rsidP="00DE3582" w:rsidR="00DE3582" w:rsidRPr="00281835">
      <w:pPr>
        <w:jc w:val="both"/>
      </w:pPr>
      <w:r w:rsidRPr="00281835">
        <w:t>TEHNIKA SPV D.O.O. , OIB: 33028635279, TRG BANA JOSIPA JELAČIĆA 9/1, 48000 KOPRIVNICA</w:t>
      </w:r>
      <w:r w:rsidRPr="00281835">
        <w:tab/>
      </w:r>
      <w:r w:rsidRPr="00281835">
        <w:tab/>
      </w:r>
    </w:p>
    <w:p w:rsidRDefault="00DE3582" w:rsidP="00DE3582" w:rsidR="00DE3582" w:rsidRPr="00281835">
      <w:pPr>
        <w:jc w:val="both"/>
      </w:pPr>
      <w:r w:rsidRPr="00281835">
        <w:t>271.2</w:t>
      </w:r>
      <w:r w:rsidRPr="00281835">
        <w:tab/>
        <w:t>Zaprimljeno 10.05.2018.g. pod brojem Z-27012/2018</w:t>
      </w:r>
    </w:p>
    <w:p w:rsidRDefault="00DE3582" w:rsidP="00DE3582" w:rsidR="00DE3582" w:rsidRPr="00281835">
      <w:pPr>
        <w:jc w:val="both"/>
      </w:pPr>
      <w:r w:rsidRPr="00281835">
        <w:t>ZABILJEŽBA, PRIJENOS VLASNIŠTVA RADI OSIGURANJA TRAŽBINE, u iznosu od 800.000,00 EUR (slovima:osamstotisućaeura) plativo u kunskoj protuvrijednosti po srednjem tečaju HNB za EUR .</w:t>
      </w:r>
      <w:r w:rsidRPr="00281835">
        <w:tab/>
      </w:r>
      <w:r w:rsidRPr="00281835">
        <w:tab/>
      </w:r>
    </w:p>
    <w:p w:rsidRDefault="00DE3582" w:rsidP="00DE3582" w:rsidR="00DE3582" w:rsidRPr="00281835">
      <w:pPr>
        <w:jc w:val="both"/>
      </w:pPr>
      <w:r w:rsidRPr="00281835">
        <w:t>272. Suvlasnički dio: 40/100000 ETAŽNO VLASNIŠTVO (E-272)</w:t>
      </w:r>
      <w:r w:rsidRPr="00281835">
        <w:tab/>
      </w:r>
      <w:r w:rsidRPr="00281835">
        <w:tab/>
      </w:r>
    </w:p>
    <w:p w:rsidRDefault="00DE3582" w:rsidP="00DE3582" w:rsidR="00DE3582" w:rsidRPr="00281835">
      <w:pPr>
        <w:jc w:val="both"/>
      </w:pPr>
      <w:r w:rsidRPr="00281835">
        <w:t>1. garažno mjesto oznake GM126- u podrumu nivo -1, ukupno površine 13,45 čm</w:t>
      </w:r>
      <w:r w:rsidRPr="00281835">
        <w:tab/>
      </w:r>
      <w:r w:rsidRPr="00281835">
        <w:tab/>
      </w:r>
    </w:p>
    <w:p w:rsidRDefault="00DE3582" w:rsidP="00DE3582" w:rsidR="00DE3582" w:rsidRPr="00281835">
      <w:pPr>
        <w:jc w:val="both"/>
      </w:pPr>
      <w:r w:rsidRPr="00281835">
        <w:t>TEHNIKA SPV D.O.O. , OIB: 33028635279, TRG BANA JOSIPA JELAČIĆA 9/1, 48000 KOPRIVNICA</w:t>
      </w:r>
      <w:r w:rsidRPr="00281835">
        <w:tab/>
      </w:r>
      <w:r w:rsidRPr="00281835">
        <w:tab/>
      </w:r>
    </w:p>
    <w:p w:rsidRDefault="00DE3582" w:rsidP="00DE3582" w:rsidR="00DE3582" w:rsidRPr="00281835">
      <w:pPr>
        <w:jc w:val="both"/>
      </w:pPr>
      <w:r w:rsidRPr="00281835">
        <w:t>272.2</w:t>
      </w:r>
      <w:r w:rsidRPr="00281835">
        <w:tab/>
        <w:t>Zaprimljeno 10.05.2018.g. pod brojem Z-27012/2018</w:t>
      </w:r>
    </w:p>
    <w:p w:rsidRDefault="00DE3582" w:rsidP="00DE3582" w:rsidR="00DE3582" w:rsidRPr="00281835">
      <w:pPr>
        <w:jc w:val="both"/>
      </w:pPr>
      <w:r w:rsidRPr="00281835">
        <w:t>ZABILJEŽBA, PRIJENOS VLASNIŠTVA RADI OSIGURANJA TRAŽBINE, u iznosu od 800.000,00 EUR (slovima:osamstotisućaeura) plativo u kunskoj protuvrijednosti po srednjem tečaju HNB za EUR .</w:t>
      </w:r>
      <w:r w:rsidRPr="00281835">
        <w:tab/>
      </w:r>
      <w:r w:rsidRPr="00281835">
        <w:tab/>
      </w:r>
    </w:p>
    <w:p w:rsidRDefault="00DE3582" w:rsidP="00DE3582" w:rsidR="00DE3582" w:rsidRPr="00281835">
      <w:pPr>
        <w:jc w:val="both"/>
      </w:pPr>
      <w:r w:rsidRPr="00281835">
        <w:t>273. Suvlasnički dio: 35/100000 ETAŽNO VLASNIŠTVO (E-273)</w:t>
      </w:r>
      <w:r w:rsidRPr="00281835">
        <w:tab/>
      </w:r>
      <w:r w:rsidRPr="00281835">
        <w:tab/>
      </w:r>
    </w:p>
    <w:p w:rsidRDefault="00DE3582" w:rsidP="00DE3582" w:rsidR="00DE3582" w:rsidRPr="00281835">
      <w:pPr>
        <w:jc w:val="both"/>
      </w:pPr>
      <w:r w:rsidRPr="00281835">
        <w:t>1. garažno mjesto oznake GM127- u podrumu nivo -1, ukupno površine 11,66 čm</w:t>
      </w:r>
      <w:r w:rsidRPr="00281835">
        <w:tab/>
      </w:r>
      <w:r w:rsidRPr="00281835">
        <w:tab/>
      </w:r>
    </w:p>
    <w:p w:rsidRDefault="00DE3582" w:rsidP="00DE3582" w:rsidR="00DE3582" w:rsidRPr="00281835">
      <w:pPr>
        <w:jc w:val="both"/>
      </w:pPr>
      <w:r w:rsidRPr="00281835">
        <w:t>TEHNIKA SPV D.O.O. , OIB: 33028635279, TRG BANA JOSIPA JELAČIĆA 9/1, 48000 KOPRIVNICA</w:t>
      </w:r>
      <w:r w:rsidRPr="00281835">
        <w:tab/>
      </w:r>
      <w:r w:rsidRPr="00281835">
        <w:tab/>
      </w:r>
    </w:p>
    <w:p w:rsidRDefault="00DE3582" w:rsidP="00DE3582" w:rsidR="00DE3582" w:rsidRPr="00281835">
      <w:pPr>
        <w:jc w:val="both"/>
      </w:pPr>
      <w:r w:rsidRPr="00281835">
        <w:t>273.2</w:t>
      </w:r>
      <w:r w:rsidRPr="00281835">
        <w:tab/>
        <w:t>Zaprimljeno 10.05.2018.g. pod brojem Z-27012/2018</w:t>
      </w:r>
    </w:p>
    <w:p w:rsidRDefault="00DE3582" w:rsidP="00DE3582" w:rsidR="00DE3582" w:rsidRPr="00281835">
      <w:pPr>
        <w:jc w:val="both"/>
      </w:pPr>
      <w:r w:rsidRPr="00281835">
        <w:t>ZABILJEŽBA, PRIJENOS VLASNIŠTVA RADI OSIGURANJA TRAŽBINE, u iznosu od 800.000,00 EUR (slovima:osamstotisućaeura) plativo u kunskoj protuvrijednosti po srednjem tečaju HNB za EUR .</w:t>
      </w:r>
    </w:p>
    <w:p w:rsidRDefault="00DE3582" w:rsidP="00DE3582" w:rsidR="00DE3582" w:rsidRPr="00281835">
      <w:pPr>
        <w:jc w:val="both"/>
      </w:pPr>
      <w:r w:rsidRPr="00281835">
        <w:t>- 277. Suvlasnički dio: 50/100000 ETAŽNO VLASNIŠTVO (E-277)</w:t>
      </w:r>
      <w:r w:rsidRPr="00281835">
        <w:tab/>
      </w:r>
      <w:r w:rsidRPr="00281835">
        <w:tab/>
      </w:r>
    </w:p>
    <w:p w:rsidRDefault="00DE3582" w:rsidP="00DE3582" w:rsidR="00DE3582" w:rsidRPr="00281835">
      <w:pPr>
        <w:jc w:val="both"/>
      </w:pPr>
      <w:r w:rsidRPr="00281835">
        <w:t>1. garažno mjesto oznake GM131- u podrumu nivo -1, ukupno površine 16,75 čm</w:t>
      </w:r>
      <w:r w:rsidRPr="00281835">
        <w:tab/>
      </w:r>
      <w:r w:rsidRPr="00281835">
        <w:tab/>
      </w:r>
    </w:p>
    <w:p w:rsidRDefault="00DE3582" w:rsidP="00DE3582" w:rsidR="00DE3582" w:rsidRPr="00281835">
      <w:pPr>
        <w:jc w:val="both"/>
      </w:pPr>
      <w:r w:rsidRPr="00281835">
        <w:t>TEHNIKA SPV D.O.O. , OIB: 33028635279, TRG BANA JOSIPA JELAČIĆA 9/1, 48000 KOPRIVNICA</w:t>
      </w:r>
      <w:r w:rsidRPr="00281835">
        <w:tab/>
      </w:r>
      <w:r w:rsidRPr="00281835">
        <w:tab/>
      </w:r>
    </w:p>
    <w:p w:rsidRDefault="00DE3582" w:rsidP="00DE3582" w:rsidR="00DE3582" w:rsidRPr="00281835">
      <w:pPr>
        <w:jc w:val="both"/>
      </w:pPr>
      <w:r w:rsidRPr="00281835">
        <w:t>277.2</w:t>
      </w:r>
      <w:r w:rsidRPr="00281835">
        <w:tab/>
        <w:t>Zaprimljeno 10.05.2018.g. pod brojem Z-27012/2018</w:t>
      </w:r>
    </w:p>
    <w:p w:rsidRDefault="00DE3582" w:rsidP="00DE3582" w:rsidR="00DE3582" w:rsidRPr="00281835">
      <w:pPr>
        <w:jc w:val="both"/>
      </w:pPr>
      <w:r w:rsidRPr="00281835">
        <w:t>ZABILJEŽBA, PRIJENOS VLASNIŠTVA RADI OSIGURANJA TRAŽBINE, u iznosu od 800.000,00 EUR (slovima:osamstotisućaeura) plativo u kunskoj protuvrijednosti po srednjem tečaju HNB za EUR .</w:t>
      </w:r>
      <w:r w:rsidRPr="00281835">
        <w:tab/>
      </w:r>
      <w:r w:rsidRPr="00281835">
        <w:tab/>
      </w:r>
    </w:p>
    <w:p w:rsidRDefault="00DE3582" w:rsidP="00DE3582" w:rsidR="00DE3582" w:rsidRPr="00281835">
      <w:pPr>
        <w:jc w:val="both"/>
      </w:pPr>
      <w:r w:rsidRPr="00281835">
        <w:t>- 278. Suvlasnički dio: 50/100000 ETAŽNO VLASNIŠTVO (E-278)</w:t>
      </w:r>
      <w:r w:rsidRPr="00281835">
        <w:tab/>
      </w:r>
      <w:r w:rsidRPr="00281835">
        <w:tab/>
      </w:r>
    </w:p>
    <w:p w:rsidRDefault="00DE3582" w:rsidP="00DE3582" w:rsidR="00DE3582" w:rsidRPr="00281835">
      <w:pPr>
        <w:jc w:val="both"/>
      </w:pPr>
      <w:r w:rsidRPr="00281835">
        <w:t>1. garažno mjesto oznake GM132- u podrumu nivo -1, ukupno površine 16,75 čm</w:t>
      </w:r>
      <w:r w:rsidRPr="00281835">
        <w:tab/>
      </w:r>
      <w:r w:rsidRPr="00281835">
        <w:tab/>
      </w:r>
    </w:p>
    <w:p w:rsidRDefault="00DE3582" w:rsidP="00DE3582" w:rsidR="00DE3582" w:rsidRPr="00281835">
      <w:pPr>
        <w:jc w:val="both"/>
      </w:pPr>
      <w:r w:rsidRPr="00281835">
        <w:t>TEHNIKA SPV D.O.O. , OIB: 33028635279, TRG BANA JOSIPA JELAČIĆA 9/1, 48000 KOPRIVNICA</w:t>
      </w:r>
      <w:r w:rsidRPr="00281835">
        <w:tab/>
      </w:r>
      <w:r w:rsidRPr="00281835">
        <w:tab/>
      </w:r>
    </w:p>
    <w:p w:rsidRDefault="00DE3582" w:rsidP="00DE3582" w:rsidR="00DE3582" w:rsidRPr="00281835">
      <w:pPr>
        <w:jc w:val="both"/>
      </w:pPr>
      <w:r w:rsidRPr="00281835">
        <w:t>278.2</w:t>
      </w:r>
      <w:r w:rsidRPr="00281835">
        <w:tab/>
        <w:t>Zaprimljeno 10.05.2018.g. pod brojem Z-27012/2018</w:t>
      </w:r>
    </w:p>
    <w:p w:rsidRDefault="00DE3582" w:rsidP="00DE3582" w:rsidR="00DE3582" w:rsidRPr="00281835">
      <w:pPr>
        <w:jc w:val="both"/>
      </w:pPr>
      <w:r w:rsidRPr="00281835">
        <w:t>ZABILJEŽBA, PRIJENOS VLASNIŠTVA RADI OSIGURANJA TRAŽBINE, u iznosu od 800.000,00 EUR (slovima:osamstotisućaeura) plativo u kunskoj protuvrijednosti po srednjem tečaju HNB za EUR .</w:t>
      </w:r>
      <w:r w:rsidRPr="00281835">
        <w:tab/>
      </w:r>
      <w:r w:rsidRPr="00281835">
        <w:tab/>
      </w:r>
    </w:p>
    <w:p w:rsidRDefault="00DE3582" w:rsidP="00DE3582" w:rsidR="00DE3582" w:rsidRPr="00281835">
      <w:pPr>
        <w:jc w:val="both"/>
      </w:pPr>
      <w:r w:rsidRPr="00281835">
        <w:t>- 279. Suvlasnički dio: 40/100000 ETAŽNO VLASNIŠTVO (E-279)</w:t>
      </w:r>
      <w:r w:rsidRPr="00281835">
        <w:tab/>
      </w:r>
      <w:r w:rsidRPr="00281835">
        <w:tab/>
      </w:r>
    </w:p>
    <w:p w:rsidRDefault="00DE3582" w:rsidP="00DE3582" w:rsidR="00DE3582" w:rsidRPr="00281835">
      <w:pPr>
        <w:jc w:val="both"/>
      </w:pPr>
      <w:r w:rsidRPr="00281835">
        <w:t>1. garažno mjesto oznake GM133- u podrumu nivo -1, ukupno površine 13,45 čm</w:t>
      </w:r>
      <w:r w:rsidRPr="00281835">
        <w:tab/>
      </w:r>
      <w:r w:rsidRPr="00281835">
        <w:tab/>
      </w:r>
    </w:p>
    <w:p w:rsidRDefault="00DE3582" w:rsidP="00DE3582" w:rsidR="00DE3582" w:rsidRPr="00281835">
      <w:pPr>
        <w:jc w:val="both"/>
      </w:pPr>
      <w:r w:rsidRPr="00281835">
        <w:lastRenderedPageBreak/>
        <w:t>TEHNIKA D.D., OIB: 73037001250, ULICA GRADA VUKOVARA 274, 10000 ZAGREB</w:t>
      </w:r>
      <w:r w:rsidRPr="00281835">
        <w:tab/>
      </w:r>
      <w:r w:rsidRPr="00281835">
        <w:tab/>
      </w:r>
    </w:p>
    <w:p w:rsidRDefault="00DE3582" w:rsidP="00DE3582" w:rsidR="00DE3582" w:rsidRPr="00281835">
      <w:pPr>
        <w:jc w:val="both"/>
      </w:pPr>
      <w:r w:rsidRPr="00281835">
        <w:t>- 280. Suvlasnički dio: 35/100000 ETAŽNO VLASNIŠTVO (E-280)</w:t>
      </w:r>
      <w:r w:rsidRPr="00281835">
        <w:tab/>
      </w:r>
      <w:r w:rsidRPr="00281835">
        <w:tab/>
      </w:r>
    </w:p>
    <w:p w:rsidRDefault="00DE3582" w:rsidP="00DE3582" w:rsidR="00DE3582" w:rsidRPr="00281835">
      <w:pPr>
        <w:jc w:val="both"/>
      </w:pPr>
      <w:r w:rsidRPr="00281835">
        <w:t>1. garažno mjesto oznake GM134- u podrumu nivo -1, ukupno površine 11,66 čm</w:t>
      </w:r>
      <w:r w:rsidRPr="00281835">
        <w:tab/>
      </w:r>
      <w:r w:rsidRPr="00281835">
        <w:tab/>
      </w:r>
    </w:p>
    <w:p w:rsidRDefault="00DE3582" w:rsidP="00DE3582" w:rsidR="00DE3582" w:rsidRPr="00281835">
      <w:pPr>
        <w:jc w:val="both"/>
      </w:pPr>
      <w:r w:rsidRPr="00281835">
        <w:t>TEHNIKA SPV D.O.O. , OIB: 33028635279, TRG BANA JOSIPA JELAČIĆA 9/1, 48000 KOPRIVNICA</w:t>
      </w:r>
      <w:r w:rsidRPr="00281835">
        <w:tab/>
      </w:r>
      <w:r w:rsidRPr="00281835">
        <w:tab/>
      </w:r>
    </w:p>
    <w:p w:rsidRDefault="00DE3582" w:rsidP="00DE3582" w:rsidR="00DE3582" w:rsidRPr="00281835">
      <w:pPr>
        <w:jc w:val="both"/>
      </w:pPr>
      <w:r w:rsidRPr="00281835">
        <w:t>280.2</w:t>
      </w:r>
      <w:r w:rsidRPr="00281835">
        <w:tab/>
        <w:t>Zaprimljeno 10.05.2018.g. pod brojem Z-27012/2018</w:t>
      </w:r>
    </w:p>
    <w:p w:rsidRDefault="00DE3582" w:rsidP="00DE3582" w:rsidR="00DE3582" w:rsidRPr="00281835">
      <w:pPr>
        <w:jc w:val="both"/>
      </w:pPr>
      <w:r w:rsidRPr="00281835">
        <w:t>ZABILJEŽBA, PRIJENOS VLASNIŠTVA RADI OSIGURANJA TRAŽBINE, u iznosu od 800.000,00 EUR (slovima:osamstotisućaeura) plativo u kunskoj protuvrijednosti po srednjem tečaju HNB za EUR .</w:t>
      </w:r>
    </w:p>
    <w:p w:rsidRDefault="00DE3582" w:rsidP="00DE3582" w:rsidR="00DE3582" w:rsidRPr="00281835">
      <w:pPr>
        <w:jc w:val="both"/>
      </w:pPr>
      <w:r w:rsidRPr="00281835">
        <w:t>- 285. Suvlasnički dio: 50/100000 ETAŽNO VLASNIŠTVO (E-285)</w:t>
      </w:r>
      <w:r w:rsidRPr="00281835">
        <w:tab/>
      </w:r>
      <w:r w:rsidRPr="00281835">
        <w:tab/>
      </w:r>
    </w:p>
    <w:p w:rsidRDefault="00DE3582" w:rsidP="00DE3582" w:rsidR="00DE3582" w:rsidRPr="00281835">
      <w:pPr>
        <w:jc w:val="both"/>
      </w:pPr>
      <w:r w:rsidRPr="00281835">
        <w:t>1. garažno mjesto oznake GM139- u podrumu nivo -1, ukupno površine 16,86 čm</w:t>
      </w:r>
      <w:r w:rsidRPr="00281835">
        <w:tab/>
      </w:r>
      <w:r w:rsidRPr="00281835">
        <w:tab/>
      </w:r>
    </w:p>
    <w:p w:rsidRDefault="00DE3582" w:rsidP="00DE3582" w:rsidR="00DE3582" w:rsidRPr="00281835">
      <w:pPr>
        <w:jc w:val="both"/>
      </w:pPr>
      <w:r w:rsidRPr="00281835">
        <w:t>TEHNIKA D.D., OIB: 73037001250, ULICA GRADA VUKOVARA 274, 10000 ZAGREB</w:t>
      </w:r>
      <w:r w:rsidRPr="00281835">
        <w:tab/>
      </w:r>
      <w:r w:rsidRPr="00281835">
        <w:tab/>
      </w:r>
    </w:p>
    <w:p w:rsidRDefault="00DE3582" w:rsidP="00DE3582" w:rsidR="00DE3582" w:rsidRPr="00281835">
      <w:pPr>
        <w:jc w:val="both"/>
      </w:pPr>
      <w:r w:rsidRPr="00281835">
        <w:t>- 286. Suvlasnički dio: 50/100000 ETAŽNO VLASNIŠTVO (E-286)</w:t>
      </w:r>
      <w:r w:rsidRPr="00281835">
        <w:tab/>
      </w:r>
      <w:r w:rsidRPr="00281835">
        <w:tab/>
      </w:r>
    </w:p>
    <w:p w:rsidRDefault="00DE3582" w:rsidP="00DE3582" w:rsidR="00DE3582" w:rsidRPr="00281835">
      <w:pPr>
        <w:jc w:val="both"/>
      </w:pPr>
      <w:r w:rsidRPr="00281835">
        <w:t>1. garažno mjesto oznake GM140- u podrumu nivo -1, ukupno površine 16,39 čm</w:t>
      </w:r>
      <w:r w:rsidRPr="00281835">
        <w:tab/>
      </w:r>
      <w:r w:rsidRPr="00281835">
        <w:tab/>
      </w:r>
    </w:p>
    <w:p w:rsidRDefault="00DE3582" w:rsidP="00DE3582" w:rsidR="00DE3582" w:rsidRPr="00281835">
      <w:pPr>
        <w:jc w:val="both"/>
      </w:pPr>
      <w:r w:rsidRPr="00281835">
        <w:t>TEHNIKA D.D., OIB: 73037001250, ULICA GRADA VUKOVARA 274, 10000 ZAGREB</w:t>
      </w:r>
      <w:r w:rsidRPr="00281835">
        <w:tab/>
      </w:r>
      <w:r w:rsidRPr="00281835">
        <w:tab/>
      </w:r>
    </w:p>
    <w:p w:rsidRDefault="00DE3582" w:rsidP="00DE3582" w:rsidR="00DE3582" w:rsidRPr="00281835">
      <w:pPr>
        <w:jc w:val="both"/>
      </w:pPr>
      <w:r w:rsidRPr="00281835">
        <w:t>- 287. Suvlasnički dio: 50/100000 ETAŽNO VLASNIŠTVO (E-287)</w:t>
      </w:r>
      <w:r w:rsidRPr="00281835">
        <w:tab/>
      </w:r>
      <w:r w:rsidRPr="00281835">
        <w:tab/>
      </w:r>
    </w:p>
    <w:p w:rsidRDefault="00DE3582" w:rsidP="00DE3582" w:rsidR="00DE3582" w:rsidRPr="00281835">
      <w:pPr>
        <w:jc w:val="both"/>
      </w:pPr>
      <w:r w:rsidRPr="00281835">
        <w:t>1. garažno mjesto oznake GM141- u podrumu nivo -1, ukupno površine 16,44 čm</w:t>
      </w:r>
      <w:r w:rsidRPr="00281835">
        <w:tab/>
      </w:r>
      <w:r w:rsidRPr="00281835">
        <w:tab/>
      </w:r>
    </w:p>
    <w:p w:rsidRDefault="00DE3582" w:rsidP="00DE3582" w:rsidR="00DE3582" w:rsidRPr="00281835">
      <w:pPr>
        <w:jc w:val="both"/>
      </w:pPr>
      <w:r w:rsidRPr="00281835">
        <w:t>TEHNIKA D.D., OIB: 73037001250, ULICA GRADA VUKOVARA 274, 10000 ZAGREB</w:t>
      </w:r>
    </w:p>
    <w:p w:rsidRDefault="00DE3582" w:rsidP="00DE3582" w:rsidR="00DE3582" w:rsidRPr="00281835">
      <w:pPr>
        <w:jc w:val="both"/>
      </w:pPr>
      <w:r w:rsidRPr="00281835">
        <w:t>- 289. Suvlasnički dio: 105/100000 ETAŽNO VLASNIŠTVO (E-289)</w:t>
      </w:r>
      <w:r w:rsidRPr="00281835">
        <w:tab/>
      </w:r>
      <w:r w:rsidRPr="00281835">
        <w:tab/>
      </w:r>
    </w:p>
    <w:p w:rsidRDefault="00DE3582" w:rsidP="00DE3582" w:rsidR="00DE3582" w:rsidRPr="00281835">
      <w:pPr>
        <w:jc w:val="both"/>
      </w:pPr>
      <w:r w:rsidRPr="00281835">
        <w:t>1. garažno mjesto oznake GM143- u podrumu nivo -1, površine 16,90 čm, s pripadajućim spremištem SP 24 u podrumu nivo -1, površine 5,10 čm, što ukupno čini površinu 22,00 čm</w:t>
      </w:r>
      <w:r w:rsidRPr="00281835">
        <w:tab/>
      </w:r>
      <w:r w:rsidRPr="00281835">
        <w:tab/>
      </w:r>
    </w:p>
    <w:p w:rsidRDefault="00DE3582" w:rsidP="00DE3582" w:rsidR="00DE3582" w:rsidRPr="00281835">
      <w:pPr>
        <w:jc w:val="both"/>
      </w:pPr>
      <w:r w:rsidRPr="00281835">
        <w:t>TEHNIKA D.D., OIB: 73037001250, ULICA GRADA VUKOVARA BR. 274, ZAGREB</w:t>
      </w:r>
      <w:r w:rsidRPr="00281835">
        <w:tab/>
      </w:r>
      <w:r w:rsidRPr="00281835">
        <w:tab/>
      </w:r>
    </w:p>
    <w:p w:rsidRDefault="00DE3582" w:rsidP="00DE3582" w:rsidR="00DE3582" w:rsidRPr="00281835">
      <w:pPr>
        <w:jc w:val="both"/>
      </w:pPr>
      <w:r w:rsidRPr="00281835">
        <w:t>- 290. Suvlasnički dio: 50/100000 ETAŽNO VLASNIŠTVO (E-290)</w:t>
      </w:r>
      <w:r w:rsidRPr="00281835">
        <w:tab/>
      </w:r>
      <w:r w:rsidRPr="00281835">
        <w:tab/>
      </w:r>
    </w:p>
    <w:p w:rsidRDefault="00DE3582" w:rsidP="00DE3582" w:rsidR="00DE3582" w:rsidRPr="00281835">
      <w:pPr>
        <w:jc w:val="both"/>
      </w:pPr>
      <w:r w:rsidRPr="00281835">
        <w:t>1. garažno mjesto oznake GM144- u podrumu nivo -1, ukupno površine 16,75 čm</w:t>
      </w:r>
      <w:r w:rsidRPr="00281835">
        <w:tab/>
      </w:r>
      <w:r w:rsidRPr="00281835">
        <w:tab/>
      </w: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pPr>
      <w:r w:rsidRPr="00281835">
        <w:t>- 292. Suvlasnički dio: 100/100000 ETAŽNO VLASNIŠTVO (E-292)</w:t>
      </w:r>
      <w:r w:rsidRPr="00281835">
        <w:tab/>
      </w:r>
      <w:r w:rsidRPr="00281835">
        <w:tab/>
      </w:r>
    </w:p>
    <w:p w:rsidRDefault="00DE3582" w:rsidP="00DE3582" w:rsidR="00DE3582" w:rsidRPr="00281835">
      <w:pPr>
        <w:jc w:val="both"/>
      </w:pPr>
      <w:r w:rsidRPr="00281835">
        <w:t>1. garažno mjesto oznake GM146- u podrumu nivo -1, površine 14,45 čm, s pripadajućim spremištem SP 30 u podrumu nivo -1, površine 4,98 čm, što ukupno čini površinu 19,43 čm</w:t>
      </w:r>
      <w:r w:rsidRPr="00281835">
        <w:tab/>
      </w:r>
      <w:r w:rsidRPr="00281835">
        <w:tab/>
      </w: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pPr>
      <w:r w:rsidRPr="00281835">
        <w:t>- 295. Suvlasnički dio: 40/100000 ETAŽNO VLASNIŠTVO (E-295)</w:t>
      </w:r>
      <w:r w:rsidRPr="00281835">
        <w:tab/>
      </w:r>
      <w:r w:rsidRPr="00281835">
        <w:tab/>
      </w:r>
    </w:p>
    <w:p w:rsidRDefault="00DE3582" w:rsidP="00DE3582" w:rsidR="00DE3582" w:rsidRPr="00281835">
      <w:pPr>
        <w:jc w:val="both"/>
      </w:pPr>
      <w:r w:rsidRPr="00281835">
        <w:t>1. garažno mjesto oznake GM149- u podrumu nivo -1, ukupno površine 12,79 čm</w:t>
      </w:r>
      <w:r w:rsidRPr="00281835">
        <w:tab/>
      </w:r>
      <w:r w:rsidRPr="00281835">
        <w:tab/>
      </w:r>
    </w:p>
    <w:p w:rsidRDefault="00DE3582" w:rsidP="00DE3582" w:rsidR="00DE3582" w:rsidRPr="00281835">
      <w:pPr>
        <w:jc w:val="both"/>
      </w:pPr>
      <w:r w:rsidRPr="00281835">
        <w:t>TEHNIKA SPV D.O.O. , OIB: 33028635279, TRG BANA JOSIPA JELAČIĆA 9/1, 48000 KOPRIVNICA</w:t>
      </w:r>
      <w:r w:rsidRPr="00281835">
        <w:tab/>
      </w:r>
      <w:r w:rsidRPr="00281835">
        <w:tab/>
      </w:r>
    </w:p>
    <w:p w:rsidRDefault="00DE3582" w:rsidP="00DE3582" w:rsidR="00DE3582" w:rsidRPr="00281835">
      <w:pPr>
        <w:jc w:val="both"/>
      </w:pPr>
      <w:r w:rsidRPr="00281835">
        <w:t>295.2</w:t>
      </w:r>
      <w:r w:rsidRPr="00281835">
        <w:tab/>
        <w:t>Zaprimljeno 10.05.2018.g. pod brojem Z-27012/2018</w:t>
      </w:r>
    </w:p>
    <w:p w:rsidRDefault="00DE3582" w:rsidP="00DE3582" w:rsidR="00DE3582" w:rsidRPr="00281835">
      <w:pPr>
        <w:jc w:val="both"/>
      </w:pPr>
      <w:r w:rsidRPr="00281835">
        <w:t>ZABILJEŽBA, PRIJENOS VLASNIŠTVA RADI OSIGURANJA TRAŽBINE, u iznosu od 800.000,00 EUR (slovima:osamstotisućaeura) plativo u kunskoj protuvrijednosti po srednjem tečaju HNB za EUR .</w:t>
      </w:r>
      <w:r w:rsidRPr="00281835">
        <w:tab/>
      </w:r>
      <w:r w:rsidRPr="00281835">
        <w:tab/>
      </w:r>
    </w:p>
    <w:p w:rsidRDefault="00DE3582" w:rsidP="00DE3582" w:rsidR="00DE3582" w:rsidRPr="00281835">
      <w:pPr>
        <w:jc w:val="both"/>
      </w:pPr>
      <w:r w:rsidRPr="00281835">
        <w:lastRenderedPageBreak/>
        <w:t>- 296. Suvlasnički dio: 40/100000 ETAŽNO VLASNIŠTVO (E-296)</w:t>
      </w:r>
      <w:r w:rsidRPr="00281835">
        <w:tab/>
      </w:r>
      <w:r w:rsidRPr="00281835">
        <w:tab/>
      </w:r>
    </w:p>
    <w:p w:rsidRDefault="00DE3582" w:rsidP="00DE3582" w:rsidR="00DE3582" w:rsidRPr="00281835">
      <w:pPr>
        <w:jc w:val="both"/>
      </w:pPr>
      <w:r w:rsidRPr="00281835">
        <w:t>1. garažno mjesto oznake GM150- u podrumu nivo -1, ukupno površine 13,65 čm</w:t>
      </w:r>
      <w:r w:rsidRPr="00281835">
        <w:tab/>
      </w:r>
      <w:r w:rsidRPr="00281835">
        <w:tab/>
      </w:r>
    </w:p>
    <w:p w:rsidRDefault="00DE3582" w:rsidP="00DE3582" w:rsidR="00DE3582" w:rsidRPr="00281835">
      <w:pPr>
        <w:jc w:val="both"/>
      </w:pPr>
      <w:r w:rsidRPr="00281835">
        <w:t>TEHNIKA D.D., OIB: 73037001250, ULICA GRADA VUKOVARA BR. 274, ZAGREB</w:t>
      </w:r>
      <w:r w:rsidRPr="00281835">
        <w:tab/>
      </w:r>
      <w:r w:rsidRPr="00281835">
        <w:tab/>
      </w:r>
    </w:p>
    <w:p w:rsidRDefault="00DE3582" w:rsidP="00DE3582" w:rsidR="00DE3582" w:rsidRPr="00281835">
      <w:pPr>
        <w:jc w:val="both"/>
      </w:pPr>
      <w:r w:rsidRPr="00281835">
        <w:t>- 297. Suvlasnički dio: 50/100000 ETAŽNO VLASNIŠTVO (E-297)</w:t>
      </w:r>
      <w:r w:rsidRPr="00281835">
        <w:tab/>
      </w:r>
      <w:r w:rsidRPr="00281835">
        <w:tab/>
      </w:r>
    </w:p>
    <w:p w:rsidRDefault="00DE3582" w:rsidP="00DE3582" w:rsidR="00DE3582" w:rsidRPr="00281835">
      <w:pPr>
        <w:jc w:val="both"/>
      </w:pPr>
      <w:r w:rsidRPr="00281835">
        <w:t>1. garažno mjesto oznake GM151- u podrumu nivo -1, ukupno površine 15,92 čm</w:t>
      </w:r>
      <w:r w:rsidRPr="00281835">
        <w:tab/>
      </w:r>
      <w:r w:rsidRPr="00281835">
        <w:tab/>
      </w:r>
    </w:p>
    <w:p w:rsidRDefault="00DE3582" w:rsidP="00DE3582" w:rsidR="00DE3582" w:rsidRPr="00281835">
      <w:pPr>
        <w:jc w:val="both"/>
      </w:pPr>
      <w:r w:rsidRPr="00281835">
        <w:t>TEHNIKA SPV D.O.O. , OIB: 33028635279, TRG BANA JOSIPA JELAČIĆA 9/1, 48000 KOPRIVNICA</w:t>
      </w:r>
      <w:r w:rsidRPr="00281835">
        <w:tab/>
      </w:r>
      <w:r w:rsidRPr="00281835">
        <w:tab/>
      </w:r>
    </w:p>
    <w:p w:rsidRDefault="00DE3582" w:rsidP="00DE3582" w:rsidR="00DE3582" w:rsidRPr="00281835">
      <w:pPr>
        <w:jc w:val="both"/>
      </w:pPr>
      <w:r w:rsidRPr="00281835">
        <w:t>297.2</w:t>
      </w:r>
      <w:r w:rsidRPr="00281835">
        <w:tab/>
        <w:t>Zaprimljeno 10.05.2018.g. pod brojem Z-27012/2018</w:t>
      </w:r>
    </w:p>
    <w:p w:rsidRDefault="00DE3582" w:rsidP="00DE3582" w:rsidR="00DE3582" w:rsidRPr="00281835">
      <w:pPr>
        <w:jc w:val="both"/>
      </w:pPr>
      <w:r w:rsidRPr="00281835">
        <w:t>ZABILJEŽBA, PRIJENOS VLASNIŠTVA RADI OSIGURANJA TRAŽBINE, u iznosu od 800.000,00 EUR (slovima:osamstotisućaeura) plativo u kunskoj protuvrijednosti po srednjem tečaju HNB za EUR .</w:t>
      </w:r>
      <w:r w:rsidRPr="00281835">
        <w:tab/>
      </w:r>
      <w:r w:rsidRPr="00281835">
        <w:tab/>
      </w:r>
    </w:p>
    <w:p w:rsidRDefault="00DE3582" w:rsidP="00DE3582" w:rsidR="00DE3582" w:rsidRPr="00281835">
      <w:pPr>
        <w:jc w:val="both"/>
      </w:pPr>
      <w:r w:rsidRPr="00281835">
        <w:t>- 298. Suvlasnički dio: 55/100000 ETAŽNO VLASNIŠTVO (E-298)</w:t>
      </w:r>
      <w:r w:rsidRPr="00281835">
        <w:tab/>
      </w:r>
      <w:r w:rsidRPr="00281835">
        <w:tab/>
      </w:r>
    </w:p>
    <w:p w:rsidRDefault="00DE3582" w:rsidP="00DE3582" w:rsidR="00DE3582" w:rsidRPr="00281835">
      <w:pPr>
        <w:jc w:val="both"/>
      </w:pPr>
      <w:r w:rsidRPr="00281835">
        <w:t>1. garažno mjesto oznake GM152- u podrumu nivo -1, ukupno površine 17,98 čm</w:t>
      </w:r>
      <w:r w:rsidRPr="00281835">
        <w:tab/>
      </w:r>
      <w:r w:rsidRPr="00281835">
        <w:tab/>
      </w: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pPr>
      <w:r w:rsidRPr="00281835">
        <w:t>- 300. Suvlasnički dio: 45/100000 ETAŽNO VLASNIŠTVO (E-300)</w:t>
      </w:r>
      <w:r w:rsidRPr="00281835">
        <w:tab/>
      </w:r>
      <w:r w:rsidRPr="00281835">
        <w:tab/>
      </w:r>
    </w:p>
    <w:p w:rsidRDefault="00DE3582" w:rsidP="00DE3582" w:rsidR="00DE3582" w:rsidRPr="00281835">
      <w:pPr>
        <w:jc w:val="both"/>
      </w:pPr>
      <w:r w:rsidRPr="00281835">
        <w:t>1. garažno mjesto oznake GM154- u podrumu nivo -1, ukupno površine 14,27 čm</w:t>
      </w:r>
      <w:r w:rsidRPr="00281835">
        <w:tab/>
      </w:r>
      <w:r w:rsidRPr="00281835">
        <w:tab/>
      </w:r>
    </w:p>
    <w:p w:rsidRDefault="00DE3582" w:rsidP="00DE3582" w:rsidR="00DE3582" w:rsidRPr="00281835">
      <w:pPr>
        <w:jc w:val="both"/>
      </w:pPr>
      <w:r w:rsidRPr="00281835">
        <w:t>TEHNIKA D.D., OIB: 73037001250, ULICA GRADA VUKOVARA BR. 274, ZAGREB</w:t>
      </w:r>
      <w:r w:rsidRPr="00281835">
        <w:tab/>
      </w:r>
      <w:r w:rsidRPr="00281835">
        <w:tab/>
      </w:r>
    </w:p>
    <w:p w:rsidRDefault="00DE3582" w:rsidP="00DE3582" w:rsidR="00DE3582" w:rsidRPr="00281835">
      <w:pPr>
        <w:jc w:val="both"/>
      </w:pPr>
      <w:r w:rsidRPr="00281835">
        <w:t>- 301. Suvlasnički dio: 40/100000 ETAŽNO VLASNIŠTVO (E-301)</w:t>
      </w:r>
      <w:r w:rsidRPr="00281835">
        <w:tab/>
      </w:r>
      <w:r w:rsidRPr="00281835">
        <w:tab/>
      </w:r>
    </w:p>
    <w:p w:rsidRDefault="00DE3582" w:rsidP="00DE3582" w:rsidR="00DE3582" w:rsidRPr="00281835">
      <w:pPr>
        <w:jc w:val="both"/>
      </w:pPr>
      <w:r w:rsidRPr="00281835">
        <w:t>1. garažno mjesto oznake GM155- u podrumu nivo -1, ukupno površine 12,75 čm</w:t>
      </w:r>
      <w:r w:rsidRPr="00281835">
        <w:tab/>
      </w:r>
      <w:r w:rsidRPr="00281835">
        <w:tab/>
      </w:r>
    </w:p>
    <w:p w:rsidRDefault="00DE3582" w:rsidP="00DE3582" w:rsidR="00DE3582" w:rsidRPr="00281835">
      <w:pPr>
        <w:jc w:val="both"/>
      </w:pPr>
      <w:r w:rsidRPr="00281835">
        <w:t>TEHNIKA SPV D.O.O. , OIB: 33028635279, TRG BANA JOSIPA JELAČIĆA 9/1, 48000 KOPRIVNICA</w:t>
      </w:r>
      <w:r w:rsidRPr="00281835">
        <w:tab/>
      </w:r>
      <w:r w:rsidRPr="00281835">
        <w:tab/>
      </w:r>
    </w:p>
    <w:p w:rsidRDefault="00DE3582" w:rsidP="00DE3582" w:rsidR="00DE3582" w:rsidRPr="00281835">
      <w:pPr>
        <w:jc w:val="both"/>
      </w:pPr>
      <w:r w:rsidRPr="00281835">
        <w:t>301.2</w:t>
      </w:r>
      <w:r w:rsidRPr="00281835">
        <w:tab/>
        <w:t>Zaprimljeno 10.05.2018.g. pod brojem Z-27012/2018</w:t>
      </w:r>
    </w:p>
    <w:p w:rsidRDefault="00DE3582" w:rsidP="00DE3582" w:rsidR="00DE3582" w:rsidRPr="00281835">
      <w:pPr>
        <w:jc w:val="both"/>
      </w:pPr>
      <w:r w:rsidRPr="00281835">
        <w:t>ZABILJEŽBA, PRIJENOS VLASNIŠTVA RADI OSIGURANJA TRAŽBINE, u iznosu od 800.000,00 EUR (slovima:osamstotisućaeura) plativo u kunskoj protuvrijednosti po srednjem tečaju HNB za EUR .</w:t>
      </w:r>
    </w:p>
    <w:p w:rsidRDefault="00DE3582" w:rsidP="00DE3582" w:rsidR="00DE3582" w:rsidRPr="00281835">
      <w:pPr>
        <w:jc w:val="both"/>
        <w:rPr>
          <w:bCs/>
        </w:rPr>
      </w:pPr>
    </w:p>
    <w:p w:rsidRDefault="00DE3582" w:rsidP="00DE3582" w:rsidR="00DE3582" w:rsidRPr="00281835">
      <w:pPr>
        <w:jc w:val="both"/>
        <w:rPr>
          <w:bCs/>
        </w:rPr>
      </w:pPr>
    </w:p>
    <w:p w:rsidRDefault="00DE3582" w:rsidP="00DE3582" w:rsidR="00DE3582" w:rsidRPr="00281835">
      <w:pPr>
        <w:numPr>
          <w:ilvl w:val="0"/>
          <w:numId w:val="8"/>
        </w:numPr>
        <w:jc w:val="both"/>
      </w:pPr>
      <w:r w:rsidRPr="00281835">
        <w:t xml:space="preserve">U z.k.o. 999901,Vrapče Novo, kod Općinskog građanskog suda Zagreb, </w:t>
      </w:r>
      <w:r w:rsidR="00350C17" w:rsidRPr="00281835">
        <w:t>Zemljišnoknjižni odjel Zagreb,</w:t>
      </w:r>
      <w:r w:rsidRPr="00281835">
        <w:t xml:space="preserve"> zk.ul. 100535, k.č.br. 5760/2 upisana poslovno stambena građevina Zagrebačka avenija br. 92,94. i Zagrebačka cesta br. 227,229, 231 i 233, površine 3612 čm i dvorište površine 2206 čm, upisane su slijedeće nekretnine:</w:t>
      </w:r>
    </w:p>
    <w:p w:rsidRDefault="00DE3582" w:rsidP="00DE3582" w:rsidR="00DE3582" w:rsidRPr="00281835">
      <w:pPr>
        <w:jc w:val="both"/>
      </w:pPr>
    </w:p>
    <w:p w:rsidRDefault="00DE3582" w:rsidP="00DE3582" w:rsidR="00DE3582" w:rsidRPr="00281835">
      <w:pPr>
        <w:jc w:val="both"/>
        <w:rPr>
          <w:bCs/>
        </w:rPr>
      </w:pPr>
      <w:r w:rsidRPr="00281835">
        <w:t xml:space="preserve">- </w:t>
      </w:r>
      <w:r w:rsidRPr="00281835">
        <w:rPr>
          <w:bCs/>
        </w:rPr>
        <w:t>166. Suvlasnički dio: 4470/100000 ETAŽNO VLASNIŠTVO (E-166)</w:t>
      </w:r>
    </w:p>
    <w:p w:rsidRDefault="00DE3582" w:rsidP="00DE3582" w:rsidR="00DE3582">
      <w:pPr>
        <w:jc w:val="both"/>
        <w:rPr>
          <w:bCs/>
        </w:rPr>
      </w:pPr>
      <w:r w:rsidRPr="00281835">
        <w:rPr>
          <w:bCs/>
        </w:rPr>
        <w:t>1. uredski prostor oznake PP5- na 2. katu, površine 878,25 m2, s pripadajućim atrijem na 2. katu površine 40,73 m2, što ukupno čini površinu 918,98 m2</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- 637. Suvlasnički dio: 1180/100000 ETAŽNO VLASNIŠTVO (E637)</w:t>
      </w:r>
    </w:p>
    <w:p w:rsidRDefault="00DE3582" w:rsidP="00DE3582" w:rsidR="00DE3582">
      <w:pPr>
        <w:jc w:val="both"/>
        <w:rPr>
          <w:bCs/>
        </w:rPr>
      </w:pPr>
      <w:r w:rsidRPr="00281835">
        <w:rPr>
          <w:bCs/>
        </w:rPr>
        <w:t xml:space="preserve">1.uredski prostor oznake PP1/1- na 2. katu, ukupne površine 231,60 m2 </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lastRenderedPageBreak/>
        <w:t>- 638. Suvlasnički dio: 1200/100000 ETAŽNO VLASNIŠTVO (E638)</w:t>
      </w:r>
    </w:p>
    <w:p w:rsidRDefault="00DE3582" w:rsidP="00DE3582" w:rsidR="00DE3582">
      <w:pPr>
        <w:jc w:val="both"/>
        <w:rPr>
          <w:bCs/>
        </w:rPr>
      </w:pPr>
      <w:r w:rsidRPr="00281835">
        <w:rPr>
          <w:bCs/>
        </w:rPr>
        <w:t xml:space="preserve">2.uredski prostor oznake PP1/2- na 2. katu, površine 214,30 m2, s pripadajućim atrijem na 2. katu površine 43,00 m2, ukupne površine 257,30 m2 </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- 164. Suvlasnički dio: 1880/100000 ETAŽNO VLASNIŠTVO (E164)</w:t>
      </w:r>
    </w:p>
    <w:p w:rsidRDefault="00DE3582" w:rsidP="00DE3582" w:rsidR="00DE3582">
      <w:pPr>
        <w:jc w:val="both"/>
        <w:rPr>
          <w:bCs/>
        </w:rPr>
      </w:pPr>
      <w:r w:rsidRPr="00281835">
        <w:rPr>
          <w:bCs/>
        </w:rPr>
        <w:t xml:space="preserve">1.uredski prostor oznake PP3- na 2. katu, ukupne površine 387,08 m2 </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- 404. Suvlasnički dio: 15/100000 ETAŽNO VLASNIŠTVO (E404)</w:t>
      </w:r>
    </w:p>
    <w:p w:rsidRDefault="00DE3582" w:rsidP="00DE3582" w:rsidR="00DE3582">
      <w:pPr>
        <w:jc w:val="both"/>
        <w:rPr>
          <w:bCs/>
        </w:rPr>
      </w:pPr>
      <w:r w:rsidRPr="00281835">
        <w:rPr>
          <w:bCs/>
        </w:rPr>
        <w:t xml:space="preserve">1.garažno mjesto oznake GM224 - u podrumu nivo -2, ukupne površine 12,61 m2 </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- 405. Suvlasnički dio: 15/100000 ETAŽNO VLASNIŠTVO (E405)</w:t>
      </w:r>
    </w:p>
    <w:p w:rsidRDefault="00DE3582" w:rsidP="00DE3582" w:rsidR="00DE3582">
      <w:pPr>
        <w:jc w:val="both"/>
        <w:rPr>
          <w:bCs/>
        </w:rPr>
      </w:pPr>
      <w:r w:rsidRPr="00281835">
        <w:rPr>
          <w:bCs/>
        </w:rPr>
        <w:t xml:space="preserve">1.garažno mjesto oznake GM225 - u podrumu nivo -2, ukupne površine 12,87 m2 </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- 407. Suvlasnički dio: 15/100000 ETAŽNO VLASNIŠTVO (E407)</w:t>
      </w:r>
    </w:p>
    <w:p w:rsidRDefault="00DE3582" w:rsidP="00DE3582" w:rsidR="00DE3582">
      <w:pPr>
        <w:jc w:val="both"/>
        <w:rPr>
          <w:bCs/>
        </w:rPr>
      </w:pPr>
      <w:r w:rsidRPr="00281835">
        <w:rPr>
          <w:bCs/>
        </w:rPr>
        <w:t xml:space="preserve">1.garažno mjesto oznake GM227 - u podrumu nivo -2, ukupne površine 12,87 m2 </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- 408. Suvlasnički dio: 15/100000 ETAŽNO VLASNIŠTVO (E408)</w:t>
      </w:r>
    </w:p>
    <w:p w:rsidRDefault="00DE3582" w:rsidP="00DE3582" w:rsidR="00DE3582">
      <w:pPr>
        <w:jc w:val="both"/>
        <w:rPr>
          <w:bCs/>
        </w:rPr>
      </w:pPr>
      <w:r w:rsidRPr="00281835">
        <w:rPr>
          <w:bCs/>
        </w:rPr>
        <w:t xml:space="preserve">1.garažno mjesto oznake GM228 - u podrumu nivo -2, ukupne površine 12,87 m2 </w:t>
      </w:r>
    </w:p>
    <w:p w:rsidRDefault="00E023E9" w:rsidP="00DE3582" w:rsidR="00E023E9" w:rsidRPr="00281835">
      <w:pPr>
        <w:jc w:val="both"/>
        <w:rPr>
          <w:bCs/>
        </w:rPr>
      </w:pP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r w:rsidRPr="00281835">
        <w:t xml:space="preserve">- 410. Suvlasnički dio: 15/100000 ETAŽNO VLASNIŠTVO (E-410) </w:t>
      </w:r>
    </w:p>
    <w:p w:rsidRDefault="00DE3582" w:rsidP="00DE3582" w:rsidR="00DE3582">
      <w:pPr>
        <w:jc w:val="both"/>
      </w:pPr>
      <w:r w:rsidRPr="00281835">
        <w:t xml:space="preserve">1. garažno mjesto oznake GM230- u podrumu nivo -2, ukupne površine 12,87 m2 </w:t>
      </w:r>
    </w:p>
    <w:p w:rsidRDefault="00E023E9" w:rsidP="00DE3582" w:rsidR="00E023E9" w:rsidRPr="00281835">
      <w:pPr>
        <w:jc w:val="both"/>
      </w:pPr>
    </w:p>
    <w:p w:rsidRDefault="00DE3582" w:rsidP="00DE3582" w:rsidR="00DE3582" w:rsidRPr="00281835">
      <w:pPr>
        <w:jc w:val="both"/>
      </w:pPr>
      <w:r w:rsidRPr="00281835">
        <w:t>TEHNIKA D.D., OIB: 73037001250, ULICA GRADA VUKOVARA BR. 274, ZAGREB</w:t>
      </w:r>
    </w:p>
    <w:p w:rsidRDefault="00DE3582" w:rsidP="00DE3582" w:rsidR="00DE3582" w:rsidRPr="00281835">
      <w:pPr>
        <w:jc w:val="both"/>
      </w:pPr>
      <w:r w:rsidRPr="00281835">
        <w:t xml:space="preserve">- 411. Suvlasnički dio: 15/100000 ETAŽNO VLASNIŠTVO (E-411) </w:t>
      </w:r>
    </w:p>
    <w:p w:rsidRDefault="00DE3582" w:rsidP="00DE3582" w:rsidR="00DE3582">
      <w:pPr>
        <w:jc w:val="both"/>
      </w:pPr>
      <w:r w:rsidRPr="00281835">
        <w:tab/>
        <w:t xml:space="preserve">1. garažno mjesto oznake GM231- u podrumu nivo -2, ukupne površine 12,87 m2 </w:t>
      </w:r>
    </w:p>
    <w:p w:rsidRDefault="00E023E9" w:rsidP="00DE3582" w:rsidR="00E023E9" w:rsidRPr="00281835">
      <w:pPr>
        <w:jc w:val="both"/>
      </w:pPr>
    </w:p>
    <w:p w:rsidRDefault="00DE3582" w:rsidP="00DE3582" w:rsidR="00DE3582" w:rsidRPr="00281835">
      <w:pPr>
        <w:jc w:val="both"/>
      </w:pPr>
      <w:r w:rsidRPr="00281835">
        <w:tab/>
        <w:t xml:space="preserve">TEHNIKA D.D., OIB: 73037001250, ULICA GRADA VUKOVARA BR. 274, ZAGREB </w:t>
      </w:r>
    </w:p>
    <w:p w:rsidRDefault="00DE3582" w:rsidP="00DE3582" w:rsidR="00DE3582" w:rsidRPr="00281835">
      <w:pPr>
        <w:jc w:val="both"/>
      </w:pPr>
      <w:r w:rsidRPr="00281835">
        <w:tab/>
        <w:t xml:space="preserve">- 412. Suvlasnički dio: 15/100000 ETAŽNO VLASNIŠTVO (E-412) </w:t>
      </w:r>
    </w:p>
    <w:p w:rsidRDefault="00DE3582" w:rsidP="00DE3582" w:rsidR="00DE3582" w:rsidRPr="00281835">
      <w:pPr>
        <w:jc w:val="both"/>
      </w:pPr>
      <w:r w:rsidRPr="00281835">
        <w:tab/>
        <w:t xml:space="preserve">1. garažno mjesto oznake GM232- u podrumu nivo -2, ukupne površine 11,96 m2 </w:t>
      </w:r>
    </w:p>
    <w:p w:rsidRDefault="00DE3582" w:rsidP="00DE3582" w:rsidR="00DE3582" w:rsidRPr="00281835">
      <w:pPr>
        <w:jc w:val="both"/>
      </w:pPr>
      <w:r w:rsidRPr="00281835">
        <w:tab/>
        <w:t xml:space="preserve">TEHNIKA D.D., OIB: 73037001250, ULICA GRADA VUKOVARA BR. 274, ZAGREB </w:t>
      </w:r>
    </w:p>
    <w:p w:rsidRDefault="00DE3582" w:rsidP="00DE3582" w:rsidR="00DE3582" w:rsidRPr="00281835">
      <w:pPr>
        <w:jc w:val="both"/>
      </w:pPr>
      <w:r w:rsidRPr="00281835">
        <w:tab/>
        <w:t xml:space="preserve">- 413. Suvlasnički dio: 15/100000 ETAŽNO VLASNIŠTVO (E-413) </w:t>
      </w:r>
      <w:r w:rsidRPr="00281835">
        <w:tab/>
      </w:r>
      <w:r w:rsidRPr="00281835">
        <w:tab/>
      </w:r>
    </w:p>
    <w:p w:rsidRDefault="00DE3582" w:rsidP="00DE3582" w:rsidR="00DE3582" w:rsidRPr="00281835">
      <w:pPr>
        <w:jc w:val="both"/>
      </w:pPr>
      <w:r w:rsidRPr="00281835">
        <w:tab/>
        <w:t xml:space="preserve">1. garažno mjesto oznake GM233- u podrumu nivo -2, ukupne površine 12,87 m2 </w:t>
      </w:r>
    </w:p>
    <w:p w:rsidRDefault="00DE3582" w:rsidP="00DE3582" w:rsidR="00DE3582" w:rsidRPr="00281835">
      <w:pPr>
        <w:jc w:val="both"/>
      </w:pPr>
      <w:r w:rsidRPr="00281835">
        <w:tab/>
        <w:t xml:space="preserve">TEHNIKA D.D., OIB: 73037001250, ULICA GRADA VUKOVARA BR. 274, ZAGREB </w:t>
      </w:r>
    </w:p>
    <w:p w:rsidRDefault="00DE3582" w:rsidP="00DE3582" w:rsidR="00DE3582" w:rsidRPr="00281835">
      <w:pPr>
        <w:jc w:val="both"/>
      </w:pPr>
      <w:r w:rsidRPr="00281835">
        <w:tab/>
        <w:t xml:space="preserve">- 414. Suvlasnički dio: 15/100000 ETAŽNO VLASNIŠTVO (E-414) </w:t>
      </w:r>
      <w:r w:rsidRPr="00281835">
        <w:tab/>
      </w:r>
      <w:r w:rsidRPr="00281835">
        <w:tab/>
      </w:r>
    </w:p>
    <w:p w:rsidRDefault="00DE3582" w:rsidP="00DE3582" w:rsidR="00DE3582" w:rsidRPr="00281835">
      <w:pPr>
        <w:jc w:val="both"/>
      </w:pPr>
      <w:r w:rsidRPr="00281835">
        <w:tab/>
        <w:t xml:space="preserve">1. garažno mjesto oznake GM234- u podrumu nivo -2, ukupne površine 12,87 m2 </w:t>
      </w:r>
    </w:p>
    <w:p w:rsidRDefault="00DE3582" w:rsidP="00DE3582" w:rsidR="00DE3582" w:rsidRPr="00281835">
      <w:pPr>
        <w:jc w:val="both"/>
      </w:pPr>
      <w:r w:rsidRPr="00281835">
        <w:tab/>
        <w:t xml:space="preserve">TEHNIKA D.D., OIB: 73037001250, ULICA GRADA VUKOVARA BR. 274, ZAGREB </w:t>
      </w:r>
    </w:p>
    <w:p w:rsidRDefault="00DE3582" w:rsidP="00DE3582" w:rsidR="00DE3582" w:rsidRPr="00281835">
      <w:pPr>
        <w:jc w:val="both"/>
        <w:rPr>
          <w:bCs/>
        </w:rPr>
      </w:pPr>
      <w:r w:rsidRPr="00281835">
        <w:rPr>
          <w:bCs/>
        </w:rPr>
        <w:t>- 415. Suvlasnički dio: 15/100000 ETAŽNO VLASNIŠTVO (E415)</w:t>
      </w:r>
    </w:p>
    <w:p w:rsidRDefault="00DE3582" w:rsidP="00DE3582" w:rsidR="00DE3582" w:rsidRPr="00281835">
      <w:pPr>
        <w:jc w:val="both"/>
        <w:rPr>
          <w:bCs/>
        </w:rPr>
      </w:pPr>
      <w:r w:rsidRPr="00281835">
        <w:rPr>
          <w:bCs/>
        </w:rPr>
        <w:t xml:space="preserve">1.garažno mjesto oznake GM235 - u podrumu nivo -2, ukupne površine 11,96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lastRenderedPageBreak/>
        <w:t>- 416. Suvlasnički dio: 15/100000 ETAŽNO VLASNIŠTVO (E416)</w:t>
      </w:r>
    </w:p>
    <w:p w:rsidRDefault="00DE3582" w:rsidP="00DE3582" w:rsidR="00DE3582" w:rsidRPr="00281835">
      <w:pPr>
        <w:jc w:val="both"/>
        <w:rPr>
          <w:bCs/>
        </w:rPr>
      </w:pPr>
      <w:r w:rsidRPr="00281835">
        <w:rPr>
          <w:bCs/>
        </w:rPr>
        <w:t xml:space="preserve">1.garažno mjesto oznake GM236 - u podrumu nivo -2, ukupne površine 12,87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- 466. Suvlasnički dio: 15/100000 ETAŽNO VLASNIŠTVO (E466)</w:t>
      </w:r>
    </w:p>
    <w:p w:rsidRDefault="00DE3582" w:rsidP="00DE3582" w:rsidR="00DE3582" w:rsidRPr="00281835">
      <w:pPr>
        <w:jc w:val="both"/>
      </w:pPr>
      <w:r w:rsidRPr="00281835">
        <w:tab/>
        <w:t xml:space="preserve">- 417. Suvlasnički dio: 15/100000 ETAŽNO VLASNIŠTVO (E-417) </w:t>
      </w:r>
      <w:r w:rsidRPr="00281835">
        <w:tab/>
      </w:r>
      <w:r w:rsidRPr="00281835">
        <w:tab/>
      </w:r>
    </w:p>
    <w:p w:rsidRDefault="00DE3582" w:rsidP="00DE3582" w:rsidR="00DE3582" w:rsidRPr="00281835">
      <w:pPr>
        <w:jc w:val="both"/>
      </w:pPr>
      <w:r w:rsidRPr="00281835">
        <w:tab/>
        <w:t>1. garažno mjesto oznake GM237- u podrumu nivo -2, ukupne površine 12,87 m2</w:t>
      </w:r>
      <w:r w:rsidRPr="00281835">
        <w:tab/>
      </w:r>
    </w:p>
    <w:p w:rsidRDefault="00DE3582" w:rsidP="00DE3582" w:rsidR="00DE3582" w:rsidRPr="00281835">
      <w:pPr>
        <w:jc w:val="both"/>
      </w:pPr>
      <w:r w:rsidRPr="00281835">
        <w:tab/>
        <w:t xml:space="preserve">TEHNIKA D.D., OIB: 73037001250, ULICA GRADA VUKOVARA BR. 274, ZAGREB </w:t>
      </w:r>
    </w:p>
    <w:p w:rsidRDefault="00DE3582" w:rsidP="00DE3582" w:rsidR="00DE3582" w:rsidRPr="00281835">
      <w:pPr>
        <w:jc w:val="both"/>
      </w:pPr>
      <w:r w:rsidRPr="00281835">
        <w:tab/>
        <w:t xml:space="preserve">- 418. Suvlasnički dio: 15/100000 ETAŽNO VLASNIŠTVO (E-418) </w:t>
      </w:r>
      <w:r w:rsidRPr="00281835">
        <w:tab/>
      </w:r>
      <w:r w:rsidRPr="00281835">
        <w:tab/>
      </w:r>
    </w:p>
    <w:p w:rsidRDefault="00DE3582" w:rsidP="00DE3582" w:rsidR="00DE3582" w:rsidRPr="00281835">
      <w:pPr>
        <w:jc w:val="both"/>
      </w:pPr>
      <w:r w:rsidRPr="00281835">
        <w:tab/>
        <w:t xml:space="preserve">1. garažno mjesto oznake GM238- u podrumu nivo -2, ukupne površine 12,87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- 419. Suvlasnički dio: 15/100000 ETAŽNO VLASNIŠTVO (E-419) </w:t>
      </w:r>
      <w:r w:rsidRPr="00281835">
        <w:tab/>
      </w:r>
      <w:r w:rsidRPr="00281835">
        <w:tab/>
      </w:r>
    </w:p>
    <w:p w:rsidRDefault="00DE3582" w:rsidP="00DE3582" w:rsidR="00DE3582" w:rsidRPr="00281835">
      <w:pPr>
        <w:jc w:val="both"/>
      </w:pPr>
      <w:r w:rsidRPr="00281835">
        <w:tab/>
        <w:t xml:space="preserve">1. garažno mjesto oznake GM239- u podrumu nivo -2, ukupne površine 11,96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- 420. Suvlasnički dio: 15/100000 ETAŽNO VLASNIŠTVO (E-420) </w:t>
      </w:r>
      <w:r w:rsidRPr="00281835">
        <w:tab/>
      </w:r>
      <w:r w:rsidRPr="00281835">
        <w:tab/>
      </w:r>
    </w:p>
    <w:p w:rsidRDefault="00DE3582" w:rsidP="00DE3582" w:rsidR="00DE3582" w:rsidRPr="00281835">
      <w:pPr>
        <w:jc w:val="both"/>
      </w:pPr>
      <w:r w:rsidRPr="00281835">
        <w:tab/>
        <w:t xml:space="preserve">1. garažno mjesto oznake GM240- u podrumu nivo -2, ukupne površine 12,87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- 421. Suvlasnički dio: 15/100000 ETAŽNO VLASNIŠTVO (E-421) </w:t>
      </w:r>
      <w:r w:rsidRPr="00281835">
        <w:tab/>
      </w:r>
      <w:r w:rsidRPr="00281835">
        <w:tab/>
      </w:r>
    </w:p>
    <w:p w:rsidRDefault="00DE3582" w:rsidP="00DE3582" w:rsidR="00DE3582" w:rsidRPr="00281835">
      <w:pPr>
        <w:jc w:val="both"/>
      </w:pPr>
      <w:r w:rsidRPr="00281835">
        <w:tab/>
        <w:t xml:space="preserve">1. garažno mjesto oznake GM241- u podrumu nivo -2, ukupne površine 12,87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- 422. Suvlasnički dio: 15/100000 ETAŽNO VLASNIŠTVO (E-422) </w:t>
      </w:r>
      <w:r w:rsidRPr="00281835">
        <w:tab/>
      </w:r>
      <w:r w:rsidRPr="00281835">
        <w:tab/>
      </w:r>
    </w:p>
    <w:p w:rsidRDefault="00DE3582" w:rsidP="00DE3582" w:rsidR="00DE3582" w:rsidRPr="00281835">
      <w:pPr>
        <w:jc w:val="both"/>
      </w:pPr>
      <w:r w:rsidRPr="00281835">
        <w:tab/>
        <w:t xml:space="preserve">1. garažno mjesto oznake GM242- u podrumu nivo -2, ukupne površine 11,96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- 423. Suvlasnički dio: 15/100000 ETAŽNO VLASNIŠTVO (E-423) </w:t>
      </w:r>
      <w:r w:rsidRPr="00281835">
        <w:tab/>
      </w:r>
      <w:r w:rsidRPr="00281835">
        <w:tab/>
      </w:r>
    </w:p>
    <w:p w:rsidRDefault="00DE3582" w:rsidP="00DE3582" w:rsidR="00DE3582" w:rsidRPr="00281835">
      <w:pPr>
        <w:jc w:val="both"/>
      </w:pPr>
      <w:r w:rsidRPr="00281835">
        <w:tab/>
        <w:t xml:space="preserve">1. garažno mjesto oznake GM243- u podrumu nivo -2, ukupne površine 12,87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- 424. Suvlasnički dio: 15/100000 ETAŽNO VLASNIŠTVO (E-424) </w:t>
      </w:r>
      <w:r w:rsidRPr="00281835">
        <w:tab/>
      </w:r>
      <w:r w:rsidRPr="00281835">
        <w:tab/>
      </w:r>
    </w:p>
    <w:p w:rsidRDefault="00DE3582" w:rsidP="00DE3582" w:rsidR="00DE3582" w:rsidRPr="00281835">
      <w:pPr>
        <w:jc w:val="both"/>
      </w:pPr>
      <w:r w:rsidRPr="00281835">
        <w:tab/>
        <w:t xml:space="preserve">1. garažno mjesto oznake GM244- u podrumu nivo -2, ukupne površine 12,87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- 425. Suvlasnički dio: 15/100000 ETAŽNO VLASNIŠTVO (E-425) </w:t>
      </w:r>
      <w:r w:rsidRPr="00281835">
        <w:tab/>
      </w:r>
      <w:r w:rsidRPr="00281835">
        <w:tab/>
      </w:r>
    </w:p>
    <w:p w:rsidRDefault="00DE3582" w:rsidP="00DE3582" w:rsidR="00DE3582" w:rsidRPr="00281835">
      <w:pPr>
        <w:jc w:val="both"/>
      </w:pPr>
      <w:r w:rsidRPr="00281835">
        <w:tab/>
        <w:t xml:space="preserve">1. garažno mjesto oznake GM245- u podrumu nivo -2, ukupne površine 11,96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lastRenderedPageBreak/>
        <w:tab/>
        <w:t xml:space="preserve">- 426. Suvlasnički dio: 15/100000 ETAŽNO VLASNIŠTVO (E-426) </w:t>
      </w:r>
      <w:r w:rsidRPr="00281835">
        <w:tab/>
      </w:r>
      <w:r w:rsidRPr="00281835">
        <w:tab/>
      </w:r>
    </w:p>
    <w:p w:rsidRDefault="00DE3582" w:rsidP="00DE3582" w:rsidR="00DE3582" w:rsidRPr="00281835">
      <w:pPr>
        <w:jc w:val="both"/>
      </w:pPr>
      <w:r w:rsidRPr="00281835">
        <w:tab/>
        <w:t xml:space="preserve">1. garažno mjesto oznake GM246- u podrumu nivo -2, ukupne površine 11,49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- 427. Suvlasnički dio: 15/100000 ETAŽNO VLASNIŠTVO (E-427) </w:t>
      </w:r>
      <w:r w:rsidRPr="00281835">
        <w:tab/>
      </w:r>
      <w:r w:rsidRPr="00281835">
        <w:tab/>
      </w:r>
    </w:p>
    <w:p w:rsidRDefault="00DE3582" w:rsidP="00DE3582" w:rsidR="00DE3582" w:rsidRPr="00281835">
      <w:pPr>
        <w:jc w:val="both"/>
      </w:pPr>
      <w:r w:rsidRPr="00281835">
        <w:tab/>
        <w:t xml:space="preserve">1. garažno mjesto oznake GM247- u podrumu nivo -2, ukupne površine 11,41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- 428. Suvlasnički dio: 15/100000 ETAŽNO VLASNIŠTVO (E-428) </w:t>
      </w:r>
      <w:r w:rsidRPr="00281835">
        <w:tab/>
      </w:r>
      <w:r w:rsidRPr="00281835">
        <w:tab/>
      </w:r>
    </w:p>
    <w:p w:rsidRDefault="00DE3582" w:rsidP="00DE3582" w:rsidR="00DE3582" w:rsidRPr="00281835">
      <w:pPr>
        <w:jc w:val="both"/>
      </w:pPr>
      <w:r w:rsidRPr="00281835">
        <w:tab/>
        <w:t xml:space="preserve">1. garažno mjesto oznake GM248- u podrumu nivo -2, ukupne površine 11,41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- 429. Suvlasnički dio: 15/100000 ETAŽNO VLASNIŠTVO (E-429) </w:t>
      </w:r>
      <w:r w:rsidRPr="00281835">
        <w:tab/>
      </w:r>
      <w:r w:rsidRPr="00281835">
        <w:tab/>
      </w:r>
    </w:p>
    <w:p w:rsidRDefault="00DE3582" w:rsidP="00DE3582" w:rsidR="00DE3582" w:rsidRPr="00281835">
      <w:pPr>
        <w:jc w:val="both"/>
      </w:pPr>
      <w:r w:rsidRPr="00281835">
        <w:tab/>
        <w:t xml:space="preserve">1. garažno mjesto oznake GM249- u podrumu nivo -2, ukupne površine 11,50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- 430. Suvlasnički dio: 15/100000 ETAŽNO VLASNIŠTVO (E-430) </w:t>
      </w:r>
      <w:r w:rsidRPr="00281835">
        <w:tab/>
      </w:r>
      <w:r w:rsidRPr="00281835">
        <w:tab/>
      </w:r>
    </w:p>
    <w:p w:rsidRDefault="00DE3582" w:rsidP="00DE3582" w:rsidR="00DE3582" w:rsidRPr="00281835">
      <w:pPr>
        <w:jc w:val="both"/>
      </w:pPr>
      <w:r w:rsidRPr="00281835">
        <w:tab/>
        <w:t xml:space="preserve">1. garažno mjesto oznake GM250- u podrumu nivo -2, ukupne površine 11,41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- 431. Suvlasnički dio: 15/100000 ETAŽNO VLASNIŠTVO (E-431) </w:t>
      </w:r>
      <w:r w:rsidRPr="00281835">
        <w:tab/>
      </w:r>
      <w:r w:rsidRPr="00281835">
        <w:tab/>
      </w:r>
    </w:p>
    <w:p w:rsidRDefault="00DE3582" w:rsidP="00DE3582" w:rsidR="00DE3582" w:rsidRPr="00281835">
      <w:pPr>
        <w:jc w:val="both"/>
      </w:pPr>
      <w:r w:rsidRPr="00281835">
        <w:tab/>
        <w:t xml:space="preserve">1. garažno mjesto oznake GM251- u podrumu nivo -2, ukupne površine 11,41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- 432. Suvlasnički dio: 15/100000 ETAŽNO VLASNIŠTVO (E-432) </w:t>
      </w:r>
      <w:r w:rsidRPr="00281835">
        <w:tab/>
      </w:r>
      <w:r w:rsidRPr="00281835">
        <w:tab/>
      </w:r>
    </w:p>
    <w:p w:rsidRDefault="00DE3582" w:rsidP="00DE3582" w:rsidR="00DE3582" w:rsidRPr="00281835">
      <w:pPr>
        <w:jc w:val="both"/>
      </w:pPr>
      <w:r w:rsidRPr="00281835">
        <w:tab/>
        <w:t xml:space="preserve">1. garažno mjesto oznake GM252- u podrumu nivo -2, ukupne površine 11,50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- 433. Suvlasnički dio: 15/100000 ETAŽNO VLASNIŠTVO (E-433) </w:t>
      </w:r>
      <w:r w:rsidRPr="00281835">
        <w:tab/>
      </w:r>
      <w:r w:rsidRPr="00281835">
        <w:tab/>
      </w:r>
    </w:p>
    <w:p w:rsidRDefault="00DE3582" w:rsidP="00DE3582" w:rsidR="00DE3582" w:rsidRPr="00281835">
      <w:pPr>
        <w:jc w:val="both"/>
      </w:pPr>
      <w:r w:rsidRPr="00281835">
        <w:tab/>
        <w:t xml:space="preserve">1. garažno mjesto oznake GM253- u podrumu nivo -2, ukupne površine 11,41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- 434. Suvlasnički dio: 15/100000 ETAŽNO VLASNIŠTVO (E-434) </w:t>
      </w:r>
      <w:r w:rsidRPr="00281835">
        <w:tab/>
      </w:r>
      <w:r w:rsidRPr="00281835">
        <w:tab/>
      </w:r>
    </w:p>
    <w:p w:rsidRDefault="00DE3582" w:rsidP="00DE3582" w:rsidR="00DE3582" w:rsidRPr="00281835">
      <w:pPr>
        <w:jc w:val="both"/>
      </w:pPr>
      <w:r w:rsidRPr="00281835">
        <w:tab/>
        <w:t xml:space="preserve">1. garažno mjesto oznake GM254- u podrumu nivo -2, ukupne površine 11,41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- 435. Suvlasnički dio: 15/100000 ETAŽNO VLASNIŠTVO (E-435) </w:t>
      </w:r>
      <w:r w:rsidRPr="00281835">
        <w:tab/>
      </w:r>
      <w:r w:rsidRPr="00281835">
        <w:tab/>
      </w:r>
    </w:p>
    <w:p w:rsidRDefault="00DE3582" w:rsidP="00DE3582" w:rsidR="00DE3582" w:rsidRPr="00281835">
      <w:pPr>
        <w:jc w:val="both"/>
      </w:pPr>
      <w:r w:rsidRPr="00281835">
        <w:tab/>
        <w:t xml:space="preserve">1. garažno mjesto oznake GM255- u podrumu nivo -2, ukupne površine 11,50 m2 </w:t>
      </w:r>
      <w:r w:rsidRPr="00281835">
        <w:tab/>
      </w:r>
      <w:r w:rsidRPr="00281835">
        <w:tab/>
      </w:r>
    </w:p>
    <w:p w:rsidRDefault="00DE3582" w:rsidP="00DE3582" w:rsidR="00DE3582" w:rsidRPr="00281835">
      <w:pPr>
        <w:jc w:val="both"/>
      </w:pPr>
      <w:r w:rsidRPr="00281835">
        <w:lastRenderedPageBreak/>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- 436. Suvlasnički dio: 15/100000 ETAŽNO VLASNIŠTVO (E-436) </w:t>
      </w:r>
      <w:r w:rsidRPr="00281835">
        <w:tab/>
      </w:r>
      <w:r w:rsidRPr="00281835">
        <w:tab/>
      </w:r>
    </w:p>
    <w:p w:rsidRDefault="00DE3582" w:rsidP="00DE3582" w:rsidR="00DE3582" w:rsidRPr="00281835">
      <w:pPr>
        <w:jc w:val="both"/>
      </w:pPr>
      <w:r w:rsidRPr="00281835">
        <w:tab/>
        <w:t xml:space="preserve">1. garažno mjesto oznake GM256- u podrumu nivo -2, ukupne površine 11,41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- 437. Suvlasnički dio: 15/100000 ETAŽNO VLASNIŠTVO (E-437) </w:t>
      </w:r>
      <w:r w:rsidRPr="00281835">
        <w:tab/>
      </w:r>
      <w:r w:rsidRPr="00281835">
        <w:tab/>
      </w:r>
    </w:p>
    <w:p w:rsidRDefault="00DE3582" w:rsidP="00DE3582" w:rsidR="00DE3582" w:rsidRPr="00281835">
      <w:pPr>
        <w:jc w:val="both"/>
      </w:pPr>
      <w:r w:rsidRPr="00281835">
        <w:tab/>
        <w:t xml:space="preserve">1. garažno mjesto oznake GM257- u podrumu nivo -2, ukupne površine 11,41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- 438. Suvlasnički dio: 15/100000 ETAŽNO VLASNIŠTVO (E-438) </w:t>
      </w:r>
      <w:r w:rsidRPr="00281835">
        <w:tab/>
      </w:r>
      <w:r w:rsidRPr="00281835">
        <w:tab/>
      </w:r>
    </w:p>
    <w:p w:rsidRDefault="00DE3582" w:rsidP="00DE3582" w:rsidR="00DE3582" w:rsidRPr="00281835">
      <w:pPr>
        <w:jc w:val="both"/>
      </w:pPr>
      <w:r w:rsidRPr="00281835">
        <w:tab/>
        <w:t xml:space="preserve">1. garažno mjesto oznake GM258- u podrumu nivo -2, ukupne površine 12,25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- 439. Suvlasnički dio: 40/100000 ETAŽNO VLASNIŠTVO (E-439) </w:t>
      </w:r>
      <w:r w:rsidRPr="00281835">
        <w:tab/>
      </w:r>
      <w:r w:rsidRPr="00281835">
        <w:tab/>
      </w:r>
    </w:p>
    <w:p w:rsidRDefault="00DE3582" w:rsidP="00DE3582" w:rsidR="00DE3582" w:rsidRPr="00281835">
      <w:pPr>
        <w:jc w:val="both"/>
      </w:pPr>
      <w:r w:rsidRPr="00281835">
        <w:tab/>
        <w:t xml:space="preserve">1. garažno mjesto oznake GM259 - u podrumu nivo -2, površine 15,36 m2, s pripadajućim prostorom za bicikle u podrumu nivo -2 </w:t>
      </w:r>
    </w:p>
    <w:p w:rsidRDefault="00DE3582" w:rsidP="00DE3582" w:rsidR="00DE3582" w:rsidRPr="00281835">
      <w:pPr>
        <w:jc w:val="both"/>
      </w:pPr>
      <w:r w:rsidRPr="00281835">
        <w:tab/>
        <w:t xml:space="preserve">površine 14,37 m2, što ukupno čini površinu 29,73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- 440. Suvlasnički dio: 20/100000 ETAŽNO VLASNIŠTVO (E-440) </w:t>
      </w:r>
      <w:r w:rsidRPr="00281835">
        <w:tab/>
      </w:r>
      <w:r w:rsidRPr="00281835">
        <w:tab/>
      </w:r>
    </w:p>
    <w:p w:rsidRDefault="00DE3582" w:rsidP="00DE3582" w:rsidR="00DE3582" w:rsidRPr="00281835">
      <w:pPr>
        <w:jc w:val="both"/>
      </w:pPr>
      <w:r w:rsidRPr="00281835">
        <w:tab/>
        <w:t xml:space="preserve">1. garažno mjesto oznake GM260- u podrumu nivo -2, ukupne površine 14,47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- 462. Suvlasnički dio: 35/100000 ETAŽNO VLASNIŠTVO (E-462) </w:t>
      </w:r>
      <w:r w:rsidRPr="00281835">
        <w:tab/>
      </w:r>
      <w:r w:rsidRPr="00281835">
        <w:tab/>
      </w:r>
    </w:p>
    <w:p w:rsidRDefault="00DE3582" w:rsidP="00DE3582" w:rsidR="00DE3582" w:rsidRPr="00281835">
      <w:pPr>
        <w:jc w:val="both"/>
      </w:pPr>
      <w:r w:rsidRPr="00281835">
        <w:tab/>
        <w:t xml:space="preserve">1. garažno mjesto oznake GM285- u podrumu nivo -2 ukupne površine 23,08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- 463. Suvlasnički dio: 35/100000 ETAŽNO VLASNIŠTVO (E-463) </w:t>
      </w:r>
      <w:r w:rsidRPr="00281835">
        <w:tab/>
      </w:r>
      <w:r w:rsidRPr="00281835">
        <w:tab/>
      </w:r>
    </w:p>
    <w:p w:rsidRDefault="00DE3582" w:rsidP="00DE3582" w:rsidR="00DE3582" w:rsidRPr="00281835">
      <w:pPr>
        <w:jc w:val="both"/>
      </w:pPr>
      <w:r w:rsidRPr="00281835">
        <w:tab/>
        <w:t xml:space="preserve">1. garažno mjesto oznake GM286- u podrumu nivo -2, zona F, ukupne površine 23,75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- 464. Suvlasnički dio: 35/100000 ETAŽNO VLASNIŠTVO (E-464) </w:t>
      </w:r>
      <w:r w:rsidRPr="00281835">
        <w:tab/>
      </w:r>
      <w:r w:rsidRPr="00281835">
        <w:tab/>
      </w:r>
    </w:p>
    <w:p w:rsidRDefault="00DE3582" w:rsidP="00DE3582" w:rsidR="00DE3582" w:rsidRPr="00281835">
      <w:pPr>
        <w:jc w:val="both"/>
      </w:pPr>
      <w:r w:rsidRPr="00281835">
        <w:tab/>
        <w:t xml:space="preserve">1. garažno mjesto oznake GM287- u podrumu nivo -2, ukupne površine 23,69 m2 </w:t>
      </w:r>
    </w:p>
    <w:p w:rsidRDefault="00DE3582" w:rsidP="00DE3582" w:rsidR="00DE3582" w:rsidRPr="00281835">
      <w:pPr>
        <w:jc w:val="both"/>
      </w:pPr>
      <w:r w:rsidRPr="00281835">
        <w:tab/>
        <w:t xml:space="preserve">TEHNIKA D.D., OIB: 73037001250, ULICA GRADA VUKOVARA BR. 274, ZAGREB </w:t>
      </w:r>
    </w:p>
    <w:p w:rsidRDefault="00DE3582" w:rsidP="00DE3582" w:rsidR="00DE3582" w:rsidRPr="00281835">
      <w:pPr>
        <w:jc w:val="both"/>
      </w:pPr>
      <w:r w:rsidRPr="00281835">
        <w:tab/>
        <w:t xml:space="preserve">- 465. Suvlasnički dio: 40/100000 ETAŽNO VLASNIŠTVO (E-465) </w:t>
      </w:r>
    </w:p>
    <w:p w:rsidRDefault="00DE3582" w:rsidP="00DE3582" w:rsidR="00DE3582" w:rsidRPr="00281835">
      <w:pPr>
        <w:jc w:val="both"/>
      </w:pPr>
      <w:r w:rsidRPr="00281835">
        <w:t xml:space="preserve">1. garažno mjesto oznake GM288 - u podrumu nivo -2, površine 24,19 m2, s pripadajućim prostorom za bicikle u podrumu nivo -2 površine 5,14 m2, što ukupno čini površinu 29,33 m2 </w:t>
      </w:r>
      <w:r w:rsidRPr="00281835">
        <w:tab/>
      </w:r>
      <w:r w:rsidRPr="00281835">
        <w:tab/>
      </w:r>
    </w:p>
    <w:p w:rsidRDefault="00DE3582" w:rsidP="00DE3582" w:rsidR="00DE3582" w:rsidRPr="00281835">
      <w:pPr>
        <w:jc w:val="both"/>
      </w:pPr>
      <w:r w:rsidRPr="00281835">
        <w:tab/>
        <w:t xml:space="preserve">TEHNIKA D.D., OIB: 73037001250, ULICA GRADA VUKOVARA BR. 274, ZAGREB </w:t>
      </w:r>
    </w:p>
    <w:p w:rsidRDefault="00DE3582" w:rsidP="00DE3582" w:rsidR="00DE3582" w:rsidRPr="00281835">
      <w:pPr>
        <w:jc w:val="both"/>
      </w:pPr>
      <w:r w:rsidRPr="00281835">
        <w:tab/>
        <w:t xml:space="preserve">- 466. Suvlasnički dio: 15/100000 ETAŽNO VLASNIŠTVO (E-466) </w:t>
      </w:r>
    </w:p>
    <w:p w:rsidRDefault="00DE3582" w:rsidP="00DE3582" w:rsidR="00DE3582" w:rsidRPr="00281835">
      <w:pPr>
        <w:jc w:val="both"/>
      </w:pPr>
      <w:r w:rsidRPr="00281835">
        <w:lastRenderedPageBreak/>
        <w:tab/>
        <w:t xml:space="preserve">1.  garažno mjesto oznake GM289- u podrumu nivo -2, ukupne površine 11,99 m2 </w:t>
      </w:r>
    </w:p>
    <w:p w:rsidRDefault="00DE3582" w:rsidP="00DE3582" w:rsidR="00DE3582" w:rsidRPr="00281835">
      <w:pPr>
        <w:jc w:val="both"/>
      </w:pPr>
      <w:r w:rsidRPr="00281835">
        <w:tab/>
        <w:t xml:space="preserve">TEHNIKA D.D., OIB: 73037001250, ULICA GRADA VUKOVARA BR. 274, ZAGREB </w:t>
      </w:r>
    </w:p>
    <w:p w:rsidRDefault="00DE3582" w:rsidP="00DE3582" w:rsidR="00DE3582" w:rsidRPr="00281835">
      <w:pPr>
        <w:jc w:val="both"/>
        <w:rPr>
          <w:bCs/>
        </w:rPr>
      </w:pPr>
      <w:r w:rsidRPr="00281835">
        <w:rPr>
          <w:bCs/>
        </w:rPr>
        <w:t xml:space="preserve">1.garažno mjesto oznake GM289 - u podrumu nivo -2, ukupne površine 11,99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- 467. Suvlasnički dio: 15/100000 ETAŽNO VLASNIŠTVO (E467)</w:t>
      </w:r>
    </w:p>
    <w:p w:rsidRDefault="00DE3582" w:rsidP="00DE3582" w:rsidR="00DE3582" w:rsidRPr="00281835">
      <w:pPr>
        <w:jc w:val="both"/>
        <w:rPr>
          <w:bCs/>
        </w:rPr>
      </w:pPr>
      <w:r w:rsidRPr="00281835">
        <w:rPr>
          <w:bCs/>
        </w:rPr>
        <w:t xml:space="preserve">1.garažno mjesto oznake GM290 - u podrumu nivo -2, ukupne površine 12,25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r w:rsidRPr="00281835">
        <w:t xml:space="preserve">- 471. Suvlasnički dio: 15/100000 ETAŽNO VLASNIŠTVO (E-471) </w:t>
      </w:r>
      <w:r w:rsidRPr="00281835">
        <w:tab/>
      </w:r>
      <w:r w:rsidRPr="00281835">
        <w:tab/>
      </w:r>
    </w:p>
    <w:p w:rsidRDefault="00DE3582" w:rsidP="00DE3582" w:rsidR="00DE3582" w:rsidRPr="00281835">
      <w:pPr>
        <w:jc w:val="both"/>
      </w:pPr>
      <w:r w:rsidRPr="00281835">
        <w:tab/>
        <w:t xml:space="preserve">1. garažno mjesto oznake GM294- u podrumu nivo -2, ukupne površine 12,50 m2 </w:t>
      </w:r>
    </w:p>
    <w:p w:rsidRDefault="00DE3582" w:rsidP="00DE3582" w:rsidR="00DE3582" w:rsidRPr="00281835">
      <w:pPr>
        <w:jc w:val="both"/>
      </w:pPr>
      <w:r w:rsidRPr="00281835">
        <w:tab/>
        <w:t xml:space="preserve">TEHNIKA D.D., OIB: 73037001250, ULICA GRADA VUKOVARA BR. 274, ZAGREB </w:t>
      </w:r>
    </w:p>
    <w:p w:rsidRDefault="00DE3582" w:rsidP="00DE3582" w:rsidR="00DE3582" w:rsidRPr="00281835">
      <w:pPr>
        <w:jc w:val="both"/>
      </w:pPr>
      <w:r w:rsidRPr="00281835">
        <w:tab/>
        <w:t xml:space="preserve">- 472. Suvlasnički dio: 25/100000 ETAŽNO VLASNIŠTVO (E-472) </w:t>
      </w:r>
    </w:p>
    <w:p w:rsidRDefault="00DE3582" w:rsidP="00DE3582" w:rsidR="00DE3582" w:rsidRPr="00281835">
      <w:pPr>
        <w:jc w:val="both"/>
      </w:pPr>
      <w:r w:rsidRPr="00281835">
        <w:tab/>
        <w:t xml:space="preserve">1. garažno mjesto oznake GM295- u podrumu nivo -2, ukupne površine 17,50 m2 </w:t>
      </w:r>
    </w:p>
    <w:p w:rsidRDefault="00DE3582" w:rsidP="00DE3582" w:rsidR="00DE3582" w:rsidRPr="00281835">
      <w:pPr>
        <w:jc w:val="both"/>
      </w:pPr>
      <w:r w:rsidRPr="00281835">
        <w:tab/>
        <w:t xml:space="preserve">TEHNIKA D.D., OIB: 73037001250, ULICA GRADA VUKOVARA BR. 274, ZAGREB </w:t>
      </w:r>
    </w:p>
    <w:p w:rsidRDefault="00DE3582" w:rsidP="00DE3582" w:rsidR="00DE3582" w:rsidRPr="00281835">
      <w:pPr>
        <w:jc w:val="both"/>
      </w:pPr>
      <w:r w:rsidRPr="00281835">
        <w:tab/>
        <w:t xml:space="preserve">- 473. Suvlasnički dio: 15/100000 ETAŽNO VLASNIŠTVO (E-473) </w:t>
      </w:r>
    </w:p>
    <w:p w:rsidRDefault="00DE3582" w:rsidP="00DE3582" w:rsidR="00DE3582" w:rsidRPr="00281835">
      <w:pPr>
        <w:jc w:val="both"/>
      </w:pPr>
      <w:r w:rsidRPr="00281835">
        <w:tab/>
        <w:t xml:space="preserve">1. garažno mjesto oznake GM296- u podrumu nivo -2, ukupne površine 12,50 m2 </w:t>
      </w:r>
    </w:p>
    <w:p w:rsidRDefault="00DE3582" w:rsidP="00DE3582" w:rsidR="00DE3582" w:rsidRPr="00281835">
      <w:pPr>
        <w:jc w:val="both"/>
      </w:pPr>
      <w:r w:rsidRPr="00281835">
        <w:tab/>
        <w:t xml:space="preserve">TEHNIKA D.D., OIB: 73037001250, ULICA GRADA VUKOVARA BR. 274, ZAGREB </w:t>
      </w:r>
    </w:p>
    <w:p w:rsidRDefault="00DE3582" w:rsidP="00DE3582" w:rsidR="00DE3582" w:rsidRPr="00281835">
      <w:pPr>
        <w:jc w:val="both"/>
      </w:pPr>
      <w:r w:rsidRPr="00281835">
        <w:tab/>
        <w:t xml:space="preserve">- 474. Suvlasnički dio: 15/100000 ETAŽNO VLASNIŠTVO (E-474) </w:t>
      </w:r>
    </w:p>
    <w:p w:rsidRDefault="00DE3582" w:rsidP="00DE3582" w:rsidR="00DE3582" w:rsidRPr="00281835">
      <w:pPr>
        <w:jc w:val="both"/>
      </w:pPr>
      <w:r w:rsidRPr="00281835">
        <w:tab/>
        <w:t xml:space="preserve">1. garažno mjesto oznake GM297- u podrumu nivo -2, ukupne površine 12,50 m2 </w:t>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rPr>
          <w:bCs/>
        </w:rPr>
      </w:pPr>
      <w:r w:rsidRPr="00281835">
        <w:rPr>
          <w:bCs/>
        </w:rPr>
        <w:t>- 476. Suvlasnički dio: 20/100000 ETAŽNO VLASNIŠTVO (E476)</w:t>
      </w:r>
    </w:p>
    <w:p w:rsidRDefault="00DE3582" w:rsidP="00DE3582" w:rsidR="00DE3582" w:rsidRPr="00281835">
      <w:pPr>
        <w:jc w:val="both"/>
        <w:rPr>
          <w:bCs/>
        </w:rPr>
      </w:pPr>
      <w:r w:rsidRPr="00281835">
        <w:rPr>
          <w:bCs/>
        </w:rPr>
        <w:t xml:space="preserve">1.garažno mjesto oznake GM299 - u podrumu nivo -3, ukupne površine 13,80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- 479. Suvlasnički dio: 20/100000 ETAŽNO VLASNIŠTVO (E479)</w:t>
      </w:r>
    </w:p>
    <w:p w:rsidRDefault="00DE3582" w:rsidP="00DE3582" w:rsidR="00DE3582" w:rsidRPr="00281835">
      <w:pPr>
        <w:jc w:val="both"/>
        <w:rPr>
          <w:bCs/>
        </w:rPr>
      </w:pPr>
      <w:r w:rsidRPr="00281835">
        <w:rPr>
          <w:bCs/>
        </w:rPr>
        <w:t xml:space="preserve">1.garažno mjesto oznake GM302 - u podrumu nivo -3, ukupne površine 13,80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- 483. Suvlasnički dio: 20/100000 ETAŽNO VLASNIŠTVO (E483)</w:t>
      </w:r>
    </w:p>
    <w:p w:rsidRDefault="00DE3582" w:rsidP="00DE3582" w:rsidR="00DE3582" w:rsidRPr="00281835">
      <w:pPr>
        <w:jc w:val="both"/>
        <w:rPr>
          <w:bCs/>
        </w:rPr>
      </w:pPr>
      <w:r w:rsidRPr="00281835">
        <w:rPr>
          <w:bCs/>
        </w:rPr>
        <w:t xml:space="preserve">1.garažno mjesto oznake GM306 - u podrumu nivo -3, ukupne površine 15,13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r w:rsidRPr="00281835">
        <w:tab/>
        <w:t xml:space="preserve">- 484. Suvlasnički dio: 20/100000 ETAŽNO VLASNIŠTVO (E-484) </w:t>
      </w:r>
      <w:r w:rsidRPr="00281835">
        <w:tab/>
      </w:r>
      <w:r w:rsidRPr="00281835">
        <w:tab/>
      </w:r>
    </w:p>
    <w:p w:rsidRDefault="00DE3582" w:rsidP="00DE3582" w:rsidR="00DE3582" w:rsidRPr="00281835">
      <w:pPr>
        <w:jc w:val="both"/>
      </w:pPr>
      <w:r w:rsidRPr="00281835">
        <w:tab/>
        <w:t xml:space="preserve">1. garažno mjesto oznake GM307 - u podrumu nivo -3, ukupne površine 15,13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- 485. Suvlasnički dio: 20/100000 ETAŽNO VLASNIŠTVO (E-485) </w:t>
      </w:r>
      <w:r w:rsidRPr="00281835">
        <w:tab/>
      </w:r>
      <w:r w:rsidRPr="00281835">
        <w:tab/>
      </w:r>
    </w:p>
    <w:p w:rsidRDefault="00DE3582" w:rsidP="00DE3582" w:rsidR="00DE3582" w:rsidRPr="00281835">
      <w:pPr>
        <w:jc w:val="both"/>
      </w:pPr>
      <w:r w:rsidRPr="00281835">
        <w:tab/>
        <w:t xml:space="preserve">1. garažno mjesto oznake GM 308 - u podrumu nivo -3, ukupne površine 13,80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- 487. Suvlasnički dio: 35/100000 ETAŽNO VLASNIŠTVO (E-487) </w:t>
      </w:r>
      <w:r w:rsidRPr="00281835">
        <w:tab/>
      </w:r>
      <w:r w:rsidRPr="00281835">
        <w:tab/>
      </w:r>
    </w:p>
    <w:p w:rsidRDefault="00DE3582" w:rsidP="00DE3582" w:rsidR="00DE3582" w:rsidRPr="00281835">
      <w:pPr>
        <w:jc w:val="both"/>
      </w:pPr>
      <w:r w:rsidRPr="00281835">
        <w:t xml:space="preserve">1. garažno mjesto oznake GM310 - u podrumu nivo -3, površine 13,80 m2, s pripadajućim prostorom za bicikle u podrumu nivo -3 površine 9,10 m2, što ukupno čini površinu 24,32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lastRenderedPageBreak/>
        <w:t xml:space="preserve">- 490. Suvlasnički dio: 20/100000 ETAŽNO VLASNIŠTVO (E-490) </w:t>
      </w:r>
      <w:r w:rsidRPr="00281835">
        <w:tab/>
      </w:r>
      <w:r w:rsidRPr="00281835">
        <w:tab/>
      </w:r>
    </w:p>
    <w:p w:rsidRDefault="00DE3582" w:rsidP="00DE3582" w:rsidR="00DE3582" w:rsidRPr="00281835">
      <w:pPr>
        <w:jc w:val="both"/>
      </w:pPr>
      <w:r w:rsidRPr="00281835">
        <w:tab/>
        <w:t xml:space="preserve">1. garažno mjesto oznake GM313 - u podrumu nivo -3, ukupne površine 15,31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- 491. Suvlasnički dio: 20/100000 ETAŽNO VLASNIŠTVO (E-491) </w:t>
      </w:r>
      <w:r w:rsidRPr="00281835">
        <w:tab/>
      </w:r>
      <w:r w:rsidRPr="00281835">
        <w:tab/>
      </w:r>
    </w:p>
    <w:p w:rsidRDefault="00DE3582" w:rsidP="00DE3582" w:rsidR="00DE3582" w:rsidRPr="00281835">
      <w:pPr>
        <w:jc w:val="both"/>
      </w:pPr>
      <w:r w:rsidRPr="00281835">
        <w:tab/>
        <w:t xml:space="preserve">1. garažno mjesto oznake GM314 - u podrumu nivo -3, ukupne površine 15,31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- 493. Suvlasnički dio: 20/100000 ETAŽNO VLASNIŠTVO (E-493) </w:t>
      </w:r>
      <w:r w:rsidRPr="00281835">
        <w:tab/>
      </w:r>
      <w:r w:rsidRPr="00281835">
        <w:tab/>
      </w:r>
    </w:p>
    <w:p w:rsidRDefault="00DE3582" w:rsidP="00DE3582" w:rsidR="00DE3582" w:rsidRPr="00281835">
      <w:pPr>
        <w:jc w:val="both"/>
      </w:pPr>
      <w:r w:rsidRPr="00281835">
        <w:tab/>
        <w:t xml:space="preserve">1. garažno mjesto oznake GM316 - u podrumu nivo -3, ukupne površine 15,31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- 494. Suvlasnički dio: 20/100000 ETAŽNO VLASNIŠTVO (E-494) </w:t>
      </w:r>
      <w:r w:rsidRPr="00281835">
        <w:tab/>
      </w:r>
      <w:r w:rsidRPr="00281835">
        <w:tab/>
      </w:r>
    </w:p>
    <w:p w:rsidRDefault="00DE3582" w:rsidP="00DE3582" w:rsidR="00DE3582" w:rsidRPr="00281835">
      <w:pPr>
        <w:jc w:val="both"/>
      </w:pPr>
      <w:r w:rsidRPr="00281835">
        <w:tab/>
        <w:t xml:space="preserve">1. garažno mjesto oznake GM317 - u podrumu nivo -3, ukupne površine 15,13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- 496. Suvlasnički dio: 20/100000 ETAŽNO VLASNIŠTVO (E-496) </w:t>
      </w:r>
      <w:r w:rsidRPr="00281835">
        <w:tab/>
      </w:r>
      <w:r w:rsidRPr="00281835">
        <w:tab/>
      </w:r>
    </w:p>
    <w:p w:rsidRDefault="00DE3582" w:rsidP="00DE3582" w:rsidR="00DE3582" w:rsidRPr="00281835">
      <w:pPr>
        <w:jc w:val="both"/>
      </w:pPr>
      <w:r w:rsidRPr="00281835">
        <w:tab/>
        <w:t xml:space="preserve">1. garažno mjesto oznake GM319- u podrumu nivo -3, ukupne površine 15,13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- 497. Suvlasnički dio: 20/100000 ETAŽNO VLASNIŠTVO (E-497) </w:t>
      </w:r>
      <w:r w:rsidRPr="00281835">
        <w:tab/>
      </w:r>
      <w:r w:rsidRPr="00281835">
        <w:tab/>
      </w:r>
    </w:p>
    <w:p w:rsidRDefault="00DE3582" w:rsidP="00DE3582" w:rsidR="00DE3582" w:rsidRPr="00281835">
      <w:pPr>
        <w:jc w:val="both"/>
      </w:pPr>
      <w:r w:rsidRPr="00281835">
        <w:tab/>
        <w:t xml:space="preserve">1. garažno mjesto oznake GM320 - u podrumu nivo -3, ukupne površine 15,13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- 498. Suvlasnički dio: 20/100000 ETAŽNO VLASNIŠTVO (E-498) </w:t>
      </w:r>
      <w:r w:rsidRPr="00281835">
        <w:tab/>
      </w:r>
      <w:r w:rsidRPr="00281835">
        <w:tab/>
      </w:r>
    </w:p>
    <w:p w:rsidRDefault="00DE3582" w:rsidP="00DE3582" w:rsidR="00DE3582" w:rsidRPr="00281835">
      <w:pPr>
        <w:jc w:val="both"/>
      </w:pPr>
      <w:r w:rsidRPr="00281835">
        <w:tab/>
        <w:t xml:space="preserve">1. garažno mjesto oznake GM321 - u podrumu nivo -3, ukupne površine 13,80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- 502. Suvlasnički dio: 40/100000 ETAŽNO VLASNIŠTVO (E-502) </w:t>
      </w:r>
      <w:r w:rsidRPr="00281835">
        <w:tab/>
      </w:r>
      <w:r w:rsidRPr="00281835">
        <w:tab/>
      </w:r>
    </w:p>
    <w:p w:rsidRDefault="00DE3582" w:rsidP="00DE3582" w:rsidR="00DE3582" w:rsidRPr="00281835">
      <w:pPr>
        <w:jc w:val="both"/>
      </w:pPr>
      <w:r w:rsidRPr="00281835">
        <w:t xml:space="preserve">1. garažno mjesto oznake GM325 - u podrumu nivo -3, površine 15,13 m2, s pripadajućim prostorom za bicikle u podrumu nivo -3 površine 11,84 m2, što ukupno čini površinu 26,97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- 503. Suvlasnički dio: 20/100000 ETAŽNO VLASNIŠTVO (E-503) </w:t>
      </w:r>
      <w:r w:rsidRPr="00281835">
        <w:tab/>
      </w:r>
      <w:r w:rsidRPr="00281835">
        <w:tab/>
      </w:r>
    </w:p>
    <w:p w:rsidRDefault="00DE3582" w:rsidP="00DE3582" w:rsidR="00DE3582" w:rsidRPr="00281835">
      <w:pPr>
        <w:jc w:val="both"/>
      </w:pPr>
      <w:r w:rsidRPr="00281835">
        <w:tab/>
        <w:t xml:space="preserve">1. garažno mjesto oznake GM326 - u podrumu nivo -3, ukupne površine 15,13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- 504. Suvlasnički dio: 20/100000 ETAŽNO VLASNIŠTVO (E-504) </w:t>
      </w:r>
      <w:r w:rsidRPr="00281835">
        <w:tab/>
      </w:r>
      <w:r w:rsidRPr="00281835">
        <w:tab/>
      </w:r>
    </w:p>
    <w:p w:rsidRDefault="00DE3582" w:rsidP="00DE3582" w:rsidR="00DE3582" w:rsidRPr="00281835">
      <w:pPr>
        <w:jc w:val="both"/>
      </w:pPr>
      <w:r w:rsidRPr="00281835">
        <w:tab/>
        <w:t xml:space="preserve">1. garažno mjesto oznake GM327 - u podrumu nivo -3, ukupne površine 13,80 m2 </w:t>
      </w:r>
      <w:r w:rsidRPr="00281835">
        <w:tab/>
      </w:r>
      <w:r w:rsidRPr="00281835">
        <w:tab/>
      </w:r>
    </w:p>
    <w:p w:rsidRDefault="00DE3582" w:rsidP="00DE3582" w:rsidR="00DE3582" w:rsidRPr="00281835">
      <w:pPr>
        <w:jc w:val="both"/>
      </w:pPr>
      <w:r w:rsidRPr="00281835">
        <w:lastRenderedPageBreak/>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- 505. Suvlasnički dio: 20/100000 ETAŽNO VLASNIŠTVO (E-505) </w:t>
      </w:r>
      <w:r w:rsidRPr="00281835">
        <w:tab/>
      </w:r>
      <w:r w:rsidRPr="00281835">
        <w:tab/>
      </w:r>
    </w:p>
    <w:p w:rsidRDefault="00DE3582" w:rsidP="00DE3582" w:rsidR="00DE3582" w:rsidRPr="00281835">
      <w:pPr>
        <w:jc w:val="both"/>
      </w:pPr>
      <w:r w:rsidRPr="00281835">
        <w:tab/>
        <w:t xml:space="preserve">1. garažno mjesto oznake GM328 - u podrumu nivo -3, ukupne površine 15,13m2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- 507. Suvlasnički dio: 20/100000 ETAŽNO VLASNIŠTVO (E-507) </w:t>
      </w:r>
      <w:r w:rsidRPr="00281835">
        <w:tab/>
      </w:r>
      <w:r w:rsidRPr="00281835">
        <w:tab/>
      </w:r>
    </w:p>
    <w:p w:rsidRDefault="00DE3582" w:rsidP="00DE3582" w:rsidR="00DE3582" w:rsidRPr="00281835">
      <w:pPr>
        <w:jc w:val="both"/>
      </w:pPr>
      <w:r w:rsidRPr="00281835">
        <w:tab/>
        <w:t xml:space="preserve">1. garažno mjesto oznake GM330 - u podrumu nivo -3, ukupne površine 13,80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- 508. Suvlasnički dio: 20/100000 ETAŽNO VLASNIŠTVO (E-508) </w:t>
      </w:r>
      <w:r w:rsidRPr="00281835">
        <w:tab/>
      </w:r>
      <w:r w:rsidRPr="00281835">
        <w:tab/>
      </w:r>
    </w:p>
    <w:p w:rsidRDefault="00DE3582" w:rsidP="00DE3582" w:rsidR="00DE3582" w:rsidRPr="00281835">
      <w:pPr>
        <w:jc w:val="both"/>
      </w:pPr>
      <w:r w:rsidRPr="00281835">
        <w:tab/>
        <w:t xml:space="preserve">1. garažno mjesto oznake GM331 - u podrumu nivo -3, ukupne površine 15,13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- 509. Suvlasnički dio: 20/100000 ETAŽNO VLASNIŠTVO (E-509) </w:t>
      </w:r>
      <w:r w:rsidRPr="00281835">
        <w:tab/>
      </w:r>
      <w:r w:rsidRPr="00281835">
        <w:tab/>
      </w:r>
    </w:p>
    <w:p w:rsidRDefault="00DE3582" w:rsidP="00DE3582" w:rsidR="00DE3582" w:rsidRPr="00281835">
      <w:pPr>
        <w:jc w:val="both"/>
      </w:pPr>
      <w:r w:rsidRPr="00281835">
        <w:tab/>
        <w:t xml:space="preserve">1. garažno mjesto oznake GM332 - u podrumu nivo -3, ukupne površine 15,13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- 511. Suvlasnički dio: 20/100000 ETAŽNO VLASNIŠTVO (E-511) </w:t>
      </w:r>
      <w:r w:rsidRPr="00281835">
        <w:tab/>
      </w:r>
      <w:r w:rsidRPr="00281835">
        <w:tab/>
      </w:r>
    </w:p>
    <w:p w:rsidRDefault="00DE3582" w:rsidP="00DE3582" w:rsidR="00DE3582" w:rsidRPr="00281835">
      <w:pPr>
        <w:jc w:val="both"/>
      </w:pPr>
      <w:r w:rsidRPr="00281835">
        <w:tab/>
        <w:t xml:space="preserve">1. garažno mjesto oznake GM334 - u podrumu nivo -3, ukupne površine 15,13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rPr>
          <w:bCs/>
        </w:rPr>
      </w:pPr>
      <w:r w:rsidRPr="00281835">
        <w:rPr>
          <w:bCs/>
        </w:rPr>
        <w:t>- 512. Suvlasnički dio: 20/100000 ETAŽNO VLASNIŠTVO (E512)</w:t>
      </w:r>
    </w:p>
    <w:p w:rsidRDefault="00DE3582" w:rsidP="00DE3582" w:rsidR="00DE3582" w:rsidRPr="00281835">
      <w:pPr>
        <w:jc w:val="both"/>
        <w:rPr>
          <w:bCs/>
        </w:rPr>
      </w:pPr>
      <w:r w:rsidRPr="00281835">
        <w:rPr>
          <w:bCs/>
        </w:rPr>
        <w:t xml:space="preserve">1.garažno mjesto oznake GM335 - u podrumu nivo -3, ukupne površine 15,13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- 514. Suvlasnički dio: 20/100000 ETAŽNO VLASNIŠTVO (E514)</w:t>
      </w:r>
    </w:p>
    <w:p w:rsidRDefault="00DE3582" w:rsidP="00DE3582" w:rsidR="00DE3582" w:rsidRPr="00281835">
      <w:pPr>
        <w:jc w:val="both"/>
        <w:rPr>
          <w:bCs/>
        </w:rPr>
      </w:pPr>
      <w:r w:rsidRPr="00281835">
        <w:rPr>
          <w:bCs/>
        </w:rPr>
        <w:t xml:space="preserve">1.garažno mjesto oznake GM337 - u podrumu nivo -3, ukupne površine 15,13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- 515. Suvlasnički dio: 20/100000 ETAŽNO VLASNIŠTVO (E515)</w:t>
      </w:r>
    </w:p>
    <w:p w:rsidRDefault="00DE3582" w:rsidP="00DE3582" w:rsidR="00DE3582" w:rsidRPr="00281835">
      <w:pPr>
        <w:jc w:val="both"/>
        <w:rPr>
          <w:bCs/>
        </w:rPr>
      </w:pPr>
      <w:r w:rsidRPr="00281835">
        <w:rPr>
          <w:bCs/>
        </w:rPr>
        <w:t xml:space="preserve">1.garažno mjesto oznake GM338 - u podrumu nivo -3, ukupne površine 15,13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r w:rsidRPr="00281835">
        <w:t xml:space="preserve">- 517. Suvlasnički dio: 20/100000 ETAŽNO VLASNIŠTVO (E-517) </w:t>
      </w:r>
      <w:r w:rsidRPr="00281835">
        <w:tab/>
      </w:r>
      <w:r w:rsidRPr="00281835">
        <w:tab/>
      </w:r>
    </w:p>
    <w:p w:rsidRDefault="00DE3582" w:rsidP="00DE3582" w:rsidR="00DE3582" w:rsidRPr="00281835">
      <w:pPr>
        <w:jc w:val="both"/>
      </w:pPr>
      <w:r w:rsidRPr="00281835">
        <w:tab/>
        <w:t xml:space="preserve">1. garažno mjesto oznake GM340 - u podrumu nivo -3, ukupne površine 15,18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- 519. Suvlasnički dio: 20/100000 ETAŽNO VLASNIŠTVO (E-519) </w:t>
      </w:r>
      <w:r w:rsidRPr="00281835">
        <w:tab/>
      </w:r>
      <w:r w:rsidRPr="00281835">
        <w:tab/>
      </w:r>
    </w:p>
    <w:p w:rsidRDefault="00DE3582" w:rsidP="00DE3582" w:rsidR="00DE3582" w:rsidRPr="00281835">
      <w:pPr>
        <w:jc w:val="both"/>
      </w:pPr>
      <w:r w:rsidRPr="00281835">
        <w:tab/>
        <w:t xml:space="preserve">1. garažno mjesto oznake GM342 - u podrumu nivo -3, ukupne površine 15,13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- 520. Suvlasnički dio: 20/100000 ETAŽNO VLASNIŠTVO (E-520) </w:t>
      </w:r>
      <w:r w:rsidRPr="00281835">
        <w:tab/>
      </w:r>
      <w:r w:rsidRPr="00281835">
        <w:tab/>
      </w:r>
    </w:p>
    <w:p w:rsidRDefault="00DE3582" w:rsidP="00DE3582" w:rsidR="00DE3582" w:rsidRPr="00281835">
      <w:pPr>
        <w:jc w:val="both"/>
      </w:pPr>
      <w:r w:rsidRPr="00281835">
        <w:tab/>
        <w:t xml:space="preserve">1. garažno mjesto oznake GM343 - u podrumu nivo -3, ukupne površine 13,80 m2 </w:t>
      </w:r>
      <w:r w:rsidRPr="00281835">
        <w:tab/>
      </w:r>
      <w:r w:rsidRPr="00281835">
        <w:tab/>
      </w:r>
    </w:p>
    <w:p w:rsidRDefault="00DE3582" w:rsidP="00DE3582" w:rsidR="00DE3582" w:rsidRPr="00281835">
      <w:pPr>
        <w:jc w:val="both"/>
      </w:pPr>
      <w:r w:rsidRPr="00281835">
        <w:lastRenderedPageBreak/>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- 521. Suvlasnički dio: 20/100000 ETAŽNO VLASNIŠTVO (E-521) </w:t>
      </w:r>
      <w:r w:rsidRPr="00281835">
        <w:tab/>
      </w:r>
      <w:r w:rsidRPr="00281835">
        <w:tab/>
      </w:r>
    </w:p>
    <w:p w:rsidRDefault="00DE3582" w:rsidP="00DE3582" w:rsidR="00DE3582" w:rsidRPr="00281835">
      <w:pPr>
        <w:jc w:val="both"/>
      </w:pPr>
      <w:r w:rsidRPr="00281835">
        <w:tab/>
        <w:t xml:space="preserve">1. garažno mjesto oznake GM344 - u podrumu nivo -3, ukupne površine 15,13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- 523. Suvlasnički dio: 20/100000 ETAŽNO VLASNIŠTVO (E-523) </w:t>
      </w:r>
      <w:r w:rsidRPr="00281835">
        <w:tab/>
      </w:r>
      <w:r w:rsidRPr="00281835">
        <w:tab/>
      </w:r>
    </w:p>
    <w:p w:rsidRDefault="00DE3582" w:rsidP="00DE3582" w:rsidR="00DE3582" w:rsidRPr="00281835">
      <w:pPr>
        <w:jc w:val="both"/>
      </w:pPr>
      <w:r w:rsidRPr="00281835">
        <w:tab/>
        <w:t xml:space="preserve">1. garažno mjesto oznake GM346 - u podrumu nivo -3, ukupne površine 13,80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- 524. Suvlasnički dio: 20/100000 ETAŽNO VLASNIŠTVO (E-524) </w:t>
      </w:r>
      <w:r w:rsidRPr="00281835">
        <w:tab/>
      </w:r>
      <w:r w:rsidRPr="00281835">
        <w:tab/>
      </w:r>
    </w:p>
    <w:p w:rsidRDefault="00DE3582" w:rsidP="00DE3582" w:rsidR="00DE3582" w:rsidRPr="00281835">
      <w:pPr>
        <w:jc w:val="both"/>
      </w:pPr>
      <w:r w:rsidRPr="00281835">
        <w:tab/>
        <w:t xml:space="preserve">1. garažno mjesto oznake GM347 - u podrumu nivo -3, ukupne površine 15,13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- 525. Suvlasnički dio: 20/100000 ETAŽNO VLASNIŠTVO (E-525) </w:t>
      </w:r>
      <w:r w:rsidRPr="00281835">
        <w:tab/>
      </w:r>
      <w:r w:rsidRPr="00281835">
        <w:tab/>
      </w:r>
    </w:p>
    <w:p w:rsidRDefault="00DE3582" w:rsidP="00DE3582" w:rsidR="00DE3582" w:rsidRPr="00281835">
      <w:pPr>
        <w:jc w:val="both"/>
      </w:pPr>
      <w:r w:rsidRPr="00281835">
        <w:tab/>
        <w:t xml:space="preserve">1. garažno mjesto oznake GM348 - u podrumu nivo -3, ukupne površine 15,13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- 528. Suvlasnički dio: 20/100000 ETAŽNO VLASNIŠTVO (E-528) </w:t>
      </w:r>
      <w:r w:rsidRPr="00281835">
        <w:tab/>
      </w:r>
      <w:r w:rsidRPr="00281835">
        <w:tab/>
      </w:r>
    </w:p>
    <w:p w:rsidRDefault="00DE3582" w:rsidP="00DE3582" w:rsidR="00DE3582" w:rsidRPr="00281835">
      <w:pPr>
        <w:jc w:val="both"/>
      </w:pPr>
      <w:r w:rsidRPr="00281835">
        <w:tab/>
        <w:t xml:space="preserve">1. garažno mjesto oznake GM351 - u podrumu nivo -3, ukupne površine 15,13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- 529. Suvlasnički dio: 20/100000 ETAŽNO VLASNIŠTVO (E-529) </w:t>
      </w:r>
      <w:r w:rsidRPr="00281835">
        <w:tab/>
      </w:r>
      <w:r w:rsidRPr="00281835">
        <w:tab/>
      </w:r>
    </w:p>
    <w:p w:rsidRDefault="00DE3582" w:rsidP="00DE3582" w:rsidR="00DE3582" w:rsidRPr="00281835">
      <w:pPr>
        <w:jc w:val="both"/>
      </w:pPr>
      <w:r w:rsidRPr="00281835">
        <w:tab/>
        <w:t xml:space="preserve">1. garažno mjesto oznake GM352 - u podrumu nivo -3, ukupne površine 13,80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- 532. Suvlasnički dio: 35/100000 ETAŽNO VLASNIŠTVO (E-532) </w:t>
      </w:r>
      <w:r w:rsidRPr="00281835">
        <w:tab/>
      </w:r>
      <w:r w:rsidRPr="00281835">
        <w:tab/>
      </w:r>
    </w:p>
    <w:p w:rsidRDefault="00DE3582" w:rsidP="00DE3582" w:rsidR="00DE3582" w:rsidRPr="00281835">
      <w:pPr>
        <w:jc w:val="both"/>
      </w:pPr>
      <w:r w:rsidRPr="00281835">
        <w:t xml:space="preserve">1. garažno mjesto oznake GM355 - u podrumu nivo -3, površine 13,80 m2, s pripadajućim prostorom za bicikle u podrumu nivo -3 površine 10,60 m2, što ukupno čini površinu 24,40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rPr>
          <w:bCs/>
        </w:rPr>
      </w:pPr>
      <w:r w:rsidRPr="00281835">
        <w:rPr>
          <w:bCs/>
        </w:rPr>
        <w:t>- 533. Suvlasnički dio: 20/100000 ETAŽNO VLASNIŠTVO (E533)</w:t>
      </w:r>
    </w:p>
    <w:p w:rsidRDefault="00DE3582" w:rsidP="00DE3582" w:rsidR="00DE3582" w:rsidRPr="00281835">
      <w:pPr>
        <w:jc w:val="both"/>
        <w:rPr>
          <w:bCs/>
        </w:rPr>
      </w:pPr>
      <w:r w:rsidRPr="00281835">
        <w:rPr>
          <w:bCs/>
        </w:rPr>
        <w:t xml:space="preserve">1.garažno mjesto oznake GM356 - u podrumu nivo -3, ukupne površine 15,13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- 535. Suvlasnički dio: 20/100000 ETAŽNO VLASNIŠTVO (E535)</w:t>
      </w:r>
    </w:p>
    <w:p w:rsidRDefault="00DE3582" w:rsidP="00DE3582" w:rsidR="00DE3582" w:rsidRPr="00281835">
      <w:pPr>
        <w:jc w:val="both"/>
        <w:rPr>
          <w:bCs/>
        </w:rPr>
      </w:pPr>
      <w:r w:rsidRPr="00281835">
        <w:rPr>
          <w:bCs/>
        </w:rPr>
        <w:t xml:space="preserve">1.garažno mjesto oznake GM358 - u podrumu nivo -3, ukupne površine 15,13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r w:rsidRPr="00281835">
        <w:tab/>
        <w:t xml:space="preserve">- 536. Suvlasnički dio: 20/100000 ETAŽNO VLASNIŠTVO (E-536) </w:t>
      </w:r>
      <w:r w:rsidRPr="00281835">
        <w:tab/>
      </w:r>
      <w:r w:rsidRPr="00281835">
        <w:tab/>
      </w:r>
    </w:p>
    <w:p w:rsidRDefault="00DE3582" w:rsidP="00DE3582" w:rsidR="00DE3582" w:rsidRPr="00281835">
      <w:pPr>
        <w:jc w:val="both"/>
      </w:pPr>
      <w:r w:rsidRPr="00281835">
        <w:tab/>
        <w:t xml:space="preserve">1. garažno mjesto oznake GM359 - u podrumu nivo -3, ukupne površine 15,13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lastRenderedPageBreak/>
        <w:tab/>
        <w:t xml:space="preserve">- 537. Suvlasnički dio: 20/100000 ETAŽNO VLASNIŠTVO (E-537) </w:t>
      </w:r>
      <w:r w:rsidRPr="00281835">
        <w:tab/>
      </w:r>
      <w:r w:rsidRPr="00281835">
        <w:tab/>
      </w:r>
    </w:p>
    <w:p w:rsidRDefault="00DE3582" w:rsidP="00DE3582" w:rsidR="00DE3582" w:rsidRPr="00281835">
      <w:pPr>
        <w:jc w:val="both"/>
      </w:pPr>
      <w:r w:rsidRPr="00281835">
        <w:tab/>
        <w:t xml:space="preserve">1. garažno mjesto oznake GM360 - u podrumu nivo -3, ukupne površine 13,80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- 538. Suvlasnički dio: 20/100000 ETAŽNO VLASNIŠTVO (E-538) </w:t>
      </w:r>
      <w:r w:rsidRPr="00281835">
        <w:tab/>
      </w:r>
      <w:r w:rsidRPr="00281835">
        <w:tab/>
      </w:r>
    </w:p>
    <w:p w:rsidRDefault="00DE3582" w:rsidP="00DE3582" w:rsidR="00DE3582" w:rsidRPr="00281835">
      <w:pPr>
        <w:jc w:val="both"/>
      </w:pPr>
      <w:r w:rsidRPr="00281835">
        <w:tab/>
        <w:t xml:space="preserve">1. garažno mjesto oznake GM361 - u podrumu nivo -3, ukupne površine 15,13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- 539. Suvlasnički dio: 20/100000 ETAŽNO VLASNIŠTVO (E-539) </w:t>
      </w:r>
      <w:r w:rsidRPr="00281835">
        <w:tab/>
      </w:r>
      <w:r w:rsidRPr="00281835">
        <w:tab/>
      </w:r>
    </w:p>
    <w:p w:rsidRDefault="00DE3582" w:rsidP="00DE3582" w:rsidR="00DE3582" w:rsidRPr="00281835">
      <w:pPr>
        <w:jc w:val="both"/>
      </w:pPr>
      <w:r w:rsidRPr="00281835">
        <w:tab/>
        <w:t xml:space="preserve">1. garažno mjesto oznake GM362 - u podrumu nivo -3, ukupne površine 15,13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- 540. Suvlasnički dio: 20/100000 ETAŽNO VLASNIŠTVO (E-540) </w:t>
      </w:r>
      <w:r w:rsidRPr="00281835">
        <w:tab/>
      </w:r>
      <w:r w:rsidRPr="00281835">
        <w:tab/>
      </w:r>
    </w:p>
    <w:p w:rsidRDefault="00DE3582" w:rsidP="00DE3582" w:rsidR="00DE3582" w:rsidRPr="00281835">
      <w:pPr>
        <w:jc w:val="both"/>
      </w:pPr>
      <w:r w:rsidRPr="00281835">
        <w:tab/>
        <w:t xml:space="preserve">1. garažno mjesto oznake GM363 - u podrumu nivo -3, ukupne površine 13,80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- 545. Suvlasnički dio: 20/100000 ETAŽNO VLASNIŠTVO (E-545) </w:t>
      </w:r>
      <w:r w:rsidRPr="00281835">
        <w:tab/>
      </w:r>
      <w:r w:rsidRPr="00281835">
        <w:tab/>
      </w:r>
    </w:p>
    <w:p w:rsidRDefault="00DE3582" w:rsidP="00DE3582" w:rsidR="00DE3582" w:rsidRPr="00281835">
      <w:pPr>
        <w:jc w:val="both"/>
      </w:pPr>
      <w:r w:rsidRPr="00281835">
        <w:tab/>
        <w:t xml:space="preserve">1. garažno mjesto oznake GM368 - u podrumu nivo -3, ukupne površine 15,13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- 548. Suvlasnički dio: 20/100000 ETAŽNO VLASNIŠTVO (E-548) </w:t>
      </w:r>
      <w:r w:rsidRPr="00281835">
        <w:tab/>
      </w:r>
      <w:r w:rsidRPr="00281835">
        <w:tab/>
      </w:r>
    </w:p>
    <w:p w:rsidRDefault="00DE3582" w:rsidP="00DE3582" w:rsidR="00DE3582" w:rsidRPr="00281835">
      <w:pPr>
        <w:jc w:val="both"/>
      </w:pPr>
      <w:r w:rsidRPr="00281835">
        <w:tab/>
        <w:t xml:space="preserve">1. garažno mjesto oznake GM371 - u podrumu nivo -3, ukupne površine 15,13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- 549. Suvlasnički dio: 20/100000 ETAŽNO VLASNIŠTVO (E-549) </w:t>
      </w:r>
      <w:r w:rsidRPr="00281835">
        <w:tab/>
      </w:r>
      <w:r w:rsidRPr="00281835">
        <w:tab/>
      </w:r>
    </w:p>
    <w:p w:rsidRDefault="00DE3582" w:rsidP="00DE3582" w:rsidR="00DE3582" w:rsidRPr="00281835">
      <w:pPr>
        <w:jc w:val="both"/>
      </w:pPr>
      <w:r w:rsidRPr="00281835">
        <w:tab/>
        <w:t xml:space="preserve">1. garažno mjesto oznake GM372 - u podrumu nivo -3, ukupne površine 15,13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- 550. Suvlasnički dio: 35/100000 ETAŽNO VLASNIŠTVO (E-550) </w:t>
      </w:r>
      <w:r w:rsidRPr="00281835">
        <w:tab/>
      </w:r>
      <w:r w:rsidRPr="00281835">
        <w:tab/>
      </w:r>
    </w:p>
    <w:p w:rsidRDefault="00DE3582" w:rsidP="00DE3582" w:rsidR="00DE3582" w:rsidRPr="00281835">
      <w:pPr>
        <w:jc w:val="both"/>
      </w:pPr>
      <w:r w:rsidRPr="00281835">
        <w:t xml:space="preserve">1. garažno mjesto oznake GM373 - u podrumu nivo -3, 13,80 m2, s pripadajućim prostorom za bicikle u podrumu nivo -3 površine 10,37 m2, što ukupno čini površinu 24,17 m2 </w:t>
      </w:r>
      <w:r w:rsidRPr="00281835">
        <w:tab/>
      </w:r>
      <w:r w:rsidRPr="00281835">
        <w:tab/>
      </w:r>
    </w:p>
    <w:p w:rsidRDefault="00DE3582" w:rsidP="00DE3582" w:rsidR="00DE3582" w:rsidRPr="00281835">
      <w:pPr>
        <w:jc w:val="both"/>
      </w:pPr>
      <w:r w:rsidRPr="00281835">
        <w:tab/>
        <w:t xml:space="preserve">TEHNIKA D.D., OIB: 73037001250, ULICA GRADA VUKOVARA BR. 274, ZAGREB </w:t>
      </w:r>
    </w:p>
    <w:p w:rsidRDefault="00DE3582" w:rsidP="00DE3582" w:rsidR="00DE3582" w:rsidRPr="00281835">
      <w:pPr>
        <w:jc w:val="both"/>
      </w:pPr>
      <w:r w:rsidRPr="00281835">
        <w:tab/>
        <w:t xml:space="preserve">- 551. Suvlasnički dio: 20/100000 ETAŽNO VLASNIŠTVO (E-551) </w:t>
      </w:r>
      <w:r w:rsidRPr="00281835">
        <w:tab/>
      </w:r>
      <w:r w:rsidRPr="00281835">
        <w:tab/>
      </w:r>
    </w:p>
    <w:p w:rsidRDefault="00DE3582" w:rsidP="00DE3582" w:rsidR="00DE3582" w:rsidRPr="00281835">
      <w:pPr>
        <w:jc w:val="both"/>
      </w:pPr>
      <w:r w:rsidRPr="00281835">
        <w:tab/>
        <w:t xml:space="preserve">1. garažno mjesto oznake GM374 - u podrumu nivo -3, ukupne površine 14,53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- 554. Suvlasnički dio: 35/100000 ETAŽNO VLASNIŠTVO (E-554) </w:t>
      </w:r>
      <w:r w:rsidRPr="00281835">
        <w:tab/>
      </w:r>
      <w:r w:rsidRPr="00281835">
        <w:tab/>
      </w:r>
    </w:p>
    <w:p w:rsidRDefault="00DE3582" w:rsidP="00DE3582" w:rsidR="00DE3582" w:rsidRPr="00281835">
      <w:pPr>
        <w:jc w:val="both"/>
      </w:pPr>
      <w:r w:rsidRPr="00281835">
        <w:lastRenderedPageBreak/>
        <w:t xml:space="preserve">1. garažno mjesto oznake GM377 - u podrumu nivo -3, površine 14,34 m2, s pripadajućim prostorom za bicikle u podrumu nivo -3 površine 9,37 m2, što ukupno čini površinu 23,71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- 555. Suvlasnički dio: 15/100000 ETAŽNO VLASNIŠTVO (E-555) </w:t>
      </w:r>
      <w:r w:rsidRPr="00281835">
        <w:tab/>
      </w:r>
      <w:r w:rsidRPr="00281835">
        <w:tab/>
      </w:r>
    </w:p>
    <w:p w:rsidRDefault="00DE3582" w:rsidP="00DE3582" w:rsidR="00DE3582" w:rsidRPr="00281835">
      <w:pPr>
        <w:jc w:val="both"/>
      </w:pPr>
      <w:r w:rsidRPr="00281835">
        <w:tab/>
        <w:t xml:space="preserve">1. garažno mjesto oznake GM378 - u podrumu nivo -3, ukupne površine 12,61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- 556. Suvlasnički dio: 15/100000 ETAŽNO VLASNIŠTVO (E-556) </w:t>
      </w:r>
      <w:r w:rsidRPr="00281835">
        <w:tab/>
      </w:r>
      <w:r w:rsidRPr="00281835">
        <w:tab/>
      </w:r>
    </w:p>
    <w:p w:rsidRDefault="00DE3582" w:rsidP="00DE3582" w:rsidR="00DE3582" w:rsidRPr="00281835">
      <w:pPr>
        <w:jc w:val="both"/>
      </w:pPr>
      <w:r w:rsidRPr="00281835">
        <w:tab/>
        <w:t xml:space="preserve">1. garažno mjesto oznake GM379 - u podrumu nivo -3, ukupne površine 12,87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rPr>
          <w:bCs/>
        </w:rPr>
      </w:pPr>
      <w:r w:rsidRPr="00281835">
        <w:rPr>
          <w:bCs/>
        </w:rPr>
        <w:t>- 559. Suvlasnički dio: 15/100000 ETAŽNO VLASNIŠTVO (E559)</w:t>
      </w:r>
    </w:p>
    <w:p w:rsidRDefault="00DE3582" w:rsidP="00DE3582" w:rsidR="00DE3582" w:rsidRPr="00281835">
      <w:pPr>
        <w:jc w:val="both"/>
        <w:rPr>
          <w:bCs/>
        </w:rPr>
      </w:pPr>
      <w:r w:rsidRPr="00281835">
        <w:rPr>
          <w:bCs/>
        </w:rPr>
        <w:t xml:space="preserve">1.garažno mjesto oznake GM382 - u podrumu nivo -3, ukupne površine 12,87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r w:rsidRPr="00281835">
        <w:t xml:space="preserve">- 572. Suvlasnički dio: 15/100000 ETAŽNO VLASNIŠTVO (E-572) </w:t>
      </w:r>
      <w:r w:rsidRPr="00281835">
        <w:tab/>
      </w:r>
      <w:r w:rsidRPr="00281835">
        <w:tab/>
      </w:r>
    </w:p>
    <w:p w:rsidRDefault="00DE3582" w:rsidP="00DE3582" w:rsidR="00DE3582" w:rsidRPr="00281835">
      <w:pPr>
        <w:jc w:val="both"/>
      </w:pPr>
      <w:r w:rsidRPr="00281835">
        <w:tab/>
        <w:t xml:space="preserve">1. garažno mjesto oznake GM395 - u podrumu nivo -3, ukupne površine 12,87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- 574. Suvlasnički dio: 15/100000 ETAŽNO VLASNIŠTVO (E-574) </w:t>
      </w:r>
      <w:r w:rsidRPr="00281835">
        <w:tab/>
      </w:r>
      <w:r w:rsidRPr="00281835">
        <w:tab/>
      </w:r>
    </w:p>
    <w:p w:rsidRDefault="00DE3582" w:rsidP="00DE3582" w:rsidR="00DE3582" w:rsidRPr="00281835">
      <w:pPr>
        <w:jc w:val="both"/>
      </w:pPr>
      <w:r w:rsidRPr="00281835">
        <w:tab/>
        <w:t xml:space="preserve">1. garažno mjesto oznake GM397 - u podrumu nivo -3, ukupne površine 12,87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- 580. Suvlasnički dio: 15/100000 ETAŽNO VLASNIŠTVO (E-580) </w:t>
      </w:r>
      <w:r w:rsidRPr="00281835">
        <w:tab/>
      </w:r>
      <w:r w:rsidRPr="00281835">
        <w:tab/>
      </w:r>
    </w:p>
    <w:p w:rsidRDefault="00DE3582" w:rsidP="00DE3582" w:rsidR="00DE3582" w:rsidRPr="00281835">
      <w:pPr>
        <w:jc w:val="both"/>
      </w:pPr>
      <w:r w:rsidRPr="00281835">
        <w:tab/>
        <w:t xml:space="preserve">1. garažno mjesto oznake GM403 - u podrumu nivo -3, ukupne površine 11,50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- 588. Suvlasnički dio: 15/100000 ETAŽNO VLASNIŠTVO (E-588) </w:t>
      </w:r>
      <w:r w:rsidRPr="00281835">
        <w:tab/>
      </w:r>
      <w:r w:rsidRPr="00281835">
        <w:tab/>
      </w:r>
    </w:p>
    <w:p w:rsidRDefault="00DE3582" w:rsidP="00DE3582" w:rsidR="00DE3582" w:rsidRPr="00281835">
      <w:pPr>
        <w:jc w:val="both"/>
      </w:pPr>
      <w:r w:rsidRPr="00281835">
        <w:tab/>
        <w:t xml:space="preserve">1. garažno mjesto oznake GM411 - u podrumu nivo -3, ukupne površine 11,41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- 590. Suvlasnički dio: 45/100000 ETAŽNO VLASNIŠTVO (E-590) </w:t>
      </w:r>
      <w:r w:rsidRPr="00281835">
        <w:tab/>
      </w:r>
      <w:r w:rsidRPr="00281835">
        <w:tab/>
      </w:r>
    </w:p>
    <w:p w:rsidRDefault="00DE3582" w:rsidP="00DE3582" w:rsidR="00DE3582" w:rsidRPr="00281835">
      <w:pPr>
        <w:jc w:val="both"/>
      </w:pPr>
      <w:r w:rsidRPr="00281835">
        <w:t xml:space="preserve">1. garažno mjesto oznake GM413 - u podrumu nivo -3, površine 15,38 m2, s pripadajućim prostorom za bicikle u podrumu nivo -3 površine 14,37 m2, što ukupno čini površinu 29,75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- 592. Suvlasnički dio: 30/100000 ETAŽNO VLASNIŠTVO (E-592) </w:t>
      </w:r>
      <w:r w:rsidRPr="00281835">
        <w:tab/>
      </w:r>
      <w:r w:rsidRPr="00281835">
        <w:tab/>
      </w:r>
    </w:p>
    <w:p w:rsidRDefault="00DE3582" w:rsidP="00DE3582" w:rsidR="00DE3582" w:rsidRPr="00281835">
      <w:pPr>
        <w:jc w:val="both"/>
      </w:pPr>
      <w:r w:rsidRPr="00281835">
        <w:t xml:space="preserve">1. garažno mjesto oznake GM415 - u podrumu nivo -3, površine 16,35 m2, s pripadajućim prostorom za bicikle u podrumu nivo -3 površine 4,79 m2, što ukupno čini površinu 21,14 m2 </w:t>
      </w:r>
      <w:r w:rsidRPr="00281835">
        <w:tab/>
      </w:r>
      <w:r w:rsidRPr="00281835">
        <w:tab/>
      </w:r>
    </w:p>
    <w:p w:rsidRDefault="00DE3582" w:rsidP="00DE3582" w:rsidR="00DE3582" w:rsidRPr="00281835">
      <w:pPr>
        <w:jc w:val="both"/>
      </w:pPr>
      <w:r w:rsidRPr="00281835">
        <w:lastRenderedPageBreak/>
        <w:tab/>
        <w:t>TEHNIKA D.D., OIB: 73037001250, ULICA GRADA VUKOVARA BR. 274, ZAGREB</w:t>
      </w:r>
    </w:p>
    <w:p w:rsidRDefault="00DE3582" w:rsidP="00DE3582" w:rsidR="00DE3582" w:rsidRPr="00281835">
      <w:pPr>
        <w:jc w:val="both"/>
      </w:pPr>
      <w:r w:rsidRPr="00281835">
        <w:t xml:space="preserve">- 594. Suvlasnički dio: 20/100000 ETAŽNO VLASNIŠTVO (E-594) </w:t>
      </w:r>
      <w:r w:rsidRPr="00281835">
        <w:tab/>
      </w:r>
      <w:r w:rsidRPr="00281835">
        <w:tab/>
      </w:r>
    </w:p>
    <w:p w:rsidRDefault="00DE3582" w:rsidP="00DE3582" w:rsidR="00DE3582" w:rsidRPr="00281835">
      <w:pPr>
        <w:jc w:val="both"/>
      </w:pPr>
      <w:r w:rsidRPr="00281835">
        <w:tab/>
        <w:t xml:space="preserve">1. garažno mjesto oznake GM417- u podrumu nivo -3, ukupne površine 16,35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rPr>
          <w:bCs/>
        </w:rPr>
      </w:pPr>
      <w:r w:rsidRPr="00281835">
        <w:rPr>
          <w:bCs/>
        </w:rPr>
        <w:t>- 596. Suvlasnički dio: 20/100000 ETAŽNO VLASNIŠTVO (E596)</w:t>
      </w:r>
    </w:p>
    <w:p w:rsidRDefault="00DE3582" w:rsidP="00DE3582" w:rsidR="00DE3582" w:rsidRPr="00281835">
      <w:pPr>
        <w:jc w:val="both"/>
        <w:rPr>
          <w:bCs/>
        </w:rPr>
      </w:pPr>
      <w:r w:rsidRPr="00281835">
        <w:rPr>
          <w:bCs/>
        </w:rPr>
        <w:t xml:space="preserve">1.garažno mjesto oznake GM419 - u podrumu nivo -3, ukupne površine 15,19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r w:rsidRPr="00281835">
        <w:tab/>
        <w:t xml:space="preserve">- 597. Suvlasnički dio: 35/100000 ETAŽNO VLASNIŠTVO (E-597) </w:t>
      </w:r>
      <w:r w:rsidRPr="00281835">
        <w:tab/>
      </w:r>
      <w:r w:rsidRPr="00281835">
        <w:tab/>
      </w:r>
    </w:p>
    <w:p w:rsidRDefault="00DE3582" w:rsidP="00DE3582" w:rsidR="00DE3582" w:rsidRPr="00281835">
      <w:pPr>
        <w:jc w:val="both"/>
      </w:pPr>
      <w:r w:rsidRPr="00281835">
        <w:t xml:space="preserve">1. garažno mjesto oznake GM420 - u podrumu nivo -3, površine 15,25 m2, s pripadajućim prostorom za bicikle u podrumu nivo -3 površine 8,97 m2, što ukupno čini površinu 24,22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- 598. Suvlasnički dio: 35/100000 ETAŽNO VLASNIŠTVO (E-598) </w:t>
      </w:r>
      <w:r w:rsidRPr="00281835">
        <w:tab/>
      </w:r>
      <w:r w:rsidRPr="00281835">
        <w:tab/>
      </w:r>
    </w:p>
    <w:p w:rsidRDefault="00DE3582" w:rsidP="00DE3582" w:rsidR="00DE3582" w:rsidRPr="00281835">
      <w:pPr>
        <w:jc w:val="both"/>
      </w:pPr>
      <w:r w:rsidRPr="00281835">
        <w:t xml:space="preserve">1. garažno mjesto oznake GM421 - u podrumu nivo -3, površine 15,25 m2, s pripadajućim prostorom za bicikle u podrumu nivo -3 površine 8,97 m2, što ukupno čini površinu 24,22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rPr>
          <w:bCs/>
        </w:rPr>
      </w:pPr>
      <w:r w:rsidRPr="00281835">
        <w:rPr>
          <w:bCs/>
        </w:rPr>
        <w:t>- 599. Suvlasnički dio: 25/100000 ETAŽNO VLASNIŠTVO (E599)</w:t>
      </w:r>
    </w:p>
    <w:p w:rsidRDefault="00DE3582" w:rsidP="00DE3582" w:rsidR="00DE3582" w:rsidRPr="00281835">
      <w:pPr>
        <w:jc w:val="both"/>
        <w:rPr>
          <w:bCs/>
        </w:rPr>
      </w:pPr>
      <w:r w:rsidRPr="00281835">
        <w:rPr>
          <w:bCs/>
        </w:rPr>
        <w:t xml:space="preserve">1.garažno mjesto oznake GM422 - u podrumu nivo -3, ukupne površine 18,35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- 600. Suvlasnički dio: 25/100000 ETAŽNO VLASNIŠTVO (E600)</w:t>
      </w:r>
    </w:p>
    <w:p w:rsidRDefault="00DE3582" w:rsidP="00DE3582" w:rsidR="00DE3582" w:rsidRPr="00281835">
      <w:pPr>
        <w:jc w:val="both"/>
        <w:rPr>
          <w:bCs/>
        </w:rPr>
      </w:pPr>
      <w:r w:rsidRPr="00281835">
        <w:rPr>
          <w:bCs/>
        </w:rPr>
        <w:t xml:space="preserve">1.garažno mjesto oznake GM423 - u podrumu nivo -3, ukupne površine 18,21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- 607. Suvlasnički dio: 20/100000 ETAŽNO VLASNIŠTVO (E607)</w:t>
      </w:r>
    </w:p>
    <w:p w:rsidRDefault="00DE3582" w:rsidP="00DE3582" w:rsidR="00DE3582" w:rsidRPr="00281835">
      <w:pPr>
        <w:jc w:val="both"/>
        <w:rPr>
          <w:bCs/>
        </w:rPr>
      </w:pPr>
      <w:r w:rsidRPr="00281835">
        <w:rPr>
          <w:bCs/>
        </w:rPr>
        <w:t xml:space="preserve">1.garažno mjesto oznake GM430 - u podrumu nivo -3, ukupne površine 14,85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r w:rsidRPr="00281835">
        <w:tab/>
        <w:t xml:space="preserve">608. Suvlasnički dio: 25/100000 ETAŽNO VLASNIŠTVO (E-608) </w:t>
      </w:r>
      <w:r w:rsidRPr="00281835">
        <w:tab/>
      </w:r>
      <w:r w:rsidRPr="00281835">
        <w:tab/>
      </w:r>
    </w:p>
    <w:p w:rsidRDefault="00DE3582" w:rsidP="00DE3582" w:rsidR="00DE3582" w:rsidRPr="00281835">
      <w:pPr>
        <w:jc w:val="both"/>
      </w:pPr>
      <w:r w:rsidRPr="00281835">
        <w:tab/>
        <w:t xml:space="preserve">1. garažno mjesto oznake GM431- u podrumu nivo -3, ukupne površine 17,85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609. Suvlasnički dio: 25/100000 ETAŽNO VLASNIŠTVO (E-609) </w:t>
      </w:r>
      <w:r w:rsidRPr="00281835">
        <w:tab/>
      </w:r>
      <w:r w:rsidRPr="00281835">
        <w:tab/>
      </w:r>
    </w:p>
    <w:p w:rsidRDefault="00DE3582" w:rsidP="00DE3582" w:rsidR="00DE3582" w:rsidRPr="00281835">
      <w:pPr>
        <w:jc w:val="both"/>
      </w:pPr>
      <w:r w:rsidRPr="00281835">
        <w:tab/>
        <w:t xml:space="preserve">1. garažno mjesto oznake GM432- u podrumu nivo -3, ukupne površine 18,20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rPr>
          <w:bCs/>
        </w:rPr>
      </w:pPr>
      <w:r w:rsidRPr="00281835">
        <w:tab/>
      </w:r>
      <w:r w:rsidRPr="00281835">
        <w:rPr>
          <w:bCs/>
        </w:rPr>
        <w:t>- 610. Suvlasnički dio: 20/100000 ETAŽNO VLASNIŠTVO (E610)</w:t>
      </w:r>
    </w:p>
    <w:p w:rsidRDefault="00DE3582" w:rsidP="00DE3582" w:rsidR="00DE3582" w:rsidRPr="00281835">
      <w:pPr>
        <w:jc w:val="both"/>
        <w:rPr>
          <w:bCs/>
        </w:rPr>
      </w:pPr>
      <w:r w:rsidRPr="00281835">
        <w:rPr>
          <w:bCs/>
        </w:rPr>
        <w:t xml:space="preserve">1.garažno mjesto oznake GM433 - u podrumu nivo -3, ukupne površine 13,35 m2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r w:rsidRPr="00281835">
        <w:tab/>
        <w:t xml:space="preserve">- 612. Suvlasnički dio: 35/100000 ETAŽNO VLASNIŠTVO (E-612) </w:t>
      </w:r>
      <w:r w:rsidRPr="00281835">
        <w:tab/>
      </w:r>
      <w:r w:rsidRPr="00281835">
        <w:tab/>
      </w:r>
    </w:p>
    <w:p w:rsidRDefault="00DE3582" w:rsidP="00DE3582" w:rsidR="00DE3582" w:rsidRPr="00281835">
      <w:pPr>
        <w:jc w:val="both"/>
      </w:pPr>
      <w:r w:rsidRPr="00281835">
        <w:tab/>
        <w:t xml:space="preserve">1. garažno mjesto oznake GM435 - u podrumu nivo -3, površine 15,19 m2, s pripadajućim prostorom za bicikle u podrumu nivo -3 </w:t>
      </w:r>
    </w:p>
    <w:p w:rsidRDefault="00DE3582" w:rsidP="00DE3582" w:rsidR="00DE3582" w:rsidRPr="00281835">
      <w:pPr>
        <w:jc w:val="both"/>
      </w:pPr>
      <w:r w:rsidRPr="00281835">
        <w:t xml:space="preserve">površine 9,13 m2, što ukupno čini površinu 24,32 m2 </w:t>
      </w:r>
      <w:r w:rsidRPr="00281835">
        <w:tab/>
      </w:r>
      <w:r w:rsidRPr="00281835">
        <w:tab/>
      </w:r>
    </w:p>
    <w:p w:rsidRDefault="00DE3582" w:rsidP="00DE3582" w:rsidR="00DE3582" w:rsidRPr="00281835">
      <w:pPr>
        <w:jc w:val="both"/>
      </w:pPr>
      <w:r w:rsidRPr="00281835">
        <w:lastRenderedPageBreak/>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- 613. Suvlasnički dio: 35/100000 ETAŽNO VLASNIŠTVO (E-613) </w:t>
      </w:r>
      <w:r w:rsidRPr="00281835">
        <w:tab/>
      </w:r>
      <w:r w:rsidRPr="00281835">
        <w:tab/>
      </w:r>
    </w:p>
    <w:p w:rsidRDefault="00DE3582" w:rsidP="00DE3582" w:rsidR="00DE3582" w:rsidRPr="00281835">
      <w:pPr>
        <w:jc w:val="both"/>
      </w:pPr>
      <w:r w:rsidRPr="00281835">
        <w:tab/>
        <w:t xml:space="preserve">1. garažno mjesto oznake GM436 - u podrumu nivo -3, površine 15,16 m2, s pripadajućim prostorom za bicikle u podrumu nivo -3 </w:t>
      </w:r>
    </w:p>
    <w:p w:rsidRDefault="00DE3582" w:rsidP="00DE3582" w:rsidR="00DE3582" w:rsidRPr="00281835">
      <w:pPr>
        <w:jc w:val="both"/>
      </w:pPr>
      <w:r w:rsidRPr="00281835">
        <w:t xml:space="preserve">površine 9,10 m2, što ukupno čini površinu 24,26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- 614. Suvlasnički dio: 35/100000 ETAŽNO VLASNIŠTVO (E-614) </w:t>
      </w:r>
      <w:r w:rsidRPr="00281835">
        <w:tab/>
      </w:r>
      <w:r w:rsidRPr="00281835">
        <w:tab/>
      </w:r>
    </w:p>
    <w:p w:rsidRDefault="00DE3582" w:rsidP="00DE3582" w:rsidR="00DE3582" w:rsidRPr="00281835">
      <w:pPr>
        <w:jc w:val="both"/>
      </w:pPr>
      <w:r w:rsidRPr="00281835">
        <w:tab/>
        <w:t xml:space="preserve">1. garažno mjesto oznake GM437 - u podrumu nivo -3, površine 13,80 m2, s pripadajućim prostorom za bicikle u podrumu nivo -3 </w:t>
      </w:r>
    </w:p>
    <w:p w:rsidRDefault="00DE3582" w:rsidP="00DE3582" w:rsidR="00DE3582" w:rsidRPr="00281835">
      <w:pPr>
        <w:jc w:val="both"/>
      </w:pPr>
      <w:r w:rsidRPr="00281835">
        <w:t xml:space="preserve">površine 9,73 m2, što ukupno čini površinu 23,53 m2 </w:t>
      </w:r>
      <w:r w:rsidRPr="00281835">
        <w:tab/>
      </w:r>
      <w:r w:rsidRPr="00281835">
        <w:tab/>
      </w:r>
    </w:p>
    <w:p w:rsidRDefault="00DE3582" w:rsidP="00DE3582" w:rsidR="00DE3582" w:rsidRPr="00281835">
      <w:pPr>
        <w:jc w:val="both"/>
      </w:pPr>
      <w:r w:rsidRPr="00281835">
        <w:tab/>
        <w:t>TEHNIKA D.D., OIB: 73037001250, ULICA GRADA VUKOVARA BR. 274, ZAGRE</w:t>
      </w:r>
    </w:p>
    <w:p w:rsidRDefault="00DE3582" w:rsidP="00DE3582" w:rsidR="00DE3582" w:rsidRPr="00281835">
      <w:pPr>
        <w:jc w:val="both"/>
      </w:pPr>
      <w:r w:rsidRPr="00281835">
        <w:t xml:space="preserve">- 618. Suvlasnički dio: 20/100000 ETAŽNO VLASNIŠTVO (E-618) </w:t>
      </w:r>
      <w:r w:rsidRPr="00281835">
        <w:tab/>
      </w:r>
      <w:r w:rsidRPr="00281835">
        <w:tab/>
      </w:r>
    </w:p>
    <w:p w:rsidRDefault="00DE3582" w:rsidP="00DE3582" w:rsidR="00DE3582" w:rsidRPr="00281835">
      <w:pPr>
        <w:jc w:val="both"/>
      </w:pPr>
      <w:r w:rsidRPr="00281835">
        <w:tab/>
        <w:t xml:space="preserve">1. garažno mjesto oznake GM441- u podrumu nivo -3, ukupne površine 16,39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- 620. Suvlasnički dio: 20/100000 ETAŽNO VLASNIŠTVO (E-620) </w:t>
      </w:r>
      <w:r w:rsidRPr="00281835">
        <w:tab/>
      </w:r>
      <w:r w:rsidRPr="00281835">
        <w:tab/>
      </w:r>
    </w:p>
    <w:p w:rsidRDefault="00DE3582" w:rsidP="00DE3582" w:rsidR="00DE3582" w:rsidRPr="00281835">
      <w:pPr>
        <w:jc w:val="both"/>
      </w:pPr>
      <w:r w:rsidRPr="00281835">
        <w:tab/>
        <w:t xml:space="preserve">1. garažno mjesto oznake GM443- u podrumu nivo -3, ukupne površine 16,39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- 621. Suvlasnički dio: 35/100000 ETAŽNO VLASNIŠTVO (E-621) </w:t>
      </w:r>
      <w:r w:rsidRPr="00281835">
        <w:tab/>
      </w:r>
      <w:r w:rsidRPr="00281835">
        <w:tab/>
      </w:r>
    </w:p>
    <w:p w:rsidRDefault="00DE3582" w:rsidP="00DE3582" w:rsidR="00DE3582" w:rsidRPr="00281835">
      <w:pPr>
        <w:jc w:val="both"/>
      </w:pPr>
      <w:r w:rsidRPr="00281835">
        <w:tab/>
        <w:t xml:space="preserve">1. garažno mjesto oznake GM444- u podrumu nivo -3, ukupne površine 23,75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- 622. Suvlasnički dio: 35/100000 ETAŽNO VLASNIŠTVO (E-622) </w:t>
      </w:r>
      <w:r w:rsidRPr="00281835">
        <w:tab/>
      </w:r>
      <w:r w:rsidRPr="00281835">
        <w:tab/>
      </w:r>
    </w:p>
    <w:p w:rsidRDefault="00DE3582" w:rsidP="00DE3582" w:rsidR="00DE3582" w:rsidRPr="00281835">
      <w:pPr>
        <w:jc w:val="both"/>
      </w:pPr>
      <w:r w:rsidRPr="00281835">
        <w:tab/>
        <w:t xml:space="preserve">1. garažno mjesto oznake GM445- u podrumu nivo -3, ukupne površine 23,69 m2 </w:t>
      </w:r>
      <w:r w:rsidRPr="00281835">
        <w:tab/>
      </w:r>
      <w:r w:rsidRPr="00281835">
        <w:tab/>
      </w:r>
    </w:p>
    <w:p w:rsidRDefault="00DE3582" w:rsidP="00DE3582" w:rsidR="00DE3582" w:rsidRPr="00281835">
      <w:pPr>
        <w:jc w:val="both"/>
      </w:pPr>
      <w:r w:rsidRPr="00281835">
        <w:tab/>
        <w:t xml:space="preserve">TEHNIKA D.D., OIB: 73037001250, ULICA GRADA VUKOVARA BR. 274, ZAGREB </w:t>
      </w:r>
      <w:r w:rsidRPr="00281835">
        <w:tab/>
      </w:r>
      <w:r w:rsidRPr="00281835">
        <w:tab/>
      </w:r>
    </w:p>
    <w:p w:rsidRDefault="00DE3582" w:rsidP="00DE3582" w:rsidR="00DE3582" w:rsidRPr="00281835">
      <w:pPr>
        <w:jc w:val="both"/>
      </w:pPr>
      <w:r w:rsidRPr="00281835">
        <w:tab/>
        <w:t xml:space="preserve">- 623. Suvlasnički dio: 40/100000 ETAŽNO VLASNIŠTVO (E-623) </w:t>
      </w:r>
      <w:r w:rsidRPr="00281835">
        <w:tab/>
      </w:r>
      <w:r w:rsidRPr="00281835">
        <w:tab/>
      </w:r>
    </w:p>
    <w:p w:rsidRDefault="00DE3582" w:rsidP="00DE3582" w:rsidR="00DE3582" w:rsidRPr="00281835">
      <w:pPr>
        <w:jc w:val="both"/>
      </w:pPr>
      <w:r w:rsidRPr="00281835">
        <w:tab/>
        <w:t xml:space="preserve">1. garažno mjesto oznake GM446 - u podrumu nivo -3, površine 24,19 m2, s pripadajućim prostorom za bicikle u podrumu nivo -3 </w:t>
      </w:r>
    </w:p>
    <w:p w:rsidRDefault="00DE3582" w:rsidP="00DE3582" w:rsidR="00DE3582" w:rsidRPr="00281835">
      <w:pPr>
        <w:jc w:val="both"/>
      </w:pPr>
      <w:r w:rsidRPr="00281835">
        <w:t xml:space="preserve">površine 5,14 m2, što ukupno čini površinu 29,33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pPr>
      <w:r w:rsidRPr="00281835">
        <w:t xml:space="preserve">- 632. Suvlasnički dio: 20/100000 ETAŽNO VLASNIŠTVO (E-632) </w:t>
      </w:r>
      <w:r w:rsidRPr="00281835">
        <w:tab/>
      </w:r>
      <w:r w:rsidRPr="00281835">
        <w:tab/>
      </w:r>
    </w:p>
    <w:p w:rsidRDefault="00DE3582" w:rsidP="00DE3582" w:rsidR="00DE3582" w:rsidRPr="00281835">
      <w:pPr>
        <w:jc w:val="both"/>
      </w:pPr>
      <w:r w:rsidRPr="00281835">
        <w:tab/>
        <w:t xml:space="preserve">1. garažno mjesto oznake GM455- u podrumu nivo -3, ukupne površine 15,00 m2 </w:t>
      </w:r>
      <w:r w:rsidRPr="00281835">
        <w:tab/>
      </w:r>
      <w:r w:rsidRPr="00281835">
        <w:tab/>
      </w:r>
    </w:p>
    <w:p w:rsidRDefault="00DE3582" w:rsidP="00DE3582" w:rsidR="00DE3582" w:rsidRPr="00281835">
      <w:pPr>
        <w:jc w:val="both"/>
      </w:pPr>
      <w:r w:rsidRPr="00281835">
        <w:tab/>
        <w:t>TEHNIKA D.D., OIB: 73037001250, ULICA GRADA VUKOVARA BR. 274, ZAGREB</w:t>
      </w:r>
    </w:p>
    <w:p w:rsidRDefault="00DE3582" w:rsidP="00DE3582" w:rsidR="00DE3582" w:rsidRPr="00281835">
      <w:pPr>
        <w:jc w:val="both"/>
        <w:rPr>
          <w:bCs/>
        </w:rPr>
      </w:pPr>
    </w:p>
    <w:p w:rsidRDefault="00DE3582" w:rsidP="00DE3582" w:rsidR="00DE3582" w:rsidRPr="00281835">
      <w:pPr>
        <w:jc w:val="both"/>
        <w:rPr>
          <w:bCs/>
        </w:rPr>
      </w:pPr>
    </w:p>
    <w:p w:rsidRDefault="00DE3582" w:rsidP="00DE3582" w:rsidR="00DE3582" w:rsidRPr="00281835">
      <w:pPr>
        <w:numPr>
          <w:ilvl w:val="0"/>
          <w:numId w:val="8"/>
        </w:numPr>
        <w:jc w:val="both"/>
      </w:pPr>
      <w:r w:rsidRPr="00281835">
        <w:t xml:space="preserve">U z.k.o. 335606,Vrapče, kod Općinskog građanskog suda Zagreb, </w:t>
      </w:r>
      <w:r w:rsidR="00350C17" w:rsidRPr="00281835">
        <w:t xml:space="preserve">Zemljišnoknjižni odjel Zagreb, </w:t>
      </w:r>
      <w:r w:rsidRPr="00281835">
        <w:t xml:space="preserve">zk.ul. 10827, k.č.br. 1617/18 upisana stambeno poslovna zgrada br. </w:t>
      </w:r>
      <w:r w:rsidRPr="00281835">
        <w:lastRenderedPageBreak/>
        <w:t>16,18,20 i 22, Vrisnička i dvorište ukupne površine 3780 m2, upisane su slijedeće nekretnine:</w:t>
      </w:r>
    </w:p>
    <w:p w:rsidRDefault="00DE3582" w:rsidP="00DE3582" w:rsidR="00DE3582" w:rsidRPr="00281835">
      <w:pPr>
        <w:jc w:val="both"/>
        <w:rPr>
          <w:bCs/>
        </w:rPr>
      </w:pPr>
      <w:r w:rsidRPr="00281835">
        <w:rPr>
          <w:bCs/>
        </w:rPr>
        <w:t>- 2. Suvlasnički dio: 61/10000 ETAŽNO VLASNIŠTVO (E-2)</w:t>
      </w:r>
      <w:r w:rsidRPr="00281835">
        <w:rPr>
          <w:bCs/>
        </w:rPr>
        <w:tab/>
      </w:r>
      <w:r w:rsidRPr="00281835">
        <w:rPr>
          <w:bCs/>
        </w:rPr>
        <w:tab/>
      </w:r>
    </w:p>
    <w:p w:rsidRDefault="00DE3582" w:rsidP="00DE3582" w:rsidR="00DE3582" w:rsidRPr="00281835">
      <w:pPr>
        <w:jc w:val="both"/>
        <w:rPr>
          <w:bCs/>
        </w:rPr>
      </w:pPr>
      <w:r w:rsidRPr="00281835">
        <w:rPr>
          <w:bCs/>
        </w:rPr>
        <w:t>1. lokal oznake L2 u prizemlju građevine, Vrisnička 16, Zagreb, neto korisne površine 55,54čm i spremište oznake Sp-005 u prizemlju, neto korisne površine 0,98čm, ukupne neto korisne površine 56,52čm, u elaboratu etažiranja označeno u tlocrtu prizemlja narančastom bojom</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2.4</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- 5. Suvlasnički dio: 46/10000 ETAŽNO VLASNIŠTVO (E-5)</w:t>
      </w:r>
      <w:r w:rsidRPr="00281835">
        <w:rPr>
          <w:bCs/>
        </w:rPr>
        <w:tab/>
      </w:r>
      <w:r w:rsidRPr="00281835">
        <w:rPr>
          <w:bCs/>
        </w:rPr>
        <w:tab/>
      </w:r>
    </w:p>
    <w:p w:rsidRDefault="00DE3582" w:rsidP="00DE3582" w:rsidR="00DE3582" w:rsidRPr="00281835">
      <w:pPr>
        <w:jc w:val="both"/>
        <w:rPr>
          <w:bCs/>
        </w:rPr>
      </w:pPr>
      <w:r w:rsidRPr="00281835">
        <w:rPr>
          <w:bCs/>
        </w:rPr>
        <w:t>1. lokal oznake L5 u prizemlju građevine, Vrisnička 18, Zagreb, neto korisne površine 43,00čm, u elaboratu etažiranja označeno u tlocrtu prizemlja tamnoplavom bojom</w:t>
      </w:r>
      <w:r w:rsidRPr="00281835">
        <w:rPr>
          <w:bCs/>
        </w:rPr>
        <w:tab/>
      </w:r>
      <w:r w:rsidRPr="00281835">
        <w:rPr>
          <w:bCs/>
        </w:rPr>
        <w:tab/>
      </w:r>
    </w:p>
    <w:p w:rsidRDefault="00DE3582" w:rsidP="00DE3582" w:rsidR="00DE3582" w:rsidRPr="00281835">
      <w:pPr>
        <w:jc w:val="both"/>
        <w:rPr>
          <w:bCs/>
        </w:rPr>
      </w:pPr>
      <w:r w:rsidRPr="00281835">
        <w:rPr>
          <w:bCs/>
        </w:rPr>
        <w:t>TEHNIKA SPV D.O.O. , OIB: 33028635279, TRG BANA JOSIPA JELAČIĆA 9/1, 48000 KOPRIVNICA</w:t>
      </w:r>
      <w:r w:rsidRPr="00281835">
        <w:rPr>
          <w:bCs/>
        </w:rPr>
        <w:tab/>
      </w:r>
      <w:r w:rsidRPr="00281835">
        <w:rPr>
          <w:bCs/>
        </w:rPr>
        <w:tab/>
      </w:r>
    </w:p>
    <w:p w:rsidRDefault="00DE3582" w:rsidP="00DE3582" w:rsidR="00DE3582" w:rsidRPr="00281835">
      <w:pPr>
        <w:jc w:val="both"/>
        <w:rPr>
          <w:bCs/>
        </w:rPr>
      </w:pPr>
      <w:r w:rsidRPr="00281835">
        <w:rPr>
          <w:bCs/>
        </w:rPr>
        <w:t>5.3</w:t>
      </w:r>
      <w:r w:rsidRPr="00281835">
        <w:rPr>
          <w:bCs/>
        </w:rPr>
        <w:tab/>
        <w:t>Zaprimljeno 10.05.2018.g. pod brojem Z-27012/2018</w:t>
      </w:r>
    </w:p>
    <w:p w:rsidRDefault="00DE3582" w:rsidP="00DE3582" w:rsidR="00DE3582" w:rsidRPr="00281835">
      <w:pPr>
        <w:jc w:val="both"/>
        <w:rPr>
          <w:bCs/>
        </w:rPr>
      </w:pPr>
      <w:r w:rsidRPr="00281835">
        <w:rPr>
          <w:bCs/>
        </w:rPr>
        <w:t>ZABILJEŽBA, PRIJENOS VLASNIŠTVA RADI OSIGURANJA TRAŽBINE, u iznosu od 800.000,00 EUR (slovima:osamstotisućaeura) plativo u kunskoj protuvrijednosti po srednjem tečaju HNB za EUR .</w:t>
      </w:r>
      <w:r w:rsidRPr="00281835">
        <w:rPr>
          <w:bCs/>
        </w:rPr>
        <w:tab/>
      </w:r>
      <w:r w:rsidRPr="00281835">
        <w:rPr>
          <w:bCs/>
        </w:rPr>
        <w:tab/>
      </w:r>
    </w:p>
    <w:p w:rsidRDefault="00DE3582" w:rsidP="00DE3582" w:rsidR="00DE3582" w:rsidRPr="00281835">
      <w:pPr>
        <w:jc w:val="both"/>
        <w:rPr>
          <w:bCs/>
        </w:rPr>
      </w:pPr>
      <w:r w:rsidRPr="00281835">
        <w:rPr>
          <w:bCs/>
        </w:rPr>
        <w:t>- 144. Suvlasnički dio: 11/10000 ETAŽNO VLASNIŠTVO (E-144)</w:t>
      </w:r>
      <w:r w:rsidRPr="00281835">
        <w:rPr>
          <w:bCs/>
        </w:rPr>
        <w:tab/>
      </w:r>
      <w:r w:rsidRPr="00281835">
        <w:rPr>
          <w:bCs/>
        </w:rPr>
        <w:tab/>
      </w:r>
    </w:p>
    <w:p w:rsidRDefault="00DE3582" w:rsidP="00DE3582" w:rsidR="00DE3582" w:rsidRPr="00281835">
      <w:pPr>
        <w:jc w:val="both"/>
        <w:rPr>
          <w:bCs/>
        </w:rPr>
      </w:pPr>
      <w:r w:rsidRPr="00281835">
        <w:rPr>
          <w:bCs/>
        </w:rPr>
        <w:t>1. garaža oznake G-224 na etaži -2, neto korisne površine 10,57čm, u elaboratu etažiranja označeno u tlocrtu etaže -2 svijetloplavom bojom</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274, 10000 ZAGREB</w:t>
      </w:r>
      <w:r w:rsidRPr="00281835">
        <w:rPr>
          <w:bCs/>
        </w:rPr>
        <w:tab/>
      </w:r>
      <w:r w:rsidRPr="00281835">
        <w:rPr>
          <w:bCs/>
        </w:rPr>
        <w:tab/>
      </w:r>
    </w:p>
    <w:p w:rsidRDefault="00DE3582" w:rsidP="00DE3582" w:rsidR="00DE3582" w:rsidRPr="00281835">
      <w:pPr>
        <w:jc w:val="both"/>
        <w:rPr>
          <w:bCs/>
        </w:rPr>
      </w:pPr>
      <w:r w:rsidRPr="00281835">
        <w:rPr>
          <w:bCs/>
        </w:rPr>
        <w:t>- 173. Suvlasnički dio: 11/10000 ETAŽNO VLASNIŠTVO (E-173)</w:t>
      </w:r>
      <w:r w:rsidRPr="00281835">
        <w:rPr>
          <w:bCs/>
        </w:rPr>
        <w:tab/>
      </w:r>
      <w:r w:rsidRPr="00281835">
        <w:rPr>
          <w:bCs/>
        </w:rPr>
        <w:tab/>
      </w:r>
    </w:p>
    <w:p w:rsidRDefault="00DE3582" w:rsidP="00DE3582" w:rsidR="00DE3582" w:rsidRPr="00281835">
      <w:pPr>
        <w:jc w:val="both"/>
        <w:rPr>
          <w:bCs/>
        </w:rPr>
      </w:pPr>
      <w:r w:rsidRPr="00281835">
        <w:rPr>
          <w:bCs/>
        </w:rPr>
        <w:t>1. garaža oznake G-253 na etaži -2, neto korisne površine 9,98čm, u elaboratu etažiranja označeno u tlocrtu etaže -2 svijetloplavom bojom</w:t>
      </w:r>
      <w:r w:rsidRPr="00281835">
        <w:rPr>
          <w:bCs/>
        </w:rPr>
        <w:tab/>
      </w:r>
      <w:r w:rsidRPr="00281835">
        <w:rPr>
          <w:bCs/>
        </w:rPr>
        <w:tab/>
      </w:r>
    </w:p>
    <w:p w:rsidRDefault="00DE3582" w:rsidP="00DE3582" w:rsidR="00DE3582" w:rsidRPr="00281835">
      <w:pPr>
        <w:jc w:val="both"/>
        <w:rPr>
          <w:bCs/>
        </w:rPr>
      </w:pPr>
      <w:r w:rsidRPr="00281835">
        <w:rPr>
          <w:bCs/>
        </w:rPr>
        <w:t>TEHNIKA D.D., OIB: 73037001250, ULICA GRADA VUKOVARA 274, 10000 ZAGREB</w:t>
      </w:r>
      <w:r w:rsidRPr="00281835">
        <w:rPr>
          <w:bCs/>
        </w:rPr>
        <w:tab/>
      </w:r>
      <w:r w:rsidRPr="00281835">
        <w:rPr>
          <w:bCs/>
        </w:rPr>
        <w:tab/>
      </w:r>
    </w:p>
    <w:p w:rsidRDefault="00DE3582" w:rsidP="00DE3582" w:rsidR="00DE3582" w:rsidRPr="00281835">
      <w:pPr>
        <w:jc w:val="both"/>
        <w:rPr>
          <w:bCs/>
        </w:rPr>
      </w:pPr>
    </w:p>
    <w:p w:rsidRDefault="00DE3582" w:rsidP="00DE3582" w:rsidR="00DE3582" w:rsidRPr="00281835">
      <w:pPr>
        <w:jc w:val="both"/>
        <w:rPr>
          <w:bCs/>
        </w:rPr>
      </w:pPr>
    </w:p>
    <w:p w:rsidRDefault="00DE3582" w:rsidP="00DE3582" w:rsidR="00DE3582" w:rsidRPr="00281835">
      <w:pPr>
        <w:numPr>
          <w:ilvl w:val="0"/>
          <w:numId w:val="8"/>
        </w:numPr>
        <w:jc w:val="both"/>
      </w:pPr>
      <w:r w:rsidRPr="00281835">
        <w:t>U z.k.o. 999901, Grad Zagreb, kod Općinskog građanskog suda Zagreb,</w:t>
      </w:r>
      <w:r w:rsidR="00096B0B" w:rsidRPr="00281835">
        <w:t xml:space="preserve"> Zemljišnoknjižni odjel Zagreb,</w:t>
      </w:r>
      <w:r w:rsidRPr="00281835">
        <w:t xml:space="preserve"> zk.ul. 108751, k.č.br. 545/36 upisana stambeno poslovna zgrada Dunjevac br. 15,15A,15B i 15C i dvorište, ukupne površine 5830 m2, upisane su slijedeće nekretnine:</w:t>
      </w:r>
    </w:p>
    <w:p w:rsidRDefault="00DE3582" w:rsidP="00DE3582" w:rsidR="00DE3582" w:rsidRPr="00281835">
      <w:pPr>
        <w:jc w:val="both"/>
        <w:rPr>
          <w:bCs/>
        </w:rPr>
      </w:pPr>
    </w:p>
    <w:p w:rsidRDefault="00DE3582" w:rsidP="00DE3582" w:rsidR="00DE3582" w:rsidRPr="00281835">
      <w:pPr>
        <w:jc w:val="both"/>
        <w:rPr>
          <w:bCs/>
        </w:rPr>
      </w:pPr>
      <w:r w:rsidRPr="00281835">
        <w:rPr>
          <w:bCs/>
        </w:rPr>
        <w:t>- 75. Suvlasnički dio: 6/10000 ETAŽNO VLASNIŠTVO (E-75)</w:t>
      </w:r>
    </w:p>
    <w:p w:rsidRDefault="00DE3582" w:rsidP="00DE3582" w:rsidR="00DE3582" w:rsidRPr="00281835">
      <w:pPr>
        <w:jc w:val="both"/>
        <w:rPr>
          <w:bCs/>
        </w:rPr>
      </w:pPr>
      <w:r w:rsidRPr="00281835">
        <w:rPr>
          <w:bCs/>
        </w:rPr>
        <w:t xml:space="preserve">1. garažno parkirno mjesto oznake PM 75 u podrumu -2 objekta, površine 12,03 m2, u etažnom elaboratu označeno žutom bojom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numPr>
          <w:ilvl w:val="0"/>
          <w:numId w:val="8"/>
        </w:numPr>
        <w:jc w:val="both"/>
      </w:pPr>
      <w:r w:rsidRPr="00281835">
        <w:t xml:space="preserve">U z.k.o. 335495, Zaprudski otok, kod Općinskog suda Novi Zagreb, </w:t>
      </w:r>
      <w:r w:rsidR="00286296" w:rsidRPr="00281835">
        <w:t xml:space="preserve">Zemljišnoknjižni odjel Novi Zagreb, </w:t>
      </w:r>
      <w:r w:rsidRPr="00281835">
        <w:t>zk.ul. 1033, k.č.br. 1409/5 upisana zgrada broj 6/A i dvorište, Hribarov prilaz, ukupne površine 2808 m2, upisana je slijedeća nekretnina:</w:t>
      </w:r>
    </w:p>
    <w:p w:rsidRDefault="00DE3582" w:rsidP="00DE3582" w:rsidR="00DE3582" w:rsidRPr="00281835">
      <w:pPr>
        <w:jc w:val="both"/>
      </w:pPr>
      <w:r w:rsidRPr="00281835">
        <w:lastRenderedPageBreak/>
        <w:t xml:space="preserve">- 2. Suvlasnički dio: 269,99/10000 ETAŽNO VLASNIŠTVO (E-2) </w:t>
      </w:r>
      <w:r w:rsidRPr="00281835">
        <w:tab/>
      </w:r>
      <w:r w:rsidRPr="00281835">
        <w:tab/>
      </w:r>
    </w:p>
    <w:p w:rsidRDefault="00DE3582" w:rsidP="00DE3582" w:rsidR="00DE3582" w:rsidRPr="00281835">
      <w:pPr>
        <w:jc w:val="both"/>
      </w:pPr>
      <w:r w:rsidRPr="00281835">
        <w:tab/>
        <w:t xml:space="preserve">1. lokal br. 1.4 u podrumu površine 61,86 čm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r w:rsidRPr="00281835">
        <w:tab/>
      </w:r>
    </w:p>
    <w:p w:rsidRDefault="00DE3582" w:rsidP="00DE3582" w:rsidR="00DE3582" w:rsidRPr="00281835">
      <w:pPr>
        <w:jc w:val="both"/>
      </w:pPr>
      <w:r w:rsidRPr="00281835">
        <w:tab/>
        <w:t xml:space="preserve">- 34. Suvlasnički dio: 105,93/10000 ETAŽNO VLASNIŠTVO (E-34) </w:t>
      </w:r>
      <w:r w:rsidRPr="00281835">
        <w:tab/>
      </w:r>
      <w:r w:rsidRPr="00281835">
        <w:tab/>
      </w:r>
    </w:p>
    <w:p w:rsidRDefault="00DE3582" w:rsidP="00DE3582" w:rsidR="00DE3582" w:rsidRPr="00281835">
      <w:pPr>
        <w:jc w:val="both"/>
      </w:pPr>
      <w:r w:rsidRPr="00281835">
        <w:tab/>
        <w:t xml:space="preserve">1. lokal br. 2.5 u prizemlju površine 24,27 čm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r w:rsidRPr="00281835">
        <w:tab/>
      </w:r>
    </w:p>
    <w:p w:rsidRDefault="00DE3582" w:rsidP="00DE3582" w:rsidR="00DE3582" w:rsidRPr="00281835">
      <w:pPr>
        <w:jc w:val="both"/>
      </w:pPr>
      <w:r w:rsidRPr="00281835">
        <w:tab/>
        <w:t xml:space="preserve">- 35. Suvlasnički dio: 143,94/10000 ETAŽNO VLASNIŠTVO (E-35) </w:t>
      </w:r>
      <w:r w:rsidRPr="00281835">
        <w:tab/>
      </w:r>
      <w:r w:rsidRPr="00281835">
        <w:tab/>
      </w:r>
    </w:p>
    <w:p w:rsidRDefault="00DE3582" w:rsidP="00DE3582" w:rsidR="00DE3582" w:rsidRPr="00281835">
      <w:pPr>
        <w:jc w:val="both"/>
      </w:pPr>
      <w:r w:rsidRPr="00281835">
        <w:tab/>
        <w:t xml:space="preserve">1. lokal br. 2.13A u prizemlju površine 32,98 čm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r w:rsidRPr="00281835">
        <w:tab/>
      </w:r>
    </w:p>
    <w:p w:rsidRDefault="00DE3582" w:rsidP="00DE3582" w:rsidR="00DE3582" w:rsidRPr="00281835">
      <w:pPr>
        <w:jc w:val="both"/>
      </w:pPr>
      <w:r w:rsidRPr="00281835">
        <w:tab/>
        <w:t xml:space="preserve">- 44. Suvlasnički dio: 149,18/10000 ETAŽNO VLASNIŠTVO (E-44) </w:t>
      </w:r>
      <w:r w:rsidRPr="00281835">
        <w:tab/>
      </w:r>
      <w:r w:rsidRPr="00281835">
        <w:tab/>
      </w:r>
    </w:p>
    <w:p w:rsidRDefault="00DE3582" w:rsidP="00DE3582" w:rsidR="00DE3582" w:rsidRPr="00281835">
      <w:pPr>
        <w:jc w:val="both"/>
      </w:pPr>
      <w:r w:rsidRPr="00281835">
        <w:tab/>
        <w:t xml:space="preserve">1. lokal br. 3.16 na katu površine 34,18 čm </w:t>
      </w:r>
      <w:r w:rsidRPr="00281835">
        <w:tab/>
      </w:r>
      <w:r w:rsidRPr="00281835">
        <w:tab/>
      </w:r>
    </w:p>
    <w:p w:rsidRDefault="00DE3582" w:rsidP="00DE3582" w:rsidR="00DE3582" w:rsidRPr="00281835">
      <w:pPr>
        <w:jc w:val="both"/>
      </w:pPr>
      <w:r w:rsidRPr="00281835">
        <w:tab/>
        <w:t>TEHNIKA D.D. ZA GRADITELJSTVO, INŽENJERING, PROIZVODNJU I TRGOVINU, ULICA GRADA VUKOVARA BR. 274, ZAGREB</w:t>
      </w:r>
    </w:p>
    <w:p w:rsidRDefault="00DE3582" w:rsidP="00DE3582" w:rsidR="00DE3582" w:rsidRPr="00281835">
      <w:pPr>
        <w:jc w:val="both"/>
      </w:pPr>
    </w:p>
    <w:p w:rsidRDefault="00DE3582" w:rsidP="00DE3582" w:rsidR="00DE3582" w:rsidRPr="00281835">
      <w:pPr>
        <w:jc w:val="both"/>
      </w:pPr>
    </w:p>
    <w:p w:rsidRDefault="00DE3582" w:rsidP="00DE3582" w:rsidR="00DE3582" w:rsidRPr="00281835">
      <w:pPr>
        <w:numPr>
          <w:ilvl w:val="0"/>
          <w:numId w:val="8"/>
        </w:numPr>
        <w:jc w:val="both"/>
      </w:pPr>
      <w:r w:rsidRPr="00281835">
        <w:t xml:space="preserve">U z.k.o. 999901, Grad Zagreb, kod Općinskog građanskog suda Zagreb, </w:t>
      </w:r>
      <w:r w:rsidR="005717A0" w:rsidRPr="00281835">
        <w:t xml:space="preserve">Zemljišnoknjižni odjel Zagreb, </w:t>
      </w:r>
      <w:r w:rsidRPr="00281835">
        <w:t>zk.ul. 17671, k.č.br. 4665/4 upisana mješovite uporabe br. 21 (površine 364 m2) i dvorište (površine 1306 m2) u ulici Ćire Truhelke, ukupne površine 1670 m2, upisana je slijedeća nekretnina:</w:t>
      </w:r>
    </w:p>
    <w:p w:rsidRDefault="00DE3582" w:rsidP="00DE3582" w:rsidR="00DE3582" w:rsidRPr="00281835">
      <w:pPr>
        <w:jc w:val="both"/>
        <w:rPr>
          <w:bCs/>
        </w:rPr>
      </w:pPr>
      <w:r w:rsidRPr="00281835">
        <w:rPr>
          <w:bCs/>
        </w:rPr>
        <w:t>- 72. Suvlasnički dio: 433/10000 ETAŽNO VLASNIŠTVO (E-72)</w:t>
      </w:r>
    </w:p>
    <w:p w:rsidRDefault="00DE3582" w:rsidP="00DE3582" w:rsidR="00DE3582" w:rsidRPr="00281835">
      <w:pPr>
        <w:jc w:val="both"/>
        <w:rPr>
          <w:bCs/>
        </w:rPr>
      </w:pPr>
      <w:r w:rsidRPr="00281835">
        <w:rPr>
          <w:bCs/>
        </w:rPr>
        <w:t xml:space="preserve">1. poslovni prostor oznake PP u prizemlju, neto korisne površine 42,88 m2, koji se sastoji od ureda, kuhinje, wc-a i vrta; spremište oznake SK-8 u podrumu, neto korisne površine 2,68 m2; spremište oznake SK-22 u podrumu, neto korisne površine 2,94 m2; parkirno mjesto oznake PM-17 u prizemlju, neto korisne površine 3,13 m2; parkirno mjesto oznake PM-18 u prizemlju, neto korisne površine 3,13 m2; parkirno mjesto oznake PM-19 u prizemlju, neto korisne površine 3,13 m2; sveukupne neto korisne površine 57,89 m2, u elaboratu etažiranja označeno u tlocrtu prizemlja i tlocrtu podruma svijetlo zelenom bojom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numPr>
          <w:ilvl w:val="0"/>
          <w:numId w:val="8"/>
        </w:numPr>
        <w:jc w:val="both"/>
      </w:pPr>
      <w:r w:rsidRPr="00281835">
        <w:t xml:space="preserve">U z.k.o. 999901, Grad Zagreb, kod Općinskog građanskog suda Zagreb, </w:t>
      </w:r>
      <w:r w:rsidR="005717A0" w:rsidRPr="00281835">
        <w:t xml:space="preserve">Zemljišnoknjižni odjel Zagreb, </w:t>
      </w:r>
      <w:r w:rsidRPr="00281835">
        <w:t>zk.ul. 100300, k.č.br. 2270/18 upisana stambeno-poslovna zgrada br. 23,25,27,29; 22,24,26,28 i 30 i dvorište i podzemna garaža, Crvenog križa; Ljudevita Posavskog, ukupne površine 5683 m2, upisane su slijedeće nekretnine:</w:t>
      </w:r>
    </w:p>
    <w:p w:rsidRDefault="00DE3582" w:rsidP="00DE3582" w:rsidR="00DE3582" w:rsidRPr="00281835">
      <w:pPr>
        <w:jc w:val="both"/>
      </w:pPr>
      <w:r w:rsidRPr="00281835">
        <w:t xml:space="preserve">- 12. Suvlasnički dio: 43/10000 ETAŽNO VLASNIŠTVO (E-12) </w:t>
      </w:r>
      <w:r w:rsidRPr="00281835">
        <w:tab/>
      </w:r>
      <w:r w:rsidRPr="00281835">
        <w:tab/>
      </w:r>
    </w:p>
    <w:p w:rsidRDefault="00DE3582" w:rsidP="00DE3582" w:rsidR="00DE3582" w:rsidRPr="00281835">
      <w:pPr>
        <w:jc w:val="both"/>
      </w:pPr>
      <w:r w:rsidRPr="00281835">
        <w:t xml:space="preserve">1. trosobni stan br. 12, tip S12, na III.katu, ulaz 1, površine 66,45 m2, u koju površinu i razmjer je uključeno i pripadajuće spremište SP21, površine 1,70 m2 </w:t>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- 71. Suvlasnički dio: 31/10000 ETAŽNO VLASNIŠTVO (E-71) </w:t>
      </w:r>
      <w:r w:rsidRPr="00281835">
        <w:tab/>
      </w:r>
      <w:r w:rsidRPr="00281835">
        <w:tab/>
      </w:r>
    </w:p>
    <w:p w:rsidRDefault="00DE3582" w:rsidP="00DE3582" w:rsidR="00DE3582" w:rsidRPr="00281835">
      <w:pPr>
        <w:jc w:val="both"/>
      </w:pPr>
      <w:r w:rsidRPr="00281835">
        <w:t>1. dvosobni stan br. 71, tip S71, na III. katu, ulaz 3., površine 47,87 m2, u koju površinu i razmjer je uključeno i pripadajuće spremište SP55, površine 1,63 m2</w:t>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- 77. Suvlasnički dio: 82/10000 ETAŽNO VLASNIŠTVO (E-77) </w:t>
      </w:r>
      <w:r w:rsidRPr="00281835">
        <w:tab/>
      </w:r>
      <w:r w:rsidRPr="00281835">
        <w:tab/>
      </w:r>
    </w:p>
    <w:p w:rsidRDefault="00DE3582" w:rsidP="00DE3582" w:rsidR="00DE3582" w:rsidRPr="00281835">
      <w:pPr>
        <w:jc w:val="both"/>
      </w:pPr>
      <w:r w:rsidRPr="00281835">
        <w:lastRenderedPageBreak/>
        <w:t>1. četverosobni stan br. 76, tip S76, na IV./V. katu, ulaz 3., površine 125,83 m2, u koju površinu i razmjer je uključeno i pripadajuće spremište SP42, površine 2,22 m2</w:t>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- 87. Suvlasnički dio: 43/10000 ETAŽNO VLASNIŠTVO (E-87) </w:t>
      </w:r>
      <w:r w:rsidRPr="00281835">
        <w:tab/>
      </w:r>
      <w:r w:rsidRPr="00281835">
        <w:tab/>
      </w:r>
    </w:p>
    <w:p w:rsidRDefault="00DE3582" w:rsidP="00DE3582" w:rsidR="00DE3582" w:rsidRPr="00281835">
      <w:pPr>
        <w:jc w:val="both"/>
      </w:pPr>
      <w:r w:rsidRPr="00281835">
        <w:t>1. trosobni stan br. 87, tip S87, na I.katu, ulaz 4., površine 66,62 m2</w:t>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- 87.1 </w:t>
      </w:r>
      <w:r w:rsidRPr="00281835">
        <w:tab/>
        <w:t>Zaprimljeno 29.09.2016.g. pod brojem Z-43207/2016</w:t>
      </w:r>
    </w:p>
    <w:p w:rsidRDefault="00DE3582" w:rsidP="00DE3582" w:rsidR="00DE3582" w:rsidRPr="00281835">
      <w:pPr>
        <w:jc w:val="both"/>
      </w:pPr>
      <w:r w:rsidRPr="00281835">
        <w:t xml:space="preserve">PREDBILJEŽBA, PRAVO VLASNIŠTVA, UGOVOR O KUPOPRODAJI BR. 1950/06 03.05.2006, isprave uložene u registar prodavatelja pod G-15 </w:t>
      </w:r>
      <w:r w:rsidRPr="00281835">
        <w:tab/>
        <w:t xml:space="preserve">PREDBILJEŽBA na 87 (1.1) </w:t>
      </w:r>
      <w:r w:rsidRPr="00281835">
        <w:tab/>
        <w:t xml:space="preserve">BROZ VLATKO, OIB: 39003127851, PANTOVČAK 138/1 </w:t>
      </w:r>
      <w:r w:rsidRPr="00281835">
        <w:tab/>
      </w:r>
      <w:r w:rsidRPr="00281835">
        <w:tab/>
      </w:r>
    </w:p>
    <w:p w:rsidRDefault="00DE3582" w:rsidP="00DE3582" w:rsidR="00DE3582" w:rsidRPr="00281835">
      <w:pPr>
        <w:jc w:val="both"/>
      </w:pPr>
      <w:r w:rsidRPr="00281835">
        <w:t xml:space="preserve">- 102. Suvlasnički dio: 57/10000 ETAŽNO VLASNIŠTVO (E-102) </w:t>
      </w:r>
      <w:r w:rsidRPr="00281835">
        <w:tab/>
      </w:r>
      <w:r w:rsidRPr="00281835">
        <w:tab/>
      </w:r>
    </w:p>
    <w:p w:rsidRDefault="00DE3582" w:rsidP="00DE3582" w:rsidR="00DE3582" w:rsidRPr="00281835">
      <w:pPr>
        <w:jc w:val="both"/>
      </w:pPr>
      <w:r w:rsidRPr="00281835">
        <w:t xml:space="preserve">1. trosobni stan br. 102, tip S102, na IV.katu, ulaz 4., površine 87,74 m2 </w:t>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- 119. Suvlasnički dio: 30/10000 ETAŽNO VLASNIŠTVO (E-119) </w:t>
      </w:r>
      <w:r w:rsidRPr="00281835">
        <w:tab/>
      </w:r>
      <w:r w:rsidRPr="00281835">
        <w:tab/>
      </w:r>
    </w:p>
    <w:p w:rsidRDefault="00DE3582" w:rsidP="00DE3582" w:rsidR="00DE3582" w:rsidRPr="00281835">
      <w:pPr>
        <w:jc w:val="both"/>
      </w:pPr>
      <w:r w:rsidRPr="00281835">
        <w:t xml:space="preserve">1. dvosobni stan br. 120, tip S120, na II.katu, ulaz 5., površine 47,04 m2, u koju površinu i razmjer je uključeno i pripadajuće spremište SP61, površine 1,63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- 146. Suvlasnički dio: 30/10000 ETAŽNO VLASNIŠTVO (E-146) </w:t>
      </w:r>
      <w:r w:rsidRPr="00281835">
        <w:tab/>
      </w:r>
      <w:r w:rsidRPr="00281835">
        <w:tab/>
      </w:r>
    </w:p>
    <w:p w:rsidRDefault="00DE3582" w:rsidP="00DE3582" w:rsidR="00DE3582" w:rsidRPr="00281835">
      <w:pPr>
        <w:jc w:val="both"/>
      </w:pPr>
      <w:r w:rsidRPr="00281835">
        <w:t xml:space="preserve">1. dvosobni stan br. 148, tip S148, na IV.katu, ulaz 6., površine 46,08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2.1 </w:t>
      </w:r>
      <w:r w:rsidRPr="00281835">
        <w:tab/>
        <w:t>Zaprimljeno 02.09.2010. broj Z-41888/10</w:t>
      </w:r>
    </w:p>
    <w:p w:rsidRDefault="00DE3582" w:rsidP="00DE3582" w:rsidR="00DE3582" w:rsidRPr="00281835">
      <w:pPr>
        <w:jc w:val="both"/>
      </w:pPr>
      <w:r w:rsidRPr="00281835">
        <w:t xml:space="preserve">Temeljem ugovora o prodaji br.1580/06 od 24.veljače 2006.godine i isprava uloženih u ovosudni registar prodavatelja pod G-15, predbilježuje se pravo vlasništva uz uvjet opravdanja dostave potvrde da je kupoprodajna cijena isplaćena u cijelosti (čl.14.ugovora), za korist: </w:t>
      </w:r>
      <w:r w:rsidRPr="00281835">
        <w:tab/>
        <w:t xml:space="preserve">PREDBILJEŽBA SAMARŽIJA ANA, OIB: 97224069454, ZAGREB, BULIĆEVA 8. </w:t>
      </w:r>
      <w:r w:rsidRPr="00281835">
        <w:tab/>
      </w:r>
      <w:r w:rsidRPr="00281835">
        <w:tab/>
      </w:r>
    </w:p>
    <w:p w:rsidRDefault="00DE3582" w:rsidP="00DE3582" w:rsidR="00DE3582" w:rsidRPr="00281835">
      <w:pPr>
        <w:jc w:val="both"/>
      </w:pPr>
      <w:r w:rsidRPr="00281835">
        <w:t xml:space="preserve">- 207. Suvlasnički dio: 23/10000 ETAŽNO VLASNIŠTVO (E-207) </w:t>
      </w:r>
      <w:r w:rsidRPr="00281835">
        <w:tab/>
      </w:r>
      <w:r w:rsidRPr="00281835">
        <w:tab/>
      </w:r>
    </w:p>
    <w:p w:rsidRDefault="00DE3582" w:rsidP="00DE3582" w:rsidR="00DE3582" w:rsidRPr="00281835">
      <w:pPr>
        <w:jc w:val="both"/>
      </w:pPr>
      <w:r w:rsidRPr="00281835">
        <w:t>1. lokal br. 3, tip L3, u prizemlju, ulaz 1., površine 34,77 m2</w:t>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- 208. Suvlasnički dio: 14/10000 ETAŽNO VLASNIŠTVO (E-208) </w:t>
      </w:r>
      <w:r w:rsidRPr="00281835">
        <w:tab/>
      </w:r>
      <w:r w:rsidRPr="00281835">
        <w:tab/>
      </w:r>
    </w:p>
    <w:p w:rsidRDefault="00DE3582" w:rsidP="00DE3582" w:rsidR="00DE3582" w:rsidRPr="00281835">
      <w:pPr>
        <w:jc w:val="both"/>
      </w:pPr>
      <w:r w:rsidRPr="00281835">
        <w:t>1. lokal br. 4, tip L4, u prizemlju, ulaz 2., površine 21,34 m2</w:t>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- 209. Suvlasnički dio: 21/10000 ETAŽNO VLASNIŠTVO (E-209) </w:t>
      </w:r>
      <w:r w:rsidRPr="00281835">
        <w:tab/>
      </w:r>
      <w:r w:rsidRPr="00281835">
        <w:tab/>
      </w:r>
    </w:p>
    <w:p w:rsidRDefault="00DE3582" w:rsidP="00DE3582" w:rsidR="00DE3582" w:rsidRPr="00281835">
      <w:pPr>
        <w:jc w:val="both"/>
      </w:pPr>
      <w:r w:rsidRPr="00281835">
        <w:t>1. lokal br. 5, tip L5, u prizemlju, ulaz 2., površine 32,05 m2</w:t>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- 213. Suvlasnički dio: 419/10000 ETAŽNO VLASNIŠTVO (E-213) </w:t>
      </w:r>
      <w:r w:rsidRPr="00281835">
        <w:tab/>
      </w:r>
      <w:r w:rsidRPr="00281835">
        <w:tab/>
      </w:r>
    </w:p>
    <w:p w:rsidRDefault="00DE3582" w:rsidP="00DE3582" w:rsidR="00DE3582" w:rsidRPr="00281835">
      <w:pPr>
        <w:jc w:val="both"/>
      </w:pPr>
      <w:r w:rsidRPr="00281835">
        <w:t>1. dječji vrtić br. 1, tip DV, u prizemlju, ulaz 1. i 2., površine 641,61 m2</w:t>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- 214. Suvlasnički dio: 3/10000 ETAŽNO VLASNIŠTVO (E-214) </w:t>
      </w:r>
      <w:r w:rsidRPr="00281835">
        <w:tab/>
      </w:r>
      <w:r w:rsidRPr="00281835">
        <w:tab/>
      </w:r>
    </w:p>
    <w:p w:rsidRDefault="00DE3582" w:rsidP="00DE3582" w:rsidR="00DE3582" w:rsidRPr="00281835">
      <w:pPr>
        <w:jc w:val="both"/>
      </w:pPr>
      <w:r w:rsidRPr="00281835">
        <w:t xml:space="preserve">1. garažno mjesto GM1  u podrumu, nivo -2, površine 17,11 m2 </w:t>
      </w:r>
      <w:r w:rsidRPr="00281835">
        <w:tab/>
      </w:r>
      <w:r w:rsidRPr="00281835">
        <w:tab/>
      </w:r>
    </w:p>
    <w:p w:rsidRDefault="00DE3582" w:rsidP="00DE3582" w:rsidR="00DE3582" w:rsidRPr="00281835">
      <w:pPr>
        <w:jc w:val="both"/>
      </w:pPr>
      <w:r w:rsidRPr="00281835">
        <w:lastRenderedPageBreak/>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- 215. Suvlasnički dio: 3/10000 ETAŽNO VLASNIŠTVO (E-215) </w:t>
      </w:r>
      <w:r w:rsidRPr="00281835">
        <w:tab/>
      </w:r>
      <w:r w:rsidRPr="00281835">
        <w:tab/>
      </w:r>
    </w:p>
    <w:p w:rsidRDefault="00DE3582" w:rsidP="00DE3582" w:rsidR="00DE3582" w:rsidRPr="00281835">
      <w:pPr>
        <w:jc w:val="both"/>
      </w:pPr>
      <w:r w:rsidRPr="00281835">
        <w:t xml:space="preserve">1. garažno mjesto GM2 u podrumu, nivo -2, površine 17,18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- 216. Suvlasnički dio: 3/10000 ETAŽNO VLASNIŠTVO (E-216) </w:t>
      </w:r>
      <w:r w:rsidRPr="00281835">
        <w:tab/>
      </w:r>
      <w:r w:rsidRPr="00281835">
        <w:tab/>
      </w:r>
    </w:p>
    <w:p w:rsidRDefault="00DE3582" w:rsidP="00DE3582" w:rsidR="00DE3582" w:rsidRPr="00281835">
      <w:pPr>
        <w:jc w:val="both"/>
      </w:pPr>
      <w:r w:rsidRPr="00281835">
        <w:t xml:space="preserve">1. garažno mjesto GM3  u podrumu, nivo -2, površine 16,77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- 217. Suvlasnički dio: 3/10000 ETAŽNO VLASNIŠTVO (E-217) </w:t>
      </w:r>
      <w:r w:rsidRPr="00281835">
        <w:tab/>
      </w:r>
      <w:r w:rsidRPr="00281835">
        <w:tab/>
      </w:r>
    </w:p>
    <w:p w:rsidRDefault="00DE3582" w:rsidP="00DE3582" w:rsidR="00DE3582" w:rsidRPr="00281835">
      <w:pPr>
        <w:jc w:val="both"/>
      </w:pPr>
      <w:r w:rsidRPr="00281835">
        <w:t xml:space="preserve">1. garažno mjesto GM4  u podrumu, nivo -2, površine 16,69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- 218. Suvlasnički dio: 3/10000 ETAŽNO VLASNIŠTVO (E-218) </w:t>
      </w:r>
      <w:r w:rsidRPr="00281835">
        <w:tab/>
      </w:r>
      <w:r w:rsidRPr="00281835">
        <w:tab/>
      </w:r>
    </w:p>
    <w:p w:rsidRDefault="00DE3582" w:rsidP="00DE3582" w:rsidR="00DE3582" w:rsidRPr="00281835">
      <w:pPr>
        <w:jc w:val="both"/>
      </w:pPr>
      <w:r w:rsidRPr="00281835">
        <w:t xml:space="preserve">1. garažno mjesto GM5  u podrumu, nivo -2, površine 16,37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- 219. Suvlasnički dio: 3/10000 ETAŽNO VLASNIŠTVO (E-219) </w:t>
      </w:r>
      <w:r w:rsidRPr="00281835">
        <w:tab/>
      </w:r>
      <w:r w:rsidRPr="00281835">
        <w:tab/>
      </w:r>
    </w:p>
    <w:p w:rsidRDefault="00DE3582" w:rsidP="00DE3582" w:rsidR="00DE3582" w:rsidRPr="00281835">
      <w:pPr>
        <w:jc w:val="both"/>
      </w:pPr>
      <w:r w:rsidRPr="00281835">
        <w:t xml:space="preserve">1. garažno mjesto GM6  u podrumu, nivo -2, površine 16,06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- 220. Suvlasnički dio: 3/10000 ETAŽNO VLASNIŠTVO (E-220) </w:t>
      </w:r>
      <w:r w:rsidRPr="00281835">
        <w:tab/>
      </w:r>
      <w:r w:rsidRPr="00281835">
        <w:tab/>
      </w:r>
    </w:p>
    <w:p w:rsidRDefault="00DE3582" w:rsidP="00DE3582" w:rsidR="00DE3582" w:rsidRPr="00281835">
      <w:pPr>
        <w:jc w:val="both"/>
      </w:pPr>
      <w:r w:rsidRPr="00281835">
        <w:t xml:space="preserve">1. garažno mjesto GM7  u podrumu, nivo -2, površine 15,75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- 221. Suvlasnički dio: 3/10000 ETAŽNO VLASNIŠTVO (E-221) </w:t>
      </w:r>
      <w:r w:rsidRPr="00281835">
        <w:tab/>
      </w:r>
      <w:r w:rsidRPr="00281835">
        <w:tab/>
      </w:r>
    </w:p>
    <w:p w:rsidRDefault="00DE3582" w:rsidP="00DE3582" w:rsidR="00DE3582" w:rsidRPr="00281835">
      <w:pPr>
        <w:jc w:val="both"/>
      </w:pPr>
      <w:r w:rsidRPr="00281835">
        <w:t xml:space="preserve">1. garažno mjesto GM8  u podrumu, nivo -2, površine 15,55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- 222. Suvlasnički dio: 3/10000 ETAŽNO VLASNIŠTVO (E-222) </w:t>
      </w:r>
      <w:r w:rsidRPr="00281835">
        <w:tab/>
      </w:r>
      <w:r w:rsidRPr="00281835">
        <w:tab/>
      </w:r>
    </w:p>
    <w:p w:rsidRDefault="00DE3582" w:rsidP="00DE3582" w:rsidR="00DE3582" w:rsidRPr="00281835">
      <w:pPr>
        <w:jc w:val="both"/>
      </w:pPr>
      <w:r w:rsidRPr="00281835">
        <w:t xml:space="preserve">1. garažno mjesto GM9  u podrumu, nivo -2, površine 15,37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- 223. Suvlasnički dio: 4/10000 ETAŽNO VLASNIŠTVO (E-223) </w:t>
      </w:r>
      <w:r w:rsidRPr="00281835">
        <w:tab/>
      </w:r>
      <w:r w:rsidRPr="00281835">
        <w:tab/>
      </w:r>
    </w:p>
    <w:p w:rsidRDefault="00DE3582" w:rsidP="00DE3582" w:rsidR="00DE3582" w:rsidRPr="00281835">
      <w:pPr>
        <w:jc w:val="both"/>
      </w:pPr>
      <w:r w:rsidRPr="00281835">
        <w:t xml:space="preserve">1. garažno mjesto GM10  u podrumu, nivo -2, površine 18,84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- 224. Suvlasnički dio: 3/10000 ETAŽNO VLASNIŠTVO (E-224) </w:t>
      </w:r>
      <w:r w:rsidRPr="00281835">
        <w:tab/>
      </w:r>
      <w:r w:rsidRPr="00281835">
        <w:tab/>
      </w:r>
    </w:p>
    <w:p w:rsidRDefault="00DE3582" w:rsidP="00DE3582" w:rsidR="00DE3582" w:rsidRPr="00281835">
      <w:pPr>
        <w:jc w:val="both"/>
      </w:pPr>
      <w:r w:rsidRPr="00281835">
        <w:t xml:space="preserve">1. garažno mjesto GM11  u podrumu, nivo -2, površine 14,43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- 225. Suvlasnički dio: 3/10000 ETAŽNO VLASNIŠTVO (E-225) </w:t>
      </w:r>
      <w:r w:rsidRPr="00281835">
        <w:tab/>
      </w:r>
      <w:r w:rsidRPr="00281835">
        <w:tab/>
      </w:r>
    </w:p>
    <w:p w:rsidRDefault="00DE3582" w:rsidP="00DE3582" w:rsidR="00DE3582" w:rsidRPr="00281835">
      <w:pPr>
        <w:jc w:val="both"/>
      </w:pPr>
      <w:r w:rsidRPr="00281835">
        <w:t xml:space="preserve">1. garažno mjesto GM12  u podrumu, nivo -2, površine 14,26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- 226. Suvlasnički dio: 3/10000 ETAŽNO VLASNIŠTVO (E-226) </w:t>
      </w:r>
      <w:r w:rsidRPr="00281835">
        <w:tab/>
      </w:r>
      <w:r w:rsidRPr="00281835">
        <w:tab/>
      </w:r>
    </w:p>
    <w:p w:rsidRDefault="00DE3582" w:rsidP="00DE3582" w:rsidR="00DE3582" w:rsidRPr="00281835">
      <w:pPr>
        <w:jc w:val="both"/>
      </w:pPr>
      <w:r w:rsidRPr="00281835">
        <w:t xml:space="preserve">1. garažno mjesto GM13  u podrumu, nivo -2, površine 13,39 m2 </w:t>
      </w:r>
      <w:r w:rsidRPr="00281835">
        <w:tab/>
      </w:r>
      <w:r w:rsidRPr="00281835">
        <w:tab/>
      </w:r>
    </w:p>
    <w:p w:rsidRDefault="00DE3582" w:rsidP="00DE3582" w:rsidR="00DE3582" w:rsidRPr="00281835">
      <w:pPr>
        <w:jc w:val="both"/>
      </w:pPr>
      <w:r w:rsidRPr="00281835">
        <w:lastRenderedPageBreak/>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- 227. Suvlasnički dio: 3/10000 ETAŽNO VLASNIŠTVO (E-227) </w:t>
      </w:r>
      <w:r w:rsidRPr="00281835">
        <w:tab/>
      </w:r>
      <w:r w:rsidRPr="00281835">
        <w:tab/>
      </w:r>
    </w:p>
    <w:p w:rsidRDefault="00DE3582" w:rsidP="00DE3582" w:rsidR="00DE3582" w:rsidRPr="00281835">
      <w:pPr>
        <w:jc w:val="both"/>
      </w:pPr>
      <w:r w:rsidRPr="00281835">
        <w:t xml:space="preserve">1. garažno mjesto GM14  u podrumu, nivo -2, površine 13,39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- 228. Suvlasnički dio: 3/10000 ETAŽNO VLASNIŠTVO (E-228) </w:t>
      </w:r>
      <w:r w:rsidRPr="00281835">
        <w:tab/>
      </w:r>
      <w:r w:rsidRPr="00281835">
        <w:tab/>
      </w:r>
    </w:p>
    <w:p w:rsidRDefault="00DE3582" w:rsidP="00DE3582" w:rsidR="00DE3582" w:rsidRPr="00281835">
      <w:pPr>
        <w:jc w:val="both"/>
      </w:pPr>
      <w:r w:rsidRPr="00281835">
        <w:t xml:space="preserve">1. garažno mjesto GM15  u podrumu, nivo -2, površine 15,60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- 229. Suvlasnički dio: 3/10000 ETAŽNO VLASNIŠTVO (E-229) </w:t>
      </w:r>
      <w:r w:rsidRPr="00281835">
        <w:tab/>
      </w:r>
      <w:r w:rsidRPr="00281835">
        <w:tab/>
      </w:r>
    </w:p>
    <w:p w:rsidRDefault="00DE3582" w:rsidP="00DE3582" w:rsidR="00DE3582" w:rsidRPr="00281835">
      <w:pPr>
        <w:jc w:val="both"/>
      </w:pPr>
      <w:r w:rsidRPr="00281835">
        <w:t xml:space="preserve">1. garažno mjesto GM16  u podrumu, nivo -2, površine 15,47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- 230. Suvlasnički dio: 3/10000 ETAŽNO VLASNIŠTVO (E-230) </w:t>
      </w:r>
      <w:r w:rsidRPr="00281835">
        <w:tab/>
      </w:r>
      <w:r w:rsidRPr="00281835">
        <w:tab/>
      </w:r>
    </w:p>
    <w:p w:rsidRDefault="00DE3582" w:rsidP="00DE3582" w:rsidR="00DE3582" w:rsidRPr="00281835">
      <w:pPr>
        <w:jc w:val="both"/>
      </w:pPr>
      <w:r w:rsidRPr="00281835">
        <w:t xml:space="preserve">1. garažno mjesto GM17  u podrumu, nivo -2, površine 15,34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- 231. Suvlasnički dio: 3/10000 ETAŽNO VLASNIŠTVO (E-231) </w:t>
      </w:r>
      <w:r w:rsidRPr="00281835">
        <w:tab/>
      </w:r>
      <w:r w:rsidRPr="00281835">
        <w:tab/>
      </w:r>
    </w:p>
    <w:p w:rsidRDefault="00DE3582" w:rsidP="00DE3582" w:rsidR="00DE3582" w:rsidRPr="00281835">
      <w:pPr>
        <w:jc w:val="both"/>
      </w:pPr>
      <w:r w:rsidRPr="00281835">
        <w:t xml:space="preserve">1. garažno mjesto GM18  u podrumu, nivo -2, površine 15,34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- 232. Suvlasnički dio: 3/10000 ETAŽNO VLASNIŠTVO (E-232) </w:t>
      </w:r>
      <w:r w:rsidRPr="00281835">
        <w:tab/>
      </w:r>
      <w:r w:rsidRPr="00281835">
        <w:tab/>
      </w:r>
    </w:p>
    <w:p w:rsidRDefault="00DE3582" w:rsidP="00DE3582" w:rsidR="00DE3582" w:rsidRPr="00281835">
      <w:pPr>
        <w:jc w:val="both"/>
      </w:pPr>
      <w:r w:rsidRPr="00281835">
        <w:t xml:space="preserve">1. garažno mjesto GM19  u podrumu, nivo -2, površine 15,60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- 233. Suvlasnički dio: 3/10000 ETAŽNO VLASNIŠTVO (E-233) </w:t>
      </w:r>
      <w:r w:rsidRPr="00281835">
        <w:tab/>
      </w:r>
      <w:r w:rsidRPr="00281835">
        <w:tab/>
      </w:r>
    </w:p>
    <w:p w:rsidRDefault="00DE3582" w:rsidP="00DE3582" w:rsidR="00DE3582" w:rsidRPr="00281835">
      <w:pPr>
        <w:jc w:val="both"/>
      </w:pPr>
      <w:r w:rsidRPr="00281835">
        <w:t xml:space="preserve">1. garažno mjesto GM20  u podrumu, nivo -2, površine 15,60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- 234. Suvlasnički dio: 6/10000 ETAŽNO VLASNIŠTVO (E-234) </w:t>
      </w:r>
      <w:r w:rsidRPr="00281835">
        <w:tab/>
      </w:r>
      <w:r w:rsidRPr="00281835">
        <w:tab/>
      </w:r>
    </w:p>
    <w:p w:rsidRDefault="00DE3582" w:rsidP="00DE3582" w:rsidR="00DE3582" w:rsidRPr="00281835">
      <w:pPr>
        <w:jc w:val="both"/>
      </w:pPr>
      <w:r w:rsidRPr="00281835">
        <w:t xml:space="preserve">1. garažno mjesto GM21  u podrumu, nivo -2, površine 19,65 m2, u koju površinu i razmjer je uključeno i pripadajuće spremište br.10, površine 4,90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- 235. Suvlasnički dio: 3/10000 ETAŽNO VLASNIŠTVO (E-235) </w:t>
      </w:r>
      <w:r w:rsidRPr="00281835">
        <w:tab/>
      </w:r>
      <w:r w:rsidRPr="00281835">
        <w:tab/>
      </w:r>
    </w:p>
    <w:p w:rsidRDefault="00DE3582" w:rsidP="00DE3582" w:rsidR="00DE3582" w:rsidRPr="00281835">
      <w:pPr>
        <w:jc w:val="both"/>
      </w:pPr>
      <w:r w:rsidRPr="00281835">
        <w:t xml:space="preserve">1. garažno mjesto GM22  u podrumu, nivo -2, površine 14,88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- 236. Suvlasnički dio: 3/10000 ETAŽNO VLASNIŠTVO (E-236) </w:t>
      </w:r>
      <w:r w:rsidRPr="00281835">
        <w:tab/>
      </w:r>
      <w:r w:rsidRPr="00281835">
        <w:tab/>
      </w:r>
    </w:p>
    <w:p w:rsidRDefault="00DE3582" w:rsidP="00DE3582" w:rsidR="00DE3582" w:rsidRPr="00281835">
      <w:pPr>
        <w:jc w:val="both"/>
      </w:pPr>
      <w:r w:rsidRPr="00281835">
        <w:t xml:space="preserve">1. garažno mjesto GM23 u podrumu, nivo -2, površine 14,75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- 237. Suvlasnički dio: 3/10000 ETAŽNO VLASNIŠTVO (E-237) </w:t>
      </w:r>
      <w:r w:rsidRPr="00281835">
        <w:tab/>
      </w:r>
      <w:r w:rsidRPr="00281835">
        <w:tab/>
      </w:r>
    </w:p>
    <w:p w:rsidRDefault="00DE3582" w:rsidP="00DE3582" w:rsidR="00DE3582" w:rsidRPr="00281835">
      <w:pPr>
        <w:jc w:val="both"/>
      </w:pPr>
      <w:r w:rsidRPr="00281835">
        <w:t xml:space="preserve">1. garažno mjesto GM24  u podrumu, nivo -2, površine 14,88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- 238. Suvlasnički dio: 3/10000 ETAŽNO VLASNIŠTVO (E-238) </w:t>
      </w:r>
      <w:r w:rsidRPr="00281835">
        <w:tab/>
      </w:r>
      <w:r w:rsidRPr="00281835">
        <w:tab/>
      </w:r>
    </w:p>
    <w:p w:rsidRDefault="00DE3582" w:rsidP="00DE3582" w:rsidR="00DE3582" w:rsidRPr="00281835">
      <w:pPr>
        <w:jc w:val="both"/>
      </w:pPr>
      <w:r w:rsidRPr="00281835">
        <w:t xml:space="preserve">1. garažno mjesto GM25  u podrumu, nivo -2, površine 14,88 m2 </w:t>
      </w:r>
      <w:r w:rsidRPr="00281835">
        <w:tab/>
      </w:r>
      <w:r w:rsidRPr="00281835">
        <w:tab/>
      </w:r>
    </w:p>
    <w:p w:rsidRDefault="00DE3582" w:rsidP="00DE3582" w:rsidR="00DE3582" w:rsidRPr="00281835">
      <w:pPr>
        <w:jc w:val="both"/>
      </w:pPr>
      <w:r w:rsidRPr="00281835">
        <w:lastRenderedPageBreak/>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- 239. Suvlasnički dio: 3/10000 ETAŽNO VLASNIŠTVO (E-239) </w:t>
      </w:r>
      <w:r w:rsidRPr="00281835">
        <w:tab/>
      </w:r>
      <w:r w:rsidRPr="00281835">
        <w:tab/>
      </w:r>
    </w:p>
    <w:p w:rsidRDefault="00DE3582" w:rsidP="00DE3582" w:rsidR="00DE3582" w:rsidRPr="00281835">
      <w:pPr>
        <w:jc w:val="both"/>
      </w:pPr>
      <w:r w:rsidRPr="00281835">
        <w:t xml:space="preserve">1. garažno mjesto GM26  u podrumu, nivo -2, površine 15,00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- 240. Suvlasnički dio: 3/10000 ETAŽNO VLASNIŠTVO (E-240) </w:t>
      </w:r>
      <w:r w:rsidRPr="00281835">
        <w:tab/>
      </w:r>
      <w:r w:rsidRPr="00281835">
        <w:tab/>
      </w:r>
    </w:p>
    <w:p w:rsidRDefault="00DE3582" w:rsidP="00DE3582" w:rsidR="00DE3582" w:rsidRPr="00281835">
      <w:pPr>
        <w:jc w:val="both"/>
      </w:pPr>
      <w:r w:rsidRPr="00281835">
        <w:t xml:space="preserve">1. garažno mjesto GM27  u podrumu, nivo -2, površine 14,88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- 241. Suvlasnički dio: 3/10000 ETAŽNO VLASNIŠTVO (E-241) </w:t>
      </w:r>
      <w:r w:rsidRPr="00281835">
        <w:tab/>
      </w:r>
      <w:r w:rsidRPr="00281835">
        <w:tab/>
      </w:r>
    </w:p>
    <w:p w:rsidRDefault="00DE3582" w:rsidP="00DE3582" w:rsidR="00DE3582" w:rsidRPr="00281835">
      <w:pPr>
        <w:jc w:val="both"/>
      </w:pPr>
      <w:r w:rsidRPr="00281835">
        <w:t xml:space="preserve">1. garažno mjesto GM28  u podrumu, nivo -2, površine 14,88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- 242. Suvlasnički dio: 3/10000 ETAŽNO VLASNIŠTVO (E-242) </w:t>
      </w:r>
      <w:r w:rsidRPr="00281835">
        <w:tab/>
      </w:r>
      <w:r w:rsidRPr="00281835">
        <w:tab/>
      </w:r>
    </w:p>
    <w:p w:rsidRDefault="00DE3582" w:rsidP="00DE3582" w:rsidR="00DE3582" w:rsidRPr="00281835">
      <w:pPr>
        <w:jc w:val="both"/>
      </w:pPr>
      <w:r w:rsidRPr="00281835">
        <w:t xml:space="preserve">1. garažno mjesto GM29  u podrumu, nivo -2, površine 15,11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- 243. Suvlasnički dio: 5/10000 ETAŽNO VLASNIŠTVO (E-243) </w:t>
      </w:r>
      <w:r w:rsidRPr="00281835">
        <w:tab/>
      </w:r>
      <w:r w:rsidRPr="00281835">
        <w:tab/>
      </w:r>
    </w:p>
    <w:p w:rsidRDefault="00DE3582" w:rsidP="00DE3582" w:rsidR="00DE3582" w:rsidRPr="00281835">
      <w:pPr>
        <w:jc w:val="both"/>
      </w:pPr>
      <w:r w:rsidRPr="00281835">
        <w:t xml:space="preserve">1. garažno mjesto GM30  u podrumu, nivo -2, površine 25,36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- 244. Suvlasnički dio: 3/10000 ETAŽNO VLASNIŠTVO (E-244) </w:t>
      </w:r>
      <w:r w:rsidRPr="00281835">
        <w:tab/>
      </w:r>
      <w:r w:rsidRPr="00281835">
        <w:tab/>
      </w:r>
    </w:p>
    <w:p w:rsidRDefault="00DE3582" w:rsidP="00DE3582" w:rsidR="00DE3582" w:rsidRPr="00281835">
      <w:pPr>
        <w:jc w:val="both"/>
      </w:pPr>
      <w:r w:rsidRPr="00281835">
        <w:t xml:space="preserve">1. garažno mjesto GM31  u podrumu, nivo -2, površine 14,90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- 245. Suvlasnički dio: 3/10000 ETAŽNO VLASNIŠTVO (E-245) </w:t>
      </w:r>
      <w:r w:rsidRPr="00281835">
        <w:tab/>
      </w:r>
      <w:r w:rsidRPr="00281835">
        <w:tab/>
      </w:r>
    </w:p>
    <w:p w:rsidRDefault="00DE3582" w:rsidP="00DE3582" w:rsidR="00DE3582" w:rsidRPr="00281835">
      <w:pPr>
        <w:jc w:val="both"/>
      </w:pPr>
      <w:r w:rsidRPr="00281835">
        <w:t xml:space="preserve">1. garažno mjesto GM32  u podrumu, nivo -2, površine 15,26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r w:rsidRPr="00281835">
        <w:tab/>
      </w:r>
    </w:p>
    <w:p w:rsidRDefault="00DE3582" w:rsidP="00DE3582" w:rsidR="00DE3582" w:rsidRPr="00281835">
      <w:pPr>
        <w:jc w:val="both"/>
      </w:pPr>
      <w:r w:rsidRPr="00281835">
        <w:t xml:space="preserve">- 246. Suvlasnički dio: 3/10000 ETAŽNO VLASNIŠTVO (E-246) </w:t>
      </w:r>
      <w:r w:rsidRPr="00281835">
        <w:tab/>
      </w:r>
      <w:r w:rsidRPr="00281835">
        <w:tab/>
      </w:r>
    </w:p>
    <w:p w:rsidRDefault="00DE3582" w:rsidP="00DE3582" w:rsidR="00DE3582" w:rsidRPr="00281835">
      <w:pPr>
        <w:jc w:val="both"/>
      </w:pPr>
      <w:r w:rsidRPr="00281835">
        <w:t xml:space="preserve">1. garažno mjesto GM33  u podrumu, nivo -2, površine 14,11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- 247. Suvlasnički dio: 3/10000 ETAŽNO VLASNIŠTVO (E-247) </w:t>
      </w:r>
      <w:r w:rsidRPr="00281835">
        <w:tab/>
      </w:r>
      <w:r w:rsidRPr="00281835">
        <w:tab/>
      </w:r>
    </w:p>
    <w:p w:rsidRDefault="00DE3582" w:rsidP="00DE3582" w:rsidR="00DE3582" w:rsidRPr="00281835">
      <w:pPr>
        <w:jc w:val="both"/>
      </w:pPr>
      <w:r w:rsidRPr="00281835">
        <w:t xml:space="preserve">1. garažno mjesto GM34  u podrumu, nivo -2, površine 13,57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- 248. Suvlasnički dio: 3/10000 ETAŽNO VLASNIŠTVO (E-248) </w:t>
      </w:r>
      <w:r w:rsidRPr="00281835">
        <w:tab/>
      </w:r>
      <w:r w:rsidRPr="00281835">
        <w:tab/>
      </w:r>
    </w:p>
    <w:p w:rsidRDefault="00DE3582" w:rsidP="00DE3582" w:rsidR="00DE3582" w:rsidRPr="00281835">
      <w:pPr>
        <w:jc w:val="both"/>
      </w:pPr>
      <w:r w:rsidRPr="00281835">
        <w:t xml:space="preserve">1. garažno mjesto GM35  u podrumu, nivo -2, površine 13,57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-249. Suvlasnički dio: 3/10000 ETAŽNO VLASNIŠTVO (E-249) </w:t>
      </w:r>
      <w:r w:rsidRPr="00281835">
        <w:tab/>
      </w:r>
      <w:r w:rsidRPr="00281835">
        <w:tab/>
      </w:r>
    </w:p>
    <w:p w:rsidRDefault="00DE3582" w:rsidP="00DE3582" w:rsidR="00DE3582" w:rsidRPr="00281835">
      <w:pPr>
        <w:jc w:val="both"/>
      </w:pPr>
      <w:r w:rsidRPr="00281835">
        <w:t xml:space="preserve">1. garažno mjesto GM36  u podrumu, nivo -2, površine 14,11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- 250. Suvlasnički dio: 3/10000 ETAŽNO VLASNIŠTVO (E-250) </w:t>
      </w:r>
      <w:r w:rsidRPr="00281835">
        <w:tab/>
      </w:r>
      <w:r w:rsidRPr="00281835">
        <w:tab/>
      </w:r>
    </w:p>
    <w:p w:rsidRDefault="00DE3582" w:rsidP="00DE3582" w:rsidR="00DE3582" w:rsidRPr="00281835">
      <w:pPr>
        <w:jc w:val="both"/>
      </w:pPr>
      <w:r w:rsidRPr="00281835">
        <w:t xml:space="preserve">1. garažno mjesto GM37  u podrumu, nivo -2, površine 14,11 m2 </w:t>
      </w:r>
      <w:r w:rsidRPr="00281835">
        <w:tab/>
      </w:r>
      <w:r w:rsidRPr="00281835">
        <w:tab/>
      </w:r>
    </w:p>
    <w:p w:rsidRDefault="00DE3582" w:rsidP="00DE3582" w:rsidR="00DE3582" w:rsidRPr="00281835">
      <w:pPr>
        <w:jc w:val="both"/>
      </w:pPr>
      <w:r w:rsidRPr="00281835">
        <w:lastRenderedPageBreak/>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- 251. Suvlasnički dio: 3/10000 ETAŽNO VLASNIŠTVO (E-251) </w:t>
      </w:r>
      <w:r w:rsidRPr="00281835">
        <w:tab/>
      </w:r>
      <w:r w:rsidRPr="00281835">
        <w:tab/>
      </w:r>
    </w:p>
    <w:p w:rsidRDefault="00DE3582" w:rsidP="00DE3582" w:rsidR="00DE3582" w:rsidRPr="00281835">
      <w:pPr>
        <w:jc w:val="both"/>
      </w:pPr>
      <w:r w:rsidRPr="00281835">
        <w:t xml:space="preserve">1. garažnoo mjesto GM38  u podrumu, nivo -2, površine 14,11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- 252. Suvlasnički dio: 3/10000 ETAŽNO VLASNIŠTVO (E-252) </w:t>
      </w:r>
      <w:r w:rsidRPr="00281835">
        <w:tab/>
      </w:r>
      <w:r w:rsidRPr="00281835">
        <w:tab/>
      </w:r>
    </w:p>
    <w:p w:rsidRDefault="00DE3582" w:rsidP="00DE3582" w:rsidR="00DE3582" w:rsidRPr="00281835">
      <w:pPr>
        <w:jc w:val="both"/>
      </w:pPr>
      <w:r w:rsidRPr="00281835">
        <w:t xml:space="preserve">1. garažno mjesto GM39  u podrumu, nivo -2, površine 14,11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- 253. Suvlasnički dio: 3/10000 ETAŽNO VLASNIŠTVO (E-253) </w:t>
      </w:r>
      <w:r w:rsidRPr="00281835">
        <w:tab/>
      </w:r>
      <w:r w:rsidRPr="00281835">
        <w:tab/>
      </w:r>
    </w:p>
    <w:p w:rsidRDefault="00DE3582" w:rsidP="00DE3582" w:rsidR="00DE3582" w:rsidRPr="00281835">
      <w:pPr>
        <w:jc w:val="both"/>
      </w:pPr>
      <w:r w:rsidRPr="00281835">
        <w:t xml:space="preserve">1. garažno mjesto GM40  u podrumu, nivo -2, površine 14,11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- 254. Suvlasnički dio: 3/10000 ETAŽNO VLASNIŠTVO (E-254) </w:t>
      </w:r>
      <w:r w:rsidRPr="00281835">
        <w:tab/>
      </w:r>
      <w:r w:rsidRPr="00281835">
        <w:tab/>
      </w:r>
    </w:p>
    <w:p w:rsidRDefault="00DE3582" w:rsidP="00DE3582" w:rsidR="00DE3582" w:rsidRPr="00281835">
      <w:pPr>
        <w:jc w:val="both"/>
      </w:pPr>
      <w:r w:rsidRPr="00281835">
        <w:t xml:space="preserve">1. garažno mjesto GM41  u podrumu, nivo -2, površine 15,93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- 255. Suvlasnički dio: 9/10000 ETAŽNO VLASNIŠTVO (E-255) </w:t>
      </w:r>
      <w:r w:rsidRPr="00281835">
        <w:tab/>
      </w:r>
      <w:r w:rsidRPr="00281835">
        <w:tab/>
      </w:r>
    </w:p>
    <w:p w:rsidRDefault="00DE3582" w:rsidP="00DE3582" w:rsidR="00DE3582" w:rsidRPr="00281835">
      <w:pPr>
        <w:jc w:val="both"/>
      </w:pPr>
      <w:r w:rsidRPr="00281835">
        <w:t xml:space="preserve">1. garažno mjesto GM42  u podrumu, nivo -2, površine 26,12 m2, u koju površinu i razmjer je uključeno i pripadajuće spremište br. 10a, površine 10,07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- 256. Suvlasnički dio: 3/10000 ETAŽNO VLASNIŠTVO (E-256) </w:t>
      </w:r>
      <w:r w:rsidRPr="00281835">
        <w:tab/>
      </w:r>
      <w:r w:rsidRPr="00281835">
        <w:tab/>
      </w:r>
    </w:p>
    <w:p w:rsidRDefault="00DE3582" w:rsidP="00DE3582" w:rsidR="00DE3582" w:rsidRPr="00281835">
      <w:pPr>
        <w:jc w:val="both"/>
      </w:pPr>
      <w:r w:rsidRPr="00281835">
        <w:t xml:space="preserve">1. garažno mjesto GM43  u podrumu, nivo -2, površine 15,92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- 257. Suvlasnički dio: 10/10000 ETAŽNO VLASNIŠTVO (E-257) </w:t>
      </w:r>
      <w:r w:rsidRPr="00281835">
        <w:tab/>
      </w:r>
      <w:r w:rsidRPr="00281835">
        <w:tab/>
      </w:r>
    </w:p>
    <w:p w:rsidRDefault="00DE3582" w:rsidP="00DE3582" w:rsidR="00DE3582" w:rsidRPr="00281835">
      <w:pPr>
        <w:jc w:val="both"/>
      </w:pPr>
      <w:r w:rsidRPr="00281835">
        <w:t xml:space="preserve">1. garažno mjesto GM44  u podrumu, nivo -2, površine 26,16 m2 , u koju površinu i razmjer je uključeno i pripadajuće spremište br. 11, površine 10,11 m2 </w:t>
      </w:r>
      <w:r w:rsidRPr="00281835">
        <w:tab/>
      </w:r>
      <w:r w:rsidRPr="00281835">
        <w:tab/>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 xml:space="preserve">- 258. Suvlasnički dio: 3/10000 ETAŽNO VLASNIŠTVO (E-258) </w:t>
      </w:r>
      <w:r w:rsidRPr="00281835">
        <w:tab/>
      </w:r>
      <w:r w:rsidRPr="00281835">
        <w:tab/>
      </w:r>
    </w:p>
    <w:p w:rsidRDefault="00DE3582" w:rsidP="00DE3582" w:rsidR="00DE3582" w:rsidRPr="00281835">
      <w:pPr>
        <w:jc w:val="both"/>
      </w:pPr>
      <w:r w:rsidRPr="00281835">
        <w:t xml:space="preserve">1. garažno mjesto GM45  u podrumu, nivo -2, površine 16,05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- 259. Suvlasnički dio: 10/10000 ETAŽNO VLASNIŠTVO (E-259) </w:t>
      </w:r>
      <w:r w:rsidRPr="00281835">
        <w:tab/>
      </w:r>
      <w:r w:rsidRPr="00281835">
        <w:tab/>
      </w:r>
    </w:p>
    <w:p w:rsidRDefault="00DE3582" w:rsidP="00DE3582" w:rsidR="00DE3582" w:rsidRPr="00281835">
      <w:pPr>
        <w:jc w:val="both"/>
      </w:pPr>
      <w:r w:rsidRPr="00281835">
        <w:t xml:space="preserve">1. garažno mjesto GM46  u podrumu, nivo -2, površine 26,33 m2, u koju površinu i razmjer je uključeno i pripadajuće spremište br. 12, površine 10,15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- 260. Suvlasnički dio: 3/10000 ETAŽNO VLASNIŠTVO (E-260) </w:t>
      </w:r>
      <w:r w:rsidRPr="00281835">
        <w:tab/>
      </w:r>
      <w:r w:rsidRPr="00281835">
        <w:tab/>
      </w:r>
    </w:p>
    <w:p w:rsidRDefault="00DE3582" w:rsidP="00DE3582" w:rsidR="00DE3582" w:rsidRPr="00281835">
      <w:pPr>
        <w:jc w:val="both"/>
      </w:pPr>
      <w:r w:rsidRPr="00281835">
        <w:tab/>
        <w:t xml:space="preserve">1. garažno mjesto GM47  u podrumu, nivo -2, površine 16,05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- 261. Suvlasnički dio: 3/10000 ETAŽNO VLASNIŠTVO (E-261) </w:t>
      </w:r>
      <w:r w:rsidRPr="00281835">
        <w:tab/>
      </w:r>
      <w:r w:rsidRPr="00281835">
        <w:tab/>
      </w:r>
    </w:p>
    <w:p w:rsidRDefault="00DE3582" w:rsidP="00DE3582" w:rsidR="00DE3582" w:rsidRPr="00281835">
      <w:pPr>
        <w:jc w:val="both"/>
      </w:pPr>
      <w:r w:rsidRPr="00281835">
        <w:tab/>
        <w:t xml:space="preserve">1. garažno mjesto GM48 u podrumu, nivo -2, površine 15,00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lastRenderedPageBreak/>
        <w:tab/>
        <w:t xml:space="preserve">- 262. Suvlasnički dio: 9/10000 ETAŽNO VLASNIŠTVO (E-262) </w:t>
      </w:r>
      <w:r w:rsidRPr="00281835">
        <w:tab/>
      </w:r>
      <w:r w:rsidRPr="00281835">
        <w:tab/>
      </w:r>
    </w:p>
    <w:p w:rsidRDefault="00DE3582" w:rsidP="00DE3582" w:rsidR="00DE3582" w:rsidRPr="00281835">
      <w:pPr>
        <w:jc w:val="both"/>
      </w:pPr>
      <w:r w:rsidRPr="00281835">
        <w:t xml:space="preserve">1. garažno mjesto GM49  u podrumu, nivo -2, površine 23,96 m2,  u koju površinu i razmjer je uključeno i pripadajuće spremište br. 13, površine 9,34 m2 </w:t>
      </w:r>
    </w:p>
    <w:p w:rsidRDefault="00DE3582" w:rsidP="00DE3582" w:rsidR="00DE3582" w:rsidRPr="00281835">
      <w:pPr>
        <w:jc w:val="both"/>
      </w:pPr>
      <w:r w:rsidRPr="00281835">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- 263. Suvlasnički dio: 3/10000 ETAŽNO VLASNIŠTVO (E-263) </w:t>
      </w:r>
      <w:r w:rsidRPr="00281835">
        <w:tab/>
      </w:r>
      <w:r w:rsidRPr="00281835">
        <w:tab/>
      </w:r>
    </w:p>
    <w:p w:rsidRDefault="00DE3582" w:rsidP="00DE3582" w:rsidR="00DE3582" w:rsidRPr="00281835">
      <w:pPr>
        <w:jc w:val="both"/>
      </w:pPr>
      <w:r w:rsidRPr="00281835">
        <w:tab/>
        <w:t xml:space="preserve">1. garažno mjesto GM50  u podrumu, nivo -2, površine 16,12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- 264. Suvlasnički dio: 3/10000 ETAŽNO VLASNIŠTVO (E-264) </w:t>
      </w:r>
      <w:r w:rsidRPr="00281835">
        <w:tab/>
      </w:r>
      <w:r w:rsidRPr="00281835">
        <w:tab/>
      </w:r>
    </w:p>
    <w:p w:rsidRDefault="00DE3582" w:rsidP="00DE3582" w:rsidR="00DE3582" w:rsidRPr="00281835">
      <w:pPr>
        <w:jc w:val="both"/>
      </w:pPr>
      <w:r w:rsidRPr="00281835">
        <w:tab/>
        <w:t xml:space="preserve">1. garažno mjesto GM51  u podrumu, nivo -2, površine 16,42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- 265. Suvlasnički dio: 3/10000 ETAŽNO VLASNIŠTVO (E-265) </w:t>
      </w:r>
      <w:r w:rsidRPr="00281835">
        <w:tab/>
      </w:r>
      <w:r w:rsidRPr="00281835">
        <w:tab/>
      </w:r>
    </w:p>
    <w:p w:rsidRDefault="00DE3582" w:rsidP="00DE3582" w:rsidR="00DE3582" w:rsidRPr="00281835">
      <w:pPr>
        <w:jc w:val="both"/>
      </w:pPr>
      <w:r w:rsidRPr="00281835">
        <w:tab/>
        <w:t xml:space="preserve">1. garažno mjesto GM52  u podrumu, nivo -2, površine 16,03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- 266. Suvlasnički dio: 3/10000 ETAŽNO VLASNIŠTVO (E-266) </w:t>
      </w:r>
      <w:r w:rsidRPr="00281835">
        <w:tab/>
      </w:r>
      <w:r w:rsidRPr="00281835">
        <w:tab/>
      </w:r>
    </w:p>
    <w:p w:rsidRDefault="00DE3582" w:rsidP="00DE3582" w:rsidR="00DE3582" w:rsidRPr="00281835">
      <w:pPr>
        <w:jc w:val="both"/>
      </w:pPr>
      <w:r w:rsidRPr="00281835">
        <w:tab/>
        <w:t xml:space="preserve">1. garažno mjesto GM53 u podrumu, nivo -2, površine 16,03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- 267. Suvlasnički dio: 3/10000 ETAŽNO VLASNIŠTVO (E-267) </w:t>
      </w:r>
      <w:r w:rsidRPr="00281835">
        <w:tab/>
      </w:r>
      <w:r w:rsidRPr="00281835">
        <w:tab/>
      </w:r>
    </w:p>
    <w:p w:rsidRDefault="00DE3582" w:rsidP="00DE3582" w:rsidR="00DE3582" w:rsidRPr="00281835">
      <w:pPr>
        <w:jc w:val="both"/>
      </w:pPr>
      <w:r w:rsidRPr="00281835">
        <w:tab/>
        <w:t xml:space="preserve">1. garažno mjesto GM54 u podrumu, nivo -2, površine 13,69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- 268. Suvlasnički dio: 3/10000 ETAŽNO VLASNIŠTVO (E-268) </w:t>
      </w:r>
      <w:r w:rsidRPr="00281835">
        <w:tab/>
      </w:r>
      <w:r w:rsidRPr="00281835">
        <w:tab/>
      </w:r>
    </w:p>
    <w:p w:rsidRDefault="00DE3582" w:rsidP="00DE3582" w:rsidR="00DE3582" w:rsidRPr="00281835">
      <w:pPr>
        <w:jc w:val="both"/>
      </w:pPr>
      <w:r w:rsidRPr="00281835">
        <w:tab/>
        <w:t xml:space="preserve">1. garažno mjesto GM55  u podrumu, nivo -2, površine 13,82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- 269. Suvlasnički dio: 3/10000 ETAŽNO VLASNIŠTVO (E-269) </w:t>
      </w:r>
      <w:r w:rsidRPr="00281835">
        <w:tab/>
      </w:r>
      <w:r w:rsidRPr="00281835">
        <w:tab/>
      </w:r>
    </w:p>
    <w:p w:rsidRDefault="00DE3582" w:rsidP="00DE3582" w:rsidR="00DE3582" w:rsidRPr="00281835">
      <w:pPr>
        <w:jc w:val="both"/>
      </w:pPr>
      <w:r w:rsidRPr="00281835">
        <w:tab/>
        <w:t xml:space="preserve">1. garažno mjesto GM56  u podrumu, nivo -2, površine 13,82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- 270. Suvlasnički dio: 3/10000 ETAŽNO VLASNIŠTVO (E-270) </w:t>
      </w:r>
      <w:r w:rsidRPr="00281835">
        <w:tab/>
      </w:r>
      <w:r w:rsidRPr="00281835">
        <w:tab/>
      </w:r>
    </w:p>
    <w:p w:rsidRDefault="00DE3582" w:rsidP="00DE3582" w:rsidR="00DE3582" w:rsidRPr="00281835">
      <w:pPr>
        <w:jc w:val="both"/>
      </w:pPr>
      <w:r w:rsidRPr="00281835">
        <w:tab/>
        <w:t xml:space="preserve">1. garažno mjesto GM57  u podrumu, nivo -2, površine 13,82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- 271. Suvlasnički dio: 3/10000 ETAŽNO VLASNIŠTVO (E-271) </w:t>
      </w:r>
      <w:r w:rsidRPr="00281835">
        <w:tab/>
      </w:r>
      <w:r w:rsidRPr="00281835">
        <w:tab/>
      </w:r>
    </w:p>
    <w:p w:rsidRDefault="00DE3582" w:rsidP="00DE3582" w:rsidR="00DE3582" w:rsidRPr="00281835">
      <w:pPr>
        <w:jc w:val="both"/>
      </w:pPr>
      <w:r w:rsidRPr="00281835">
        <w:tab/>
        <w:t xml:space="preserve">1. garažno mjesto GM58 u podrumu, nivo -2, površine 16,20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- 272. Suvlasnički dio: 3/10000 ETAŽNO VLASNIŠTVO (E-272) </w:t>
      </w:r>
      <w:r w:rsidRPr="00281835">
        <w:tab/>
      </w:r>
      <w:r w:rsidRPr="00281835">
        <w:tab/>
      </w:r>
    </w:p>
    <w:p w:rsidRDefault="00DE3582" w:rsidP="00DE3582" w:rsidR="00DE3582" w:rsidRPr="00281835">
      <w:pPr>
        <w:jc w:val="both"/>
      </w:pPr>
      <w:r w:rsidRPr="00281835">
        <w:tab/>
        <w:t xml:space="preserve">1. garažno mjesto GM59  u podrumu, nivo -2, površine 13,82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- 273. Suvlasnički dio: 3/10000 ETAŽNO VLASNIŠTVO (E-273) </w:t>
      </w:r>
      <w:r w:rsidRPr="00281835">
        <w:tab/>
      </w:r>
      <w:r w:rsidRPr="00281835">
        <w:tab/>
      </w:r>
    </w:p>
    <w:p w:rsidRDefault="00DE3582" w:rsidP="00DE3582" w:rsidR="00DE3582" w:rsidRPr="00281835">
      <w:pPr>
        <w:jc w:val="both"/>
      </w:pPr>
      <w:r w:rsidRPr="00281835">
        <w:tab/>
        <w:t xml:space="preserve">1. garažno mjesto GM60  u podrumu, nivo -2, površine 13,82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lastRenderedPageBreak/>
        <w:tab/>
        <w:t xml:space="preserve">- 274. Suvlasnički dio: 3/10000 ETAŽNO VLASNIŠTVO (E-274) </w:t>
      </w:r>
      <w:r w:rsidRPr="00281835">
        <w:tab/>
      </w:r>
      <w:r w:rsidRPr="00281835">
        <w:tab/>
      </w:r>
    </w:p>
    <w:p w:rsidRDefault="00DE3582" w:rsidP="00DE3582" w:rsidR="00DE3582" w:rsidRPr="00281835">
      <w:pPr>
        <w:jc w:val="both"/>
      </w:pPr>
      <w:r w:rsidRPr="00281835">
        <w:tab/>
        <w:t xml:space="preserve">1. garažno mjesto GM61  u podrumu, nivo -2, površine 13,82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- 275. Suvlasnički dio: 3/10000 ETAŽNO VLASNIŠTVO (E-275) </w:t>
      </w:r>
      <w:r w:rsidRPr="00281835">
        <w:tab/>
      </w:r>
      <w:r w:rsidRPr="00281835">
        <w:tab/>
      </w:r>
    </w:p>
    <w:p w:rsidRDefault="00DE3582" w:rsidP="00DE3582" w:rsidR="00DE3582" w:rsidRPr="00281835">
      <w:pPr>
        <w:jc w:val="both"/>
      </w:pPr>
      <w:r w:rsidRPr="00281835">
        <w:tab/>
        <w:t xml:space="preserve">1. garažno mjesto GM62  u podrumu, nivo -2, površine 13,26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- 276. Suvlasnički dio: 3/10000 ETAŽNO VLASNIŠTVO (E-276) </w:t>
      </w:r>
      <w:r w:rsidRPr="00281835">
        <w:tab/>
      </w:r>
      <w:r w:rsidRPr="00281835">
        <w:tab/>
      </w:r>
    </w:p>
    <w:p w:rsidRDefault="00DE3582" w:rsidP="00DE3582" w:rsidR="00DE3582" w:rsidRPr="00281835">
      <w:pPr>
        <w:jc w:val="both"/>
      </w:pPr>
      <w:r w:rsidRPr="00281835">
        <w:tab/>
        <w:t xml:space="preserve">1. garažno mjesto GM63  u podrumu, nivo -2, površine 15,99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- 277. Suvlasnički dio: 3/10000 ETAŽNO VLASNIŠTVO (E-277) </w:t>
      </w:r>
      <w:r w:rsidRPr="00281835">
        <w:tab/>
      </w:r>
      <w:r w:rsidRPr="00281835">
        <w:tab/>
      </w:r>
    </w:p>
    <w:p w:rsidRDefault="00DE3582" w:rsidP="00DE3582" w:rsidR="00DE3582" w:rsidRPr="00281835">
      <w:pPr>
        <w:jc w:val="both"/>
      </w:pPr>
      <w:r w:rsidRPr="00281835">
        <w:tab/>
        <w:t xml:space="preserve">1. garažno mjesto GM64  u podrumu, nivo -2, površine 16,12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- 358. Suvlasnički dio: 4/10000 ETAŽNO VLASNIŠTVO (E-358) </w:t>
      </w:r>
      <w:r w:rsidRPr="00281835">
        <w:tab/>
      </w:r>
      <w:r w:rsidRPr="00281835">
        <w:tab/>
      </w:r>
    </w:p>
    <w:p w:rsidRDefault="00DE3582" w:rsidP="00DE3582" w:rsidR="00DE3582" w:rsidRPr="00281835">
      <w:pPr>
        <w:jc w:val="both"/>
      </w:pPr>
      <w:r w:rsidRPr="00281835">
        <w:tab/>
        <w:t xml:space="preserve">1. garažno mjesto GM145  u podrumu, nivo -2, površine 20,33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- 384. Suvlasnički dio: 3/10000 ETAŽNO VLASNIŠTVO (E-384) </w:t>
      </w:r>
      <w:r w:rsidRPr="00281835">
        <w:tab/>
      </w:r>
      <w:r w:rsidRPr="00281835">
        <w:tab/>
      </w:r>
    </w:p>
    <w:p w:rsidRDefault="00DE3582" w:rsidP="00DE3582" w:rsidR="00DE3582" w:rsidRPr="00281835">
      <w:pPr>
        <w:jc w:val="both"/>
      </w:pPr>
      <w:r w:rsidRPr="00281835">
        <w:tab/>
        <w:t xml:space="preserve">1. garažno mjesto GM172  u podrumu, nivo -1, površine 15,60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- 385. Suvlasnički dio: 3/10000 ETAŽNO VLASNIŠTVO (E-385) </w:t>
      </w:r>
      <w:r w:rsidRPr="00281835">
        <w:tab/>
      </w:r>
      <w:r w:rsidRPr="00281835">
        <w:tab/>
      </w:r>
    </w:p>
    <w:p w:rsidRDefault="00DE3582" w:rsidP="00DE3582" w:rsidR="00DE3582" w:rsidRPr="00281835">
      <w:pPr>
        <w:jc w:val="both"/>
      </w:pPr>
      <w:r w:rsidRPr="00281835">
        <w:tab/>
        <w:t xml:space="preserve">1. garažno mjesto GM173  u podrumu, nivo -1, površine 15,60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- 386. Suvlasnički dio: 3/10000 ETAŽNO VLASNIŠTVO (E-386) </w:t>
      </w:r>
      <w:r w:rsidRPr="00281835">
        <w:tab/>
      </w:r>
      <w:r w:rsidRPr="00281835">
        <w:tab/>
      </w:r>
    </w:p>
    <w:p w:rsidRDefault="00DE3582" w:rsidP="00DE3582" w:rsidR="00DE3582" w:rsidRPr="00281835">
      <w:pPr>
        <w:jc w:val="both"/>
      </w:pPr>
      <w:r w:rsidRPr="00281835">
        <w:tab/>
        <w:t xml:space="preserve">1. garažno mjesto GM174  u podrumu, nivo -1, površine 15,60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- 387. Suvlasnički dio: 3/10000 ETAŽNO VLASNIŠTVO (E-387) </w:t>
      </w:r>
      <w:r w:rsidRPr="00281835">
        <w:tab/>
      </w:r>
      <w:r w:rsidRPr="00281835">
        <w:tab/>
      </w:r>
    </w:p>
    <w:p w:rsidRDefault="00DE3582" w:rsidP="00DE3582" w:rsidR="00DE3582" w:rsidRPr="00281835">
      <w:pPr>
        <w:jc w:val="both"/>
      </w:pPr>
      <w:r w:rsidRPr="00281835">
        <w:tab/>
        <w:t xml:space="preserve">1. garažno mjesto GM175  u podrumu, nivo -1, površine 15,60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- 390. Suvlasnički dio: 3/10000 ETAŽNO VLASNIŠTVO (E-390) </w:t>
      </w:r>
      <w:r w:rsidRPr="00281835">
        <w:tab/>
      </w:r>
      <w:r w:rsidRPr="00281835">
        <w:tab/>
      </w:r>
    </w:p>
    <w:p w:rsidRDefault="00DE3582" w:rsidP="00DE3582" w:rsidR="00DE3582" w:rsidRPr="00281835">
      <w:pPr>
        <w:jc w:val="both"/>
      </w:pPr>
      <w:r w:rsidRPr="00281835">
        <w:tab/>
        <w:t xml:space="preserve">1. garažno mjesto GM178  u podrumu, nivo -1, površine 15,00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- 404. Suvlasnički dio: 3/10000 ETAŽNO VLASNIŠTVO (E-404) </w:t>
      </w:r>
      <w:r w:rsidRPr="00281835">
        <w:tab/>
      </w:r>
      <w:r w:rsidRPr="00281835">
        <w:tab/>
      </w:r>
    </w:p>
    <w:p w:rsidRDefault="00DE3582" w:rsidP="00DE3582" w:rsidR="00DE3582" w:rsidRPr="00281835">
      <w:pPr>
        <w:jc w:val="both"/>
      </w:pPr>
      <w:r w:rsidRPr="00281835">
        <w:tab/>
        <w:t xml:space="preserve">1. garažno mjesto GM192  u podrumu, nivo -1, površine 14,11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- 448. Suvlasnički dio: 4/10000 ETAŽNO VLASNIŠTVO (E-448) </w:t>
      </w:r>
      <w:r w:rsidRPr="00281835">
        <w:tab/>
      </w:r>
      <w:r w:rsidRPr="00281835">
        <w:tab/>
      </w:r>
    </w:p>
    <w:p w:rsidRDefault="00DE3582" w:rsidP="00DE3582" w:rsidR="00DE3582" w:rsidRPr="00281835">
      <w:pPr>
        <w:jc w:val="both"/>
      </w:pPr>
      <w:r w:rsidRPr="00281835">
        <w:tab/>
        <w:t xml:space="preserve">1. garažno mjesto GM236  u podrumu, nivo -1, površine 19,41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- 449. Suvlasnički dio: 4/10000 ETAŽNO VLASNIŠTVO (E-449) </w:t>
      </w:r>
      <w:r w:rsidRPr="00281835">
        <w:tab/>
      </w:r>
      <w:r w:rsidRPr="00281835">
        <w:tab/>
      </w:r>
    </w:p>
    <w:p w:rsidRDefault="00DE3582" w:rsidP="00DE3582" w:rsidR="00DE3582" w:rsidRPr="00281835">
      <w:pPr>
        <w:jc w:val="both"/>
      </w:pPr>
      <w:r w:rsidRPr="00281835">
        <w:lastRenderedPageBreak/>
        <w:tab/>
        <w:t xml:space="preserve">1. garažno mjesto GM237  u podrumu, nivo -1, površine 19,41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- 458. Suvlasnički dio: 3/10000 ETAŽNO VLASNIŠTVO (E-458) </w:t>
      </w:r>
      <w:r w:rsidRPr="00281835">
        <w:tab/>
      </w:r>
      <w:r w:rsidRPr="00281835">
        <w:tab/>
      </w:r>
    </w:p>
    <w:p w:rsidRDefault="00DE3582" w:rsidP="00DE3582" w:rsidR="00DE3582" w:rsidRPr="00281835">
      <w:pPr>
        <w:jc w:val="both"/>
      </w:pPr>
      <w:r w:rsidRPr="00281835">
        <w:tab/>
        <w:t xml:space="preserve">1. garažno mjesto GM246  u podrumu, nivo -1, površine 15,75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- 479. Suvlasnički dio: 3/10000 ETAŽNO VLASNIŠTVO (E-479) </w:t>
      </w:r>
      <w:r w:rsidRPr="00281835">
        <w:tab/>
      </w:r>
      <w:r w:rsidRPr="00281835">
        <w:tab/>
      </w:r>
    </w:p>
    <w:p w:rsidRDefault="00DE3582" w:rsidP="00DE3582" w:rsidR="00DE3582" w:rsidRPr="00281835">
      <w:pPr>
        <w:jc w:val="both"/>
      </w:pPr>
      <w:r w:rsidRPr="00281835">
        <w:tab/>
        <w:t xml:space="preserve">1. garažno mjesto GM267  u podrumu, nivo -1, površine 15,47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- 509. Suvlasnički dio: 3/10000 ETAŽNO VLASNIŠTVO (E-509) </w:t>
      </w:r>
      <w:r w:rsidRPr="00281835">
        <w:tab/>
      </w:r>
      <w:r w:rsidRPr="00281835">
        <w:tab/>
      </w:r>
    </w:p>
    <w:p w:rsidRDefault="00DE3582" w:rsidP="00DE3582" w:rsidR="00DE3582" w:rsidRPr="00281835">
      <w:pPr>
        <w:jc w:val="both"/>
      </w:pPr>
      <w:r w:rsidRPr="00281835">
        <w:tab/>
        <w:t xml:space="preserve">1. spremište br. 1, tip SP1,  u podrumu, nivo -2, površine 4,71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- 510. Suvlasnički dio: 2/10000 ETAŽNO VLASNIŠTVO (E-510) </w:t>
      </w:r>
      <w:r w:rsidRPr="00281835">
        <w:tab/>
      </w:r>
      <w:r w:rsidRPr="00281835">
        <w:tab/>
      </w:r>
    </w:p>
    <w:p w:rsidRDefault="00DE3582" w:rsidP="00DE3582" w:rsidR="00DE3582" w:rsidRPr="00281835">
      <w:pPr>
        <w:jc w:val="both"/>
      </w:pPr>
      <w:r w:rsidRPr="00281835">
        <w:tab/>
        <w:t xml:space="preserve">1. spremište br. 2, tip SP2,  u podrumu, nivo -2, površine 2,70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- 511. Suvlasnički dio: 2/10000 ETAŽNO VLASNIŠTVO (E-511) </w:t>
      </w:r>
      <w:r w:rsidRPr="00281835">
        <w:tab/>
      </w:r>
      <w:r w:rsidRPr="00281835">
        <w:tab/>
      </w:r>
    </w:p>
    <w:p w:rsidRDefault="00DE3582" w:rsidP="00DE3582" w:rsidR="00DE3582" w:rsidRPr="00281835">
      <w:pPr>
        <w:jc w:val="both"/>
      </w:pPr>
      <w:r w:rsidRPr="00281835">
        <w:tab/>
        <w:t xml:space="preserve">1. spremište br. 3, tip SP3,  u podrumu, nivo -2, površine 2,70 m2 </w:t>
      </w:r>
      <w:r w:rsidRPr="00281835">
        <w:tab/>
      </w:r>
      <w:r w:rsidRPr="00281835">
        <w:tab/>
      </w:r>
    </w:p>
    <w:p w:rsidRDefault="00DE3582" w:rsidP="00DE3582" w:rsidR="00DE3582" w:rsidRPr="00281835">
      <w:pPr>
        <w:jc w:val="both"/>
      </w:pPr>
      <w:r w:rsidRPr="00281835">
        <w:tab/>
        <w:t xml:space="preserve">TEHNIKA D.D. ZA GRADITELJSTVO, INŽENJERING, PROIZVODNJU I TRGOVINU, ULICA GRADA VUKOVARA BR. 274, ZAGREB </w:t>
      </w:r>
      <w:r w:rsidRPr="00281835">
        <w:tab/>
      </w:r>
    </w:p>
    <w:p w:rsidRDefault="00DE3582" w:rsidP="00DE3582" w:rsidR="00DE3582" w:rsidRPr="00281835">
      <w:pPr>
        <w:jc w:val="both"/>
      </w:pPr>
      <w:r w:rsidRPr="00281835">
        <w:tab/>
        <w:t xml:space="preserve">- 512. Suvlasnički dio: 2/10000 ETAŽNO VLASNIŠTVO (E-512) </w:t>
      </w:r>
      <w:r w:rsidRPr="00281835">
        <w:tab/>
      </w:r>
      <w:r w:rsidRPr="00281835">
        <w:tab/>
      </w:r>
    </w:p>
    <w:p w:rsidRDefault="00DE3582" w:rsidP="00DE3582" w:rsidR="00DE3582" w:rsidRPr="00281835">
      <w:pPr>
        <w:jc w:val="both"/>
      </w:pPr>
      <w:r w:rsidRPr="00281835">
        <w:tab/>
        <w:t xml:space="preserve">1. spremište br. 4, tip SP4,  u podrumu, nivo -2, površine 2,70 m2 </w:t>
      </w:r>
      <w:r w:rsidRPr="00281835">
        <w:tab/>
      </w:r>
      <w:r w:rsidRPr="00281835">
        <w:tab/>
      </w:r>
    </w:p>
    <w:p w:rsidRDefault="00DE3582" w:rsidP="00DE3582" w:rsidR="00DE3582" w:rsidRPr="00281835">
      <w:pPr>
        <w:jc w:val="both"/>
      </w:pPr>
      <w:r w:rsidRPr="00281835">
        <w:tab/>
        <w:t>TEHNIKA D.D. ZA GRADITELJSTVO, INŽENJERING, PROIZVODNJU I TRGOVINU, ULICA GRADA VUKOVARA BR. 274, ZAGREB</w:t>
      </w:r>
    </w:p>
    <w:p w:rsidRDefault="00DE3582" w:rsidP="00DE3582" w:rsidR="00DE3582" w:rsidRPr="00281835">
      <w:pPr>
        <w:jc w:val="both"/>
      </w:pPr>
    </w:p>
    <w:p w:rsidRDefault="00DE3582" w:rsidP="00DE3582" w:rsidR="00DE3582" w:rsidRPr="00281835">
      <w:pPr>
        <w:jc w:val="both"/>
      </w:pPr>
      <w:r w:rsidRPr="00281835">
        <w:rPr>
          <w:b/>
        </w:rPr>
        <w:t>9.</w:t>
      </w:r>
      <w:r w:rsidRPr="00281835">
        <w:tab/>
        <w:t xml:space="preserve">U z.k.o. 999901, Grad Zagreb, kod Općinskog građanskog suda Zagreb, </w:t>
      </w:r>
      <w:r w:rsidR="005717A0" w:rsidRPr="00281835">
        <w:t xml:space="preserve">Zemljišnoknjižni odjel Zagreb, </w:t>
      </w:r>
      <w:r w:rsidRPr="00281835">
        <w:t>zk.ul. 35873, upisana na:</w:t>
      </w:r>
    </w:p>
    <w:p w:rsidRDefault="00DE3582" w:rsidP="00DE3582" w:rsidR="00DE3582" w:rsidRPr="00281835">
      <w:pPr>
        <w:jc w:val="both"/>
      </w:pPr>
      <w:r w:rsidRPr="00281835">
        <w:t xml:space="preserve">- k.č.br. 2270/27 dvorište Ljudevita Posavskog, površine 227 m2, </w:t>
      </w:r>
    </w:p>
    <w:p w:rsidRDefault="00DE3582" w:rsidP="00DE3582" w:rsidR="00DE3582" w:rsidRPr="00281835">
      <w:pPr>
        <w:numPr>
          <w:ilvl w:val="0"/>
          <w:numId w:val="10"/>
        </w:numPr>
        <w:jc w:val="both"/>
        <w:rPr>
          <w:bCs/>
        </w:rPr>
      </w:pPr>
      <w:r w:rsidRPr="00281835">
        <w:rPr>
          <w:bCs/>
        </w:rPr>
        <w:t>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jc w:val="both"/>
      </w:pPr>
      <w:r w:rsidRPr="00281835">
        <w:rPr>
          <w:b/>
        </w:rPr>
        <w:t>10</w:t>
      </w:r>
      <w:r w:rsidRPr="00281835">
        <w:t>.</w:t>
      </w:r>
      <w:r w:rsidRPr="00281835">
        <w:tab/>
        <w:t xml:space="preserve">U z.k.o. 999901, Grad Zagreb, kod Općinskog građanskog suda Zagreb, </w:t>
      </w:r>
      <w:r w:rsidR="005717A0" w:rsidRPr="00281835">
        <w:t xml:space="preserve">Zemljišnoknjižni odjel Zagreb, </w:t>
      </w:r>
      <w:r w:rsidRPr="00281835">
        <w:t>zk.ul. 108630, k.č.br. 2270/3 dvorište Kneza Branimira, površine 28130 m2 upisana je na:</w:t>
      </w:r>
    </w:p>
    <w:p w:rsidRDefault="00DE3582" w:rsidP="00DE3582" w:rsidR="00DE3582" w:rsidRPr="00281835">
      <w:pPr>
        <w:jc w:val="both"/>
      </w:pPr>
      <w:r w:rsidRPr="00281835">
        <w:t xml:space="preserve">8. suvlasnički dio: 9972/28130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jc w:val="both"/>
      </w:pPr>
      <w:r w:rsidRPr="00281835">
        <w:rPr>
          <w:b/>
        </w:rPr>
        <w:t>11.</w:t>
      </w:r>
      <w:r w:rsidRPr="00281835">
        <w:t xml:space="preserve">      U z.k.o. 999901, Grad Zagreb, kod Općinskog građanskog suda Zagreb, </w:t>
      </w:r>
      <w:r w:rsidR="005717A0" w:rsidRPr="00281835">
        <w:t xml:space="preserve">Zemljišnoknjižni odjel Zagreb, </w:t>
      </w:r>
      <w:r w:rsidRPr="00281835">
        <w:t>zk.ul. 22153 upisana na:</w:t>
      </w:r>
    </w:p>
    <w:p w:rsidRDefault="00DE3582" w:rsidP="00DE3582" w:rsidR="00DE3582" w:rsidRPr="00281835">
      <w:pPr>
        <w:jc w:val="both"/>
      </w:pPr>
      <w:r w:rsidRPr="00281835">
        <w:t>- k.č.br. 5788 dvorište površine 37 m2</w:t>
      </w:r>
    </w:p>
    <w:p w:rsidRDefault="00DE3582" w:rsidP="00DE3582" w:rsidR="00DE3582" w:rsidRPr="00281835">
      <w:pPr>
        <w:jc w:val="both"/>
      </w:pPr>
      <w:r w:rsidRPr="00281835">
        <w:t xml:space="preserve">- k.č.br. 5789 dvorište površine 175 m2, </w:t>
      </w:r>
    </w:p>
    <w:p w:rsidRDefault="00DE3582" w:rsidP="00DE3582" w:rsidR="00DE3582" w:rsidRPr="00281835">
      <w:pPr>
        <w:jc w:val="both"/>
      </w:pPr>
      <w:r w:rsidRPr="00281835">
        <w:t xml:space="preserve">- k.č.br. 5790/6 dvorište površine 35 m2, </w:t>
      </w:r>
    </w:p>
    <w:p w:rsidRDefault="00DE3582" w:rsidP="00DE3582" w:rsidR="00DE3582" w:rsidRPr="00281835">
      <w:pPr>
        <w:jc w:val="both"/>
      </w:pPr>
      <w:r w:rsidRPr="00281835">
        <w:t>- k.č.br. 5790/7 dvorište površine 836 m2,</w:t>
      </w:r>
    </w:p>
    <w:p w:rsidRDefault="00DE3582" w:rsidP="00DE3582" w:rsidR="00DE3582" w:rsidRPr="00281835">
      <w:pPr>
        <w:numPr>
          <w:ilvl w:val="0"/>
          <w:numId w:val="12"/>
        </w:numPr>
        <w:jc w:val="both"/>
        <w:rPr>
          <w:bCs/>
        </w:rPr>
      </w:pPr>
      <w:r w:rsidRPr="00281835">
        <w:rPr>
          <w:bCs/>
        </w:rPr>
        <w:t>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numPr>
          <w:ilvl w:val="0"/>
          <w:numId w:val="14"/>
        </w:numPr>
        <w:jc w:val="both"/>
      </w:pPr>
      <w:r w:rsidRPr="00281835">
        <w:lastRenderedPageBreak/>
        <w:t xml:space="preserve">     U z.k.o. 335592, Stenjevec, kod Općinskog građanskog suda Zagreb, </w:t>
      </w:r>
      <w:r w:rsidR="005717A0" w:rsidRPr="00281835">
        <w:t xml:space="preserve">Zemljišnoknjižni odjel Zagreb, </w:t>
      </w:r>
      <w:r w:rsidRPr="00281835">
        <w:t>zk.ul. 3627, upisana na:</w:t>
      </w:r>
    </w:p>
    <w:p w:rsidRDefault="00DE3582" w:rsidP="00DE3582" w:rsidR="00DE3582" w:rsidRPr="00281835">
      <w:pPr>
        <w:jc w:val="both"/>
      </w:pPr>
      <w:r w:rsidRPr="00281835">
        <w:t xml:space="preserve">- k.č.br. 306/68 dvorište Gajnice, površine 1710 m2 </w:t>
      </w:r>
    </w:p>
    <w:p w:rsidRDefault="00DE3582" w:rsidP="00DE3582" w:rsidR="00DE3582" w:rsidRPr="00281835">
      <w:pPr>
        <w:jc w:val="both"/>
        <w:rPr>
          <w:bCs/>
        </w:rPr>
      </w:pPr>
      <w:r w:rsidRPr="00281835">
        <w:rPr>
          <w:bCs/>
        </w:rPr>
        <w:t>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numPr>
          <w:ilvl w:val="0"/>
          <w:numId w:val="14"/>
        </w:numPr>
        <w:jc w:val="both"/>
      </w:pPr>
      <w:r w:rsidRPr="00281835">
        <w:t xml:space="preserve">      U z.k.o. 335649, Trnje, kod Općinskog građanskog suda Zagreb, </w:t>
      </w:r>
      <w:r w:rsidR="005717A0" w:rsidRPr="00281835">
        <w:t>Zemljišnoknjižni odjel Zagreb</w:t>
      </w:r>
      <w:r w:rsidR="00A02D93" w:rsidRPr="00281835">
        <w:t>,</w:t>
      </w:r>
      <w:r w:rsidR="005717A0" w:rsidRPr="00281835">
        <w:t xml:space="preserve"> </w:t>
      </w:r>
      <w:r w:rsidRPr="00281835">
        <w:t>zk.ul. 4228, upisana na:</w:t>
      </w:r>
    </w:p>
    <w:p w:rsidRDefault="00DE3582" w:rsidP="00DE3582" w:rsidR="00DE3582" w:rsidRPr="00281835">
      <w:pPr>
        <w:jc w:val="both"/>
      </w:pPr>
      <w:r w:rsidRPr="00281835">
        <w:t xml:space="preserve">-k.č.br. 131/2 Zgrada u ul. Proleterskih brigada 274 označena u knjizi katastarskog plana br. 1 tlocrtne površine 1619 čm, dvorište i gradilište površine 1500 m2 i </w:t>
      </w:r>
    </w:p>
    <w:p w:rsidRDefault="00DE3582" w:rsidP="00DE3582" w:rsidR="00DE3582" w:rsidRPr="00281835">
      <w:pPr>
        <w:jc w:val="both"/>
      </w:pPr>
      <w:r w:rsidRPr="00281835">
        <w:t>- k.č.br. 131/3 Zgrada u ul. Proleterskih brigada 274 označena u knjizi katastarskog plana br. 1 tlocrtne površine 1619 čm, dvorište i gradilište površine 1540 m2, ukupno 3040 m2,</w:t>
      </w:r>
    </w:p>
    <w:p w:rsidRDefault="00DE3582" w:rsidP="00DE3582" w:rsidR="00DE3582" w:rsidRPr="00281835">
      <w:pPr>
        <w:numPr>
          <w:ilvl w:val="0"/>
          <w:numId w:val="16"/>
        </w:numPr>
        <w:jc w:val="both"/>
        <w:rPr>
          <w:bCs/>
        </w:rPr>
      </w:pPr>
      <w:r w:rsidRPr="00281835">
        <w:rPr>
          <w:bCs/>
        </w:rPr>
        <w:t>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jc w:val="both"/>
      </w:pPr>
      <w:r w:rsidRPr="00281835">
        <w:rPr>
          <w:b/>
          <w:bCs/>
        </w:rPr>
        <w:t>14</w:t>
      </w:r>
      <w:r w:rsidRPr="00281835">
        <w:rPr>
          <w:bCs/>
        </w:rPr>
        <w:t>.</w:t>
      </w:r>
      <w:r w:rsidRPr="00281835">
        <w:rPr>
          <w:bCs/>
        </w:rPr>
        <w:tab/>
      </w:r>
      <w:r w:rsidRPr="00281835">
        <w:t xml:space="preserve">U z.k.o. 999901, Grad Zagreb, kod Općinskog građanskog suda Zagreb, </w:t>
      </w:r>
      <w:r w:rsidR="00A02D93" w:rsidRPr="00281835">
        <w:t xml:space="preserve">Zemljišnoknjižni odjel Zagreb, </w:t>
      </w:r>
      <w:r w:rsidRPr="00281835">
        <w:t>zk.ul. 17064, upisana je na ukupno 21792 m2:</w:t>
      </w:r>
    </w:p>
    <w:p w:rsidRDefault="00DE3582" w:rsidP="00DE3582" w:rsidR="00DE3582" w:rsidRPr="00281835">
      <w:pPr>
        <w:jc w:val="both"/>
      </w:pPr>
      <w:r w:rsidRPr="00281835">
        <w:t>- k.č.br. 7523/1 Radnička cesta, izgrađeno zemljište, gospodarsko dvorište,</w:t>
      </w:r>
    </w:p>
    <w:p w:rsidRDefault="00DE3582" w:rsidP="00DE3582" w:rsidR="00DE3582" w:rsidRPr="00281835">
      <w:pPr>
        <w:jc w:val="both"/>
      </w:pPr>
      <w:r w:rsidRPr="00281835">
        <w:t xml:space="preserve">                        upravna zgrada br. 182, skladište, hala, benzinska stanica</w:t>
      </w:r>
    </w:p>
    <w:p w:rsidRDefault="00DE3582" w:rsidP="00DE3582" w:rsidR="00DE3582" w:rsidRPr="00281835">
      <w:pPr>
        <w:jc w:val="both"/>
      </w:pPr>
      <w:r w:rsidRPr="00281835">
        <w:t>- k.č.br. 7524/1 Radnička cesta, dvorište</w:t>
      </w:r>
    </w:p>
    <w:p w:rsidRDefault="00DE3582" w:rsidP="00DE3582" w:rsidR="00DE3582" w:rsidRPr="00281835">
      <w:pPr>
        <w:numPr>
          <w:ilvl w:val="0"/>
          <w:numId w:val="18"/>
        </w:numPr>
        <w:jc w:val="both"/>
        <w:rPr>
          <w:bCs/>
        </w:rPr>
      </w:pPr>
      <w:r w:rsidRPr="00281835">
        <w:rPr>
          <w:bCs/>
        </w:rPr>
        <w:t>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jc w:val="both"/>
      </w:pPr>
      <w:r w:rsidRPr="00281835">
        <w:rPr>
          <w:b/>
          <w:bCs/>
        </w:rPr>
        <w:t>15.</w:t>
      </w:r>
      <w:r w:rsidRPr="00281835">
        <w:rPr>
          <w:bCs/>
        </w:rPr>
        <w:t xml:space="preserve">     </w:t>
      </w:r>
      <w:r w:rsidRPr="00281835">
        <w:t xml:space="preserve">U z.k.o. 335592, Stenjevec, kod Općinskog građanskog suda Zagreb, </w:t>
      </w:r>
      <w:r w:rsidR="00A02D93" w:rsidRPr="00281835">
        <w:t>Zemljišnoknjižni odjel Zagreb</w:t>
      </w:r>
      <w:r w:rsidR="00AA5EBB" w:rsidRPr="00281835">
        <w:t>,</w:t>
      </w:r>
      <w:r w:rsidR="00A02D93" w:rsidRPr="00281835">
        <w:t xml:space="preserve"> </w:t>
      </w:r>
      <w:r w:rsidRPr="00281835">
        <w:t xml:space="preserve">zk.ul. 36536 k.č.br. 626/4 izgrađeno zemljište i tvorničko        </w:t>
      </w:r>
    </w:p>
    <w:p w:rsidRDefault="00DE3582" w:rsidP="00DE3582" w:rsidR="00DE3582" w:rsidRPr="00281835">
      <w:pPr>
        <w:jc w:val="both"/>
      </w:pPr>
      <w:r w:rsidRPr="00281835">
        <w:t>dvorište, Kovinska, površine 43358 m2, upisana je:</w:t>
      </w:r>
    </w:p>
    <w:p w:rsidRDefault="00DE3582" w:rsidP="00DE3582" w:rsidR="00DE3582" w:rsidRPr="00281835">
      <w:pPr>
        <w:jc w:val="both"/>
        <w:rPr>
          <w:bCs/>
        </w:rPr>
      </w:pPr>
      <w:r w:rsidRPr="00281835">
        <w:rPr>
          <w:bCs/>
        </w:rPr>
        <w:t>3.Vlasnički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numPr>
          <w:ilvl w:val="0"/>
          <w:numId w:val="20"/>
        </w:numPr>
        <w:jc w:val="both"/>
      </w:pPr>
      <w:r w:rsidRPr="00281835">
        <w:t xml:space="preserve">     U z.k.o. 999901, Jankomir, kod Općinskog građanskog suda Zagreb, </w:t>
      </w:r>
      <w:r w:rsidR="002626ED" w:rsidRPr="00281835">
        <w:t xml:space="preserve">Zemljišnoknjižni odjel Zagreb, </w:t>
      </w:r>
      <w:r w:rsidRPr="00281835">
        <w:t xml:space="preserve">zk.ul. 177 k.č.br. 41/37 oranica u Jankomiru površine 343 čhv, </w:t>
      </w:r>
    </w:p>
    <w:p w:rsidRDefault="00DE3582" w:rsidP="00DE3582" w:rsidR="00DE3582" w:rsidRPr="00281835">
      <w:pPr>
        <w:jc w:val="both"/>
      </w:pPr>
      <w:r w:rsidRPr="00281835">
        <w:t>upisana je na:</w:t>
      </w:r>
    </w:p>
    <w:p w:rsidRDefault="00DE3582" w:rsidP="00DE3582" w:rsidR="00DE3582" w:rsidRPr="00281835">
      <w:pPr>
        <w:jc w:val="both"/>
        <w:rPr>
          <w:bCs/>
        </w:rPr>
      </w:pPr>
      <w:r w:rsidRPr="00281835">
        <w:rPr>
          <w:bCs/>
        </w:rPr>
        <w:t>3. Suvlasnički dio: 530/617</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numPr>
          <w:ilvl w:val="0"/>
          <w:numId w:val="20"/>
        </w:numPr>
        <w:jc w:val="both"/>
      </w:pPr>
      <w:r w:rsidRPr="00281835">
        <w:t xml:space="preserve">     U z.k.o. 999901, Jankomir, kod Općinskog građanskog suda Zagreb, </w:t>
      </w:r>
      <w:r w:rsidR="002626ED" w:rsidRPr="00281835">
        <w:t xml:space="preserve">Zemljišnoknjižni odjel Zagreb, </w:t>
      </w:r>
      <w:r w:rsidRPr="00281835">
        <w:t>zk.ul. 987 k.č.br. 41/73 oranica Štrokinec površine 1 jutro,</w:t>
      </w:r>
    </w:p>
    <w:p w:rsidRDefault="00DE3582" w:rsidP="00DE3582" w:rsidR="00DE3582" w:rsidRPr="00281835">
      <w:pPr>
        <w:jc w:val="both"/>
      </w:pPr>
      <w:r w:rsidRPr="00281835">
        <w:t>upisana je:</w:t>
      </w:r>
    </w:p>
    <w:p w:rsidRDefault="00DE3582" w:rsidP="00DE3582" w:rsidR="00DE3582" w:rsidRPr="00281835">
      <w:pPr>
        <w:jc w:val="both"/>
        <w:rPr>
          <w:bCs/>
        </w:rPr>
      </w:pPr>
      <w:r w:rsidRPr="00281835">
        <w:rPr>
          <w:bCs/>
        </w:rPr>
        <w:t>1. 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numPr>
          <w:ilvl w:val="0"/>
          <w:numId w:val="20"/>
        </w:numPr>
        <w:jc w:val="both"/>
      </w:pPr>
      <w:r w:rsidRPr="00281835">
        <w:t xml:space="preserve">     U z.k.o. 999901, Jankomir, kod Općinskog građanskog suda Zagreb, </w:t>
      </w:r>
      <w:r w:rsidR="002626ED" w:rsidRPr="00281835">
        <w:t xml:space="preserve">Zemljišnoknjižni odjel Zagreb, </w:t>
      </w:r>
      <w:r w:rsidRPr="00281835">
        <w:t>z.k.ul. 193 k.č.br. 41/74 oranica površine 1 čhv, upisana je:</w:t>
      </w:r>
    </w:p>
    <w:p w:rsidRDefault="00DE3582" w:rsidP="00DE3582" w:rsidR="00DE3582" w:rsidRPr="00281835">
      <w:pPr>
        <w:jc w:val="both"/>
        <w:rPr>
          <w:bCs/>
        </w:rPr>
      </w:pPr>
      <w:r w:rsidRPr="00281835">
        <w:rPr>
          <w:bCs/>
        </w:rPr>
        <w:t>1. 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jc w:val="both"/>
        <w:rPr>
          <w:bCs/>
        </w:rPr>
      </w:pPr>
    </w:p>
    <w:p w:rsidRDefault="00DE3582" w:rsidP="00DE3582" w:rsidR="00DE3582" w:rsidRPr="00281835">
      <w:pPr>
        <w:numPr>
          <w:ilvl w:val="0"/>
          <w:numId w:val="20"/>
        </w:numPr>
        <w:jc w:val="both"/>
      </w:pPr>
      <w:r w:rsidRPr="00281835">
        <w:t xml:space="preserve">     U z.k.o. 999901, Jankomir, kod Općinskog građanskog suda Zagreb, </w:t>
      </w:r>
      <w:r w:rsidR="002626ED" w:rsidRPr="00281835">
        <w:t xml:space="preserve">Zemljišnoknjižni odjel Zagreb, </w:t>
      </w:r>
      <w:r w:rsidRPr="00281835">
        <w:t xml:space="preserve">zk.ul. 176 k.č.br. 41/75 oranica u Jankomiru površine 1 jutro,    </w:t>
      </w:r>
    </w:p>
    <w:p w:rsidRDefault="00DE3582" w:rsidP="00DE3582" w:rsidR="00DE3582" w:rsidRPr="00281835">
      <w:pPr>
        <w:jc w:val="both"/>
      </w:pPr>
      <w:r w:rsidRPr="00281835">
        <w:lastRenderedPageBreak/>
        <w:t>upisana je:</w:t>
      </w:r>
    </w:p>
    <w:p w:rsidRDefault="00DE3582" w:rsidP="00DE3582" w:rsidR="00DE3582" w:rsidRPr="00281835">
      <w:pPr>
        <w:jc w:val="both"/>
        <w:rPr>
          <w:bCs/>
        </w:rPr>
      </w:pPr>
      <w:r w:rsidRPr="00281835">
        <w:rPr>
          <w:bCs/>
        </w:rPr>
        <w:t>1. 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numPr>
          <w:ilvl w:val="0"/>
          <w:numId w:val="20"/>
        </w:numPr>
        <w:jc w:val="both"/>
      </w:pPr>
      <w:r w:rsidRPr="00281835">
        <w:t xml:space="preserve">     U z.k.o. 999901, Jankomir, kod Općinskog građanskog suda Zagreb, </w:t>
      </w:r>
      <w:r w:rsidR="002626ED" w:rsidRPr="00281835">
        <w:t xml:space="preserve">Zemljišnoknjižni odjel Zagreb, </w:t>
      </w:r>
      <w:r w:rsidRPr="00281835">
        <w:t xml:space="preserve">zk.ul. 593 k.č.br. 41/76 oranica u Jankomiru površine 400 čhv,  </w:t>
      </w:r>
    </w:p>
    <w:p w:rsidRDefault="00DE3582" w:rsidP="00DE3582" w:rsidR="00DE3582" w:rsidRPr="00281835">
      <w:pPr>
        <w:jc w:val="both"/>
      </w:pPr>
      <w:r w:rsidRPr="00281835">
        <w:t>upisana je:</w:t>
      </w:r>
    </w:p>
    <w:p w:rsidRDefault="00DE3582" w:rsidP="00DE3582" w:rsidR="00DE3582" w:rsidRPr="00281835">
      <w:pPr>
        <w:jc w:val="both"/>
        <w:rPr>
          <w:bCs/>
        </w:rPr>
      </w:pPr>
      <w:r w:rsidRPr="00281835">
        <w:rPr>
          <w:bCs/>
        </w:rPr>
        <w:t>1. 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p>
    <w:p w:rsidRDefault="00DE3582" w:rsidP="00DE3582" w:rsidR="00DE3582" w:rsidRPr="00281835">
      <w:pPr>
        <w:numPr>
          <w:ilvl w:val="0"/>
          <w:numId w:val="20"/>
        </w:numPr>
        <w:jc w:val="both"/>
      </w:pPr>
      <w:r w:rsidRPr="00281835">
        <w:t xml:space="preserve">     U z.k.o. 999901, Jankomir, kod Općinskog građanskog suda Zagreb, </w:t>
      </w:r>
      <w:r w:rsidR="002626ED" w:rsidRPr="00281835">
        <w:t xml:space="preserve">Zemljišnoknjižni odjel Zagreb, </w:t>
      </w:r>
      <w:r w:rsidRPr="00281835">
        <w:t>zk.ul. 183 upisane je na:</w:t>
      </w:r>
    </w:p>
    <w:p w:rsidRDefault="00DE3582" w:rsidP="00DE3582" w:rsidR="00DE3582" w:rsidRPr="00281835">
      <w:pPr>
        <w:jc w:val="both"/>
      </w:pPr>
      <w:r w:rsidRPr="00281835">
        <w:t xml:space="preserve">- k.č.br. 41/3/B/2 put površine 388 čhv, </w:t>
      </w:r>
    </w:p>
    <w:p w:rsidRDefault="00DE3582" w:rsidP="00DE3582" w:rsidR="00DE3582" w:rsidRPr="00281835">
      <w:pPr>
        <w:jc w:val="both"/>
      </w:pPr>
      <w:r w:rsidRPr="00281835">
        <w:t>- kč.br. 41/77 oranica površine 1 jutro</w:t>
      </w:r>
    </w:p>
    <w:p w:rsidRDefault="00DE3582" w:rsidP="00DE3582" w:rsidR="00DE3582" w:rsidRPr="00281835">
      <w:pPr>
        <w:jc w:val="both"/>
        <w:rPr>
          <w:bCs/>
        </w:rPr>
      </w:pPr>
      <w:r w:rsidRPr="00281835">
        <w:rPr>
          <w:bCs/>
        </w:rPr>
        <w:t>1. 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p>
    <w:p w:rsidRDefault="00DE3582" w:rsidP="00DE3582" w:rsidR="00DE3582" w:rsidRPr="00281835">
      <w:pPr>
        <w:numPr>
          <w:ilvl w:val="0"/>
          <w:numId w:val="20"/>
        </w:numPr>
        <w:jc w:val="both"/>
      </w:pPr>
      <w:r w:rsidRPr="00281835">
        <w:t xml:space="preserve">     U z.k.o. 999901, Jankomir, kod Općinskog građanskog suda Zagreb,</w:t>
      </w:r>
      <w:r w:rsidR="00367BA8" w:rsidRPr="00281835">
        <w:t xml:space="preserve"> Zemljišnoknjižni odjel Zagreb,</w:t>
      </w:r>
      <w:r w:rsidRPr="00281835">
        <w:t xml:space="preserve"> zk.ul. 1136, k.č.br. 41/112 oranica površine 326 čhv, upisana</w:t>
      </w:r>
    </w:p>
    <w:p w:rsidRDefault="00DE3582" w:rsidP="00DE3582" w:rsidR="00DE3582" w:rsidRPr="00281835">
      <w:pPr>
        <w:jc w:val="both"/>
      </w:pPr>
      <w:r w:rsidRPr="00281835">
        <w:t>na:</w:t>
      </w:r>
    </w:p>
    <w:p w:rsidRDefault="00DE3582" w:rsidP="00DE3582" w:rsidR="00DE3582" w:rsidRPr="00281835">
      <w:pPr>
        <w:jc w:val="both"/>
        <w:rPr>
          <w:bCs/>
        </w:rPr>
      </w:pPr>
      <w:r w:rsidRPr="00281835">
        <w:rPr>
          <w:bCs/>
        </w:rPr>
        <w:t>1. 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p>
    <w:p w:rsidRDefault="00DE3582" w:rsidP="00DE3582" w:rsidR="00DE3582" w:rsidRPr="00281835">
      <w:pPr>
        <w:numPr>
          <w:ilvl w:val="0"/>
          <w:numId w:val="20"/>
        </w:numPr>
        <w:jc w:val="both"/>
      </w:pPr>
      <w:r w:rsidRPr="00281835">
        <w:t xml:space="preserve">      U z.k.o. 999901, Jankomir, kod Općinskog građanskog suda Zagreb, </w:t>
      </w:r>
      <w:r w:rsidR="00367BA8" w:rsidRPr="00281835">
        <w:t xml:space="preserve">Zemljišnoknjižni odjel Zagreb, </w:t>
      </w:r>
      <w:r w:rsidRPr="00281835">
        <w:t>zk.ul. 586, upisana na:</w:t>
      </w:r>
    </w:p>
    <w:p w:rsidRDefault="00DE3582" w:rsidP="00DE3582" w:rsidR="00DE3582" w:rsidRPr="00281835">
      <w:pPr>
        <w:jc w:val="both"/>
      </w:pPr>
      <w:r w:rsidRPr="00281835">
        <w:t>- k.č.br. 41/83 oranica Strokinac u Jankomiru površine 200 čhv,</w:t>
      </w:r>
    </w:p>
    <w:p w:rsidRDefault="00DE3582" w:rsidP="00DE3582" w:rsidR="00DE3582" w:rsidRPr="00281835">
      <w:pPr>
        <w:jc w:val="both"/>
      </w:pPr>
      <w:r w:rsidRPr="00281835">
        <w:t>- k.č.br. 41/84 oranica Strokinac u Jankomiru površine 500 čhv, ukupno 700 čhv</w:t>
      </w:r>
    </w:p>
    <w:p w:rsidRDefault="00DE3582" w:rsidP="00DE3582" w:rsidR="00DE3582" w:rsidRPr="00281835">
      <w:pPr>
        <w:jc w:val="both"/>
        <w:rPr>
          <w:bCs/>
        </w:rPr>
      </w:pPr>
      <w:r w:rsidRPr="00281835">
        <w:rPr>
          <w:bCs/>
        </w:rPr>
        <w:t>1. 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numPr>
          <w:ilvl w:val="0"/>
          <w:numId w:val="20"/>
        </w:numPr>
        <w:jc w:val="both"/>
      </w:pPr>
      <w:r w:rsidRPr="00281835">
        <w:t xml:space="preserve">     U z.k.o. 999901, Jankomir, kod Općinskog građanskog suda Zagreb, </w:t>
      </w:r>
      <w:r w:rsidR="00367BA8" w:rsidRPr="00281835">
        <w:t xml:space="preserve">Zemljišnoknjižni odjel Zagreb, </w:t>
      </w:r>
      <w:r w:rsidRPr="00281835">
        <w:t>zk.ul. 299, k.č.br. 41/99 oranica površine 500 čhv, upisana na:</w:t>
      </w:r>
    </w:p>
    <w:p w:rsidRDefault="00DE3582" w:rsidP="00DE3582" w:rsidR="00DE3582" w:rsidRPr="00281835">
      <w:pPr>
        <w:jc w:val="both"/>
        <w:rPr>
          <w:bCs/>
        </w:rPr>
      </w:pPr>
      <w:r w:rsidRPr="00281835">
        <w:rPr>
          <w:bCs/>
        </w:rPr>
        <w:t>1. 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p>
    <w:p w:rsidRDefault="00DE3582" w:rsidP="00DE3582" w:rsidR="00DE3582" w:rsidRPr="00281835">
      <w:pPr>
        <w:numPr>
          <w:ilvl w:val="0"/>
          <w:numId w:val="20"/>
        </w:numPr>
        <w:jc w:val="both"/>
      </w:pPr>
      <w:r w:rsidRPr="00281835">
        <w:t xml:space="preserve">     U z.k.o. 999901, Jankomir, kod Općinskog građanskog suda Zagreb, </w:t>
      </w:r>
      <w:r w:rsidR="00367BA8" w:rsidRPr="00281835">
        <w:t xml:space="preserve">Zemljišnoknjižni odjel Zagreb, </w:t>
      </w:r>
      <w:r w:rsidRPr="00281835">
        <w:t>zk.ul. 525, k.č.br. 41/81 oranica površine 347 čhv, upisana na:</w:t>
      </w:r>
    </w:p>
    <w:p w:rsidRDefault="00DE3582" w:rsidP="00DE3582" w:rsidR="00DE3582" w:rsidRPr="00281835">
      <w:pPr>
        <w:jc w:val="both"/>
        <w:rPr>
          <w:bCs/>
        </w:rPr>
      </w:pPr>
      <w:r w:rsidRPr="00281835">
        <w:rPr>
          <w:bCs/>
        </w:rPr>
        <w:t>1. 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jc w:val="both"/>
      </w:pPr>
    </w:p>
    <w:p w:rsidRDefault="00DE3582" w:rsidP="00DE3582" w:rsidR="00DE3582" w:rsidRPr="00281835">
      <w:pPr>
        <w:numPr>
          <w:ilvl w:val="0"/>
          <w:numId w:val="20"/>
        </w:numPr>
        <w:jc w:val="both"/>
      </w:pPr>
      <w:r w:rsidRPr="00281835">
        <w:t xml:space="preserve">    U z.k.o. 999901, Jankomir, kod Općinskog građanskog suda Zagreb,</w:t>
      </w:r>
      <w:r w:rsidR="00367BA8" w:rsidRPr="00281835">
        <w:t xml:space="preserve"> Zemljišnoknjižni odjel Zagreb,</w:t>
      </w:r>
      <w:r w:rsidRPr="00281835">
        <w:t xml:space="preserve"> zk.ul. 22772, k.č.br. 41/109 oranica površine 337 čhv, upisana</w:t>
      </w:r>
    </w:p>
    <w:p w:rsidRDefault="00DE3582" w:rsidP="00DE3582" w:rsidR="00DE3582" w:rsidRPr="00281835">
      <w:pPr>
        <w:jc w:val="both"/>
      </w:pPr>
      <w:r w:rsidRPr="00281835">
        <w:t>je na:</w:t>
      </w:r>
    </w:p>
    <w:p w:rsidRDefault="00DE3582" w:rsidP="00DE3582" w:rsidR="00DE3582" w:rsidRPr="00281835">
      <w:pPr>
        <w:jc w:val="both"/>
        <w:rPr>
          <w:bCs/>
        </w:rPr>
      </w:pPr>
      <w:r w:rsidRPr="00281835">
        <w:rPr>
          <w:bCs/>
        </w:rPr>
        <w:t>3. Suvlasnički dio: 1020/1212</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p>
    <w:p w:rsidRDefault="00DE3582" w:rsidP="00DE3582" w:rsidR="00DE3582" w:rsidRPr="00281835">
      <w:pPr>
        <w:numPr>
          <w:ilvl w:val="0"/>
          <w:numId w:val="20"/>
        </w:numPr>
        <w:jc w:val="both"/>
      </w:pPr>
      <w:r w:rsidRPr="00281835">
        <w:t xml:space="preserve">      U z.k.o. 999901, Jankomir, kod Općinskog građanskog suda Zagreb, </w:t>
      </w:r>
      <w:r w:rsidR="00367BA8" w:rsidRPr="00281835">
        <w:t xml:space="preserve">Zemljišnoknjižni odjel Zagreb, </w:t>
      </w:r>
      <w:r w:rsidRPr="00281835">
        <w:t xml:space="preserve">zk.ul. 376, k.č.br. 41/110 oranica Strokinac u Jankomiru, </w:t>
      </w:r>
    </w:p>
    <w:p w:rsidRDefault="00DE3582" w:rsidP="00DE3582" w:rsidR="00DE3582" w:rsidRPr="00281835">
      <w:pPr>
        <w:jc w:val="both"/>
      </w:pPr>
      <w:r w:rsidRPr="00281835">
        <w:lastRenderedPageBreak/>
        <w:t>površine 334 čhv, upisana je na:</w:t>
      </w:r>
    </w:p>
    <w:p w:rsidRDefault="00DE3582" w:rsidP="00DE3582" w:rsidR="00DE3582" w:rsidRPr="00281835">
      <w:pPr>
        <w:jc w:val="both"/>
        <w:rPr>
          <w:bCs/>
        </w:rPr>
      </w:pPr>
      <w:r w:rsidRPr="00281835">
        <w:rPr>
          <w:bCs/>
        </w:rPr>
        <w:t>5. Suvlasnički dio: 1027/1201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p>
    <w:p w:rsidRDefault="00DE3582" w:rsidP="00DE3582" w:rsidR="00DE3582" w:rsidRPr="00281835">
      <w:pPr>
        <w:numPr>
          <w:ilvl w:val="0"/>
          <w:numId w:val="20"/>
        </w:numPr>
        <w:jc w:val="both"/>
      </w:pPr>
      <w:r w:rsidRPr="00281835">
        <w:t xml:space="preserve">     U z.k.o. 331643, Kurilovec, kod Općinskog suda Velika Gorica, </w:t>
      </w:r>
      <w:r w:rsidR="00590ADC" w:rsidRPr="00281835">
        <w:t xml:space="preserve">Zemljišnoknižni odjel Velika Gorica, </w:t>
      </w:r>
      <w:r w:rsidRPr="00281835">
        <w:t>zk.ul. 2818, upisana na:</w:t>
      </w:r>
    </w:p>
    <w:p w:rsidRDefault="00DE3582" w:rsidP="00DE3582" w:rsidR="00DE3582" w:rsidRPr="00281835">
      <w:pPr>
        <w:jc w:val="both"/>
      </w:pPr>
      <w:r w:rsidRPr="00281835">
        <w:t>- k.č.br. 672/2 oranica u Kamenicama površine 1010 m2</w:t>
      </w:r>
    </w:p>
    <w:p w:rsidRDefault="00DE3582" w:rsidP="00DE3582" w:rsidR="00DE3582" w:rsidRPr="00281835">
      <w:pPr>
        <w:jc w:val="both"/>
      </w:pPr>
      <w:r w:rsidRPr="00281835">
        <w:t>- k.č.br. 672/4 oranica u Kamenicama površine 1010 m2, ukupno 2020 m2,</w:t>
      </w:r>
    </w:p>
    <w:p w:rsidRDefault="00DE3582" w:rsidP="00DE3582" w:rsidR="00DE3582" w:rsidRPr="00281835">
      <w:pPr>
        <w:jc w:val="both"/>
        <w:rPr>
          <w:bCs/>
        </w:rPr>
      </w:pPr>
      <w:r w:rsidRPr="00281835">
        <w:rPr>
          <w:bCs/>
        </w:rPr>
        <w:t>1. 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p>
    <w:p w:rsidRDefault="00DE3582" w:rsidP="00DE3582" w:rsidR="00DE3582" w:rsidRPr="00281835">
      <w:pPr>
        <w:numPr>
          <w:ilvl w:val="0"/>
          <w:numId w:val="20"/>
        </w:numPr>
        <w:jc w:val="both"/>
      </w:pPr>
      <w:r w:rsidRPr="00281835">
        <w:t xml:space="preserve">     U z.k.o. 331554, Gradići, kod Općinskog suda Velika Gorica,</w:t>
      </w:r>
      <w:r w:rsidR="00590ADC" w:rsidRPr="00281835">
        <w:t xml:space="preserve"> Zemljišnoknižni odjel Velika Gorica,</w:t>
      </w:r>
      <w:r w:rsidRPr="00281835">
        <w:t xml:space="preserve"> zk.ul. 482, upisana na:</w:t>
      </w:r>
    </w:p>
    <w:p w:rsidRDefault="00DE3582" w:rsidP="00DE3582" w:rsidR="00DE3582" w:rsidRPr="00281835">
      <w:pPr>
        <w:jc w:val="both"/>
      </w:pPr>
      <w:r w:rsidRPr="00281835">
        <w:t>- k.č.br. 321/3 Ulica Fausta Vrančića, oranica, površine 370 m2</w:t>
      </w:r>
    </w:p>
    <w:p w:rsidRDefault="00DE3582" w:rsidP="00DE3582" w:rsidR="00DE3582" w:rsidRPr="00281835">
      <w:pPr>
        <w:jc w:val="both"/>
      </w:pPr>
      <w:r w:rsidRPr="00281835">
        <w:t>- k.č.br. 322/1 Ulica Fausta Vrančića, oranica, površine 10618 m2</w:t>
      </w:r>
    </w:p>
    <w:p w:rsidRDefault="00DE3582" w:rsidP="00DE3582" w:rsidR="00DE3582" w:rsidRPr="00281835">
      <w:pPr>
        <w:jc w:val="both"/>
      </w:pPr>
      <w:r w:rsidRPr="00281835">
        <w:t xml:space="preserve">- k.č.br. 322/3 Ulica Fausta Vrančića, oranica, površine 57 m2, ukupno 11045 m2, </w:t>
      </w:r>
    </w:p>
    <w:p w:rsidRDefault="00DE3582" w:rsidP="00DE3582" w:rsidR="00DE3582" w:rsidRPr="00281835">
      <w:pPr>
        <w:jc w:val="both"/>
        <w:rPr>
          <w:bCs/>
        </w:rPr>
      </w:pPr>
      <w:r w:rsidRPr="00281835">
        <w:rPr>
          <w:bCs/>
        </w:rPr>
        <w:t>2. 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p>
    <w:p w:rsidRDefault="00DE3582" w:rsidP="00DE3582" w:rsidR="00DE3582" w:rsidRPr="00281835">
      <w:pPr>
        <w:numPr>
          <w:ilvl w:val="0"/>
          <w:numId w:val="20"/>
        </w:numPr>
        <w:jc w:val="both"/>
      </w:pPr>
      <w:r w:rsidRPr="00281835">
        <w:t xml:space="preserve">     U z.k.o. 304859, Marija Bistrica, kod Općinskog suda Donja Stubica, </w:t>
      </w:r>
      <w:r w:rsidR="00245B17" w:rsidRPr="00281835">
        <w:t xml:space="preserve">Zemljišnoknjižni odjel Donja Stubica, </w:t>
      </w:r>
      <w:r w:rsidRPr="00281835">
        <w:t>zk.ul. 2193, upisana na:</w:t>
      </w:r>
    </w:p>
    <w:p w:rsidRDefault="00DE3582" w:rsidP="00DE3582" w:rsidR="00DE3582" w:rsidRPr="00281835">
      <w:pPr>
        <w:jc w:val="both"/>
      </w:pPr>
      <w:r w:rsidRPr="00281835">
        <w:t>- k.č.br. 694 šuma i industr. zgrada, površine 198 čhv</w:t>
      </w:r>
    </w:p>
    <w:p w:rsidRDefault="00DE3582" w:rsidP="00DE3582" w:rsidR="00DE3582" w:rsidRPr="00281835">
      <w:pPr>
        <w:jc w:val="both"/>
      </w:pPr>
      <w:r w:rsidRPr="00281835">
        <w:t>- k.č.br. 695 industrijsko dvorište, površine 821 čhv,</w:t>
      </w:r>
    </w:p>
    <w:p w:rsidRDefault="00DE3582" w:rsidP="00DE3582" w:rsidR="00DE3582" w:rsidRPr="00281835">
      <w:pPr>
        <w:jc w:val="both"/>
      </w:pPr>
      <w:r w:rsidRPr="00281835">
        <w:t>- k.č.br. 696/15 industrijsko dvorište, površine 1495 čhv,</w:t>
      </w:r>
    </w:p>
    <w:p w:rsidRDefault="00DE3582" w:rsidP="00DE3582" w:rsidR="00DE3582" w:rsidRPr="00281835">
      <w:pPr>
        <w:jc w:val="both"/>
      </w:pPr>
      <w:r w:rsidRPr="00281835">
        <w:t xml:space="preserve">- k.č.br. 696/20 industrijska zgrada u mjestu, površine 442 čhv,ukupno 2956 čhv, </w:t>
      </w:r>
    </w:p>
    <w:p w:rsidRDefault="00DE3582" w:rsidP="00DE3582" w:rsidR="00DE3582" w:rsidRPr="00281835">
      <w:pPr>
        <w:jc w:val="both"/>
        <w:rPr>
          <w:bCs/>
        </w:rPr>
      </w:pPr>
      <w:r w:rsidRPr="00281835">
        <w:rPr>
          <w:bCs/>
        </w:rPr>
        <w:t>1. 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pPr>
    </w:p>
    <w:p w:rsidRDefault="00DE3582" w:rsidP="00DE3582" w:rsidR="00DE3582" w:rsidRPr="00281835">
      <w:pPr>
        <w:numPr>
          <w:ilvl w:val="0"/>
          <w:numId w:val="20"/>
        </w:numPr>
        <w:jc w:val="both"/>
      </w:pPr>
      <w:r w:rsidRPr="00281835">
        <w:t xml:space="preserve">     U z.k.o. 314430, Koprivnica, kod Općinskog suda Koprivnica, </w:t>
      </w:r>
      <w:r w:rsidR="00245B17" w:rsidRPr="00281835">
        <w:t xml:space="preserve">Zemljišnoknjižni odjel Koprivnica, </w:t>
      </w:r>
      <w:r w:rsidRPr="00281835">
        <w:t xml:space="preserve">zk.ul. 10955, k.č.br. 1214/3 Zgrada i dvor na Trgu bana J. Jelačića, </w:t>
      </w:r>
    </w:p>
    <w:p w:rsidRDefault="00DE3582" w:rsidP="00DE3582" w:rsidR="00DE3582" w:rsidRPr="00281835">
      <w:pPr>
        <w:jc w:val="both"/>
      </w:pPr>
      <w:r w:rsidRPr="00281835">
        <w:t>ukupne površine 895 m2, upisana je na:</w:t>
      </w:r>
    </w:p>
    <w:p w:rsidRDefault="00DE3582" w:rsidP="00DE3582" w:rsidR="00DE3582" w:rsidRPr="00281835">
      <w:pPr>
        <w:jc w:val="both"/>
      </w:pPr>
    </w:p>
    <w:p w:rsidRDefault="00DE3582" w:rsidP="00DE3582" w:rsidR="00DE3582" w:rsidRPr="00281835">
      <w:pPr>
        <w:jc w:val="both"/>
      </w:pPr>
      <w:r w:rsidRPr="00281835">
        <w:t>- 5. Vlasnički dio: 1/1 ETAŽNO VLASNIŠTVO (E-5) U NEOPR. UDJELU</w:t>
      </w:r>
    </w:p>
    <w:p w:rsidRDefault="00DE3582" w:rsidP="00DE3582" w:rsidR="00DE3582" w:rsidRPr="00281835">
      <w:pPr>
        <w:jc w:val="both"/>
      </w:pPr>
      <w:r w:rsidRPr="00281835">
        <w:t>1. STAN BROJ 211 - DVOSOBNI</w:t>
      </w:r>
    </w:p>
    <w:p w:rsidRDefault="00DE3582" w:rsidP="00DE3582" w:rsidR="00DE3582" w:rsidRPr="00281835">
      <w:pPr>
        <w:jc w:val="both"/>
      </w:pPr>
      <w:r w:rsidRPr="00281835">
        <w:t>Ukupna neto korisna površina 59,62 m2</w:t>
      </w:r>
    </w:p>
    <w:p w:rsidRDefault="00DE3582" w:rsidP="00DE3582" w:rsidR="00DE3582" w:rsidRPr="00281835">
      <w:pPr>
        <w:jc w:val="both"/>
      </w:pPr>
      <w:r w:rsidRPr="00281835">
        <w:t>Ukupna neto prodajna površina 58,30 m2</w:t>
      </w:r>
    </w:p>
    <w:p w:rsidRDefault="00DE3582" w:rsidP="00DE3582" w:rsidR="00DE3582" w:rsidRPr="00281835">
      <w:pPr>
        <w:jc w:val="both"/>
      </w:pPr>
      <w:r w:rsidRPr="00281835">
        <w:t>U elaboratu o etažiranju označeno roza bojom</w:t>
      </w:r>
    </w:p>
    <w:p w:rsidRDefault="00DE3582" w:rsidP="00DE3582" w:rsidR="00DE3582" w:rsidRPr="00281835">
      <w:pPr>
        <w:jc w:val="both"/>
      </w:pPr>
      <w:r w:rsidRPr="00281835">
        <w:t xml:space="preserve">TEHNIKA D.D., </w:t>
      </w:r>
      <w:r w:rsidRPr="00281835">
        <w:rPr>
          <w:bCs/>
        </w:rPr>
        <w:t>OIB: 73037001250, ULICA GRADA VUKOVARA BR. 274, ZAGREB</w:t>
      </w:r>
    </w:p>
    <w:p w:rsidRDefault="00DE3582" w:rsidP="00DE3582" w:rsidR="00DE3582" w:rsidRPr="00281835">
      <w:pPr>
        <w:jc w:val="both"/>
      </w:pPr>
    </w:p>
    <w:p w:rsidRDefault="00DE3582" w:rsidP="00DE3582" w:rsidR="00DE3582" w:rsidRPr="00281835">
      <w:pPr>
        <w:jc w:val="both"/>
        <w:rPr>
          <w:bCs/>
        </w:rPr>
      </w:pPr>
      <w:r w:rsidRPr="00281835">
        <w:rPr>
          <w:bCs/>
        </w:rPr>
        <w:t>- 6.Vlasnički dio: 1/1 ETAŽNO VLASNIŠTVO (E-6)</w:t>
      </w:r>
    </w:p>
    <w:p w:rsidRDefault="00DE3582" w:rsidP="00DE3582" w:rsidR="00DE3582" w:rsidRPr="00281835">
      <w:pPr>
        <w:jc w:val="both"/>
        <w:rPr>
          <w:bCs/>
        </w:rPr>
      </w:pPr>
      <w:r w:rsidRPr="00281835">
        <w:rPr>
          <w:bCs/>
        </w:rPr>
        <w:t>1. POSLOVNI PROSTOR BROJ 05</w:t>
      </w:r>
    </w:p>
    <w:p w:rsidRDefault="00DE3582" w:rsidP="00DE3582" w:rsidR="00DE3582" w:rsidRPr="00281835">
      <w:pPr>
        <w:jc w:val="both"/>
        <w:rPr>
          <w:bCs/>
        </w:rPr>
      </w:pPr>
      <w:r w:rsidRPr="00281835">
        <w:rPr>
          <w:bCs/>
        </w:rPr>
        <w:t>1. ulaz i predprostor sa 10,13 m2</w:t>
      </w:r>
    </w:p>
    <w:p w:rsidRDefault="00DE3582" w:rsidP="00DE3582" w:rsidR="00DE3582" w:rsidRPr="00281835">
      <w:pPr>
        <w:jc w:val="both"/>
        <w:rPr>
          <w:bCs/>
        </w:rPr>
      </w:pPr>
      <w:r w:rsidRPr="00281835">
        <w:rPr>
          <w:bCs/>
        </w:rPr>
        <w:t>2. informacije i hodnik sa 21,52 m2</w:t>
      </w:r>
    </w:p>
    <w:p w:rsidRDefault="00DE3582" w:rsidP="00DE3582" w:rsidR="00DE3582" w:rsidRPr="00281835">
      <w:pPr>
        <w:jc w:val="both"/>
        <w:rPr>
          <w:bCs/>
        </w:rPr>
      </w:pPr>
      <w:r w:rsidRPr="00281835">
        <w:rPr>
          <w:bCs/>
        </w:rPr>
        <w:t>3. referent marketinga sa 10,18 m2</w:t>
      </w:r>
    </w:p>
    <w:p w:rsidRDefault="00DE3582" w:rsidP="00DE3582" w:rsidR="00DE3582" w:rsidRPr="00281835">
      <w:pPr>
        <w:jc w:val="both"/>
        <w:rPr>
          <w:bCs/>
        </w:rPr>
      </w:pPr>
      <w:r w:rsidRPr="00281835">
        <w:rPr>
          <w:bCs/>
        </w:rPr>
        <w:t>4 zajednički predprostor WC-a sa 2,80 m2</w:t>
      </w:r>
    </w:p>
    <w:p w:rsidRDefault="00DE3582" w:rsidP="00DE3582" w:rsidR="00DE3582" w:rsidRPr="00281835">
      <w:pPr>
        <w:jc w:val="both"/>
        <w:rPr>
          <w:bCs/>
        </w:rPr>
      </w:pPr>
      <w:r w:rsidRPr="00281835">
        <w:rPr>
          <w:bCs/>
        </w:rPr>
        <w:t>5+6 predprostor i ženski WC sa 2,80 m2</w:t>
      </w:r>
    </w:p>
    <w:p w:rsidRDefault="00DE3582" w:rsidP="00DE3582" w:rsidR="00DE3582" w:rsidRPr="00281835">
      <w:pPr>
        <w:jc w:val="both"/>
        <w:rPr>
          <w:bCs/>
        </w:rPr>
      </w:pPr>
      <w:r w:rsidRPr="00281835">
        <w:rPr>
          <w:bCs/>
        </w:rPr>
        <w:t>7+8 predprostor i muški WC sa 2,60 m2</w:t>
      </w:r>
    </w:p>
    <w:p w:rsidRDefault="00DE3582" w:rsidP="00DE3582" w:rsidR="00DE3582" w:rsidRPr="00281835">
      <w:pPr>
        <w:jc w:val="both"/>
        <w:rPr>
          <w:bCs/>
        </w:rPr>
      </w:pPr>
      <w:r w:rsidRPr="00281835">
        <w:rPr>
          <w:bCs/>
        </w:rPr>
        <w:t>9. čajna kuhinja sa 3,90 m2</w:t>
      </w:r>
    </w:p>
    <w:p w:rsidRDefault="00DE3582" w:rsidP="00DE3582" w:rsidR="00DE3582" w:rsidRPr="00281835">
      <w:pPr>
        <w:jc w:val="both"/>
        <w:rPr>
          <w:bCs/>
        </w:rPr>
      </w:pPr>
      <w:r w:rsidRPr="00281835">
        <w:rPr>
          <w:bCs/>
        </w:rPr>
        <w:t>10. sala za sastanke sa 16,42 m2</w:t>
      </w:r>
    </w:p>
    <w:p w:rsidRDefault="00DE3582" w:rsidP="00DE3582" w:rsidR="00DE3582" w:rsidRPr="00281835">
      <w:pPr>
        <w:jc w:val="both"/>
        <w:rPr>
          <w:bCs/>
        </w:rPr>
      </w:pPr>
      <w:r w:rsidRPr="00281835">
        <w:rPr>
          <w:bCs/>
        </w:rPr>
        <w:lastRenderedPageBreak/>
        <w:t>11. tehnička služba sa 28,18 m2</w:t>
      </w:r>
    </w:p>
    <w:p w:rsidRDefault="00DE3582" w:rsidP="00DE3582" w:rsidR="00DE3582" w:rsidRPr="00281835">
      <w:pPr>
        <w:jc w:val="both"/>
        <w:rPr>
          <w:bCs/>
        </w:rPr>
      </w:pPr>
      <w:r w:rsidRPr="00281835">
        <w:rPr>
          <w:bCs/>
        </w:rPr>
        <w:t>12. direktor sa 20,48 m2</w:t>
      </w:r>
    </w:p>
    <w:p w:rsidRDefault="00DE3582" w:rsidP="00DE3582" w:rsidR="00DE3582" w:rsidRPr="00281835">
      <w:pPr>
        <w:jc w:val="both"/>
        <w:rPr>
          <w:bCs/>
        </w:rPr>
      </w:pPr>
      <w:r w:rsidRPr="00281835">
        <w:rPr>
          <w:bCs/>
        </w:rPr>
        <w:t>13. kadrovska služba sa 7,98 m2</w:t>
      </w:r>
    </w:p>
    <w:p w:rsidRDefault="00DE3582" w:rsidP="00DE3582" w:rsidR="00DE3582" w:rsidRPr="00281835">
      <w:pPr>
        <w:jc w:val="both"/>
        <w:rPr>
          <w:bCs/>
        </w:rPr>
      </w:pPr>
      <w:r w:rsidRPr="00281835">
        <w:rPr>
          <w:bCs/>
        </w:rPr>
        <w:t>14. blagajna sa 5,00 m2</w:t>
      </w:r>
    </w:p>
    <w:p w:rsidRDefault="00DE3582" w:rsidP="00DE3582" w:rsidR="00DE3582" w:rsidRPr="00281835">
      <w:pPr>
        <w:jc w:val="both"/>
        <w:rPr>
          <w:bCs/>
        </w:rPr>
      </w:pPr>
      <w:r w:rsidRPr="00281835">
        <w:rPr>
          <w:bCs/>
        </w:rPr>
        <w:t>15. kancelarija sa 22,40 m2</w:t>
      </w:r>
    </w:p>
    <w:p w:rsidRDefault="00DE3582" w:rsidP="00DE3582" w:rsidR="00DE3582" w:rsidRPr="00281835">
      <w:pPr>
        <w:jc w:val="both"/>
        <w:rPr>
          <w:bCs/>
        </w:rPr>
      </w:pPr>
      <w:r w:rsidRPr="00281835">
        <w:rPr>
          <w:bCs/>
        </w:rPr>
        <w:t>16. sala za sastanke sa 21,84 m2</w:t>
      </w:r>
    </w:p>
    <w:p w:rsidRDefault="00DE3582" w:rsidP="00DE3582" w:rsidR="00DE3582" w:rsidRPr="00281835">
      <w:pPr>
        <w:jc w:val="both"/>
        <w:rPr>
          <w:bCs/>
        </w:rPr>
      </w:pPr>
      <w:r w:rsidRPr="00281835">
        <w:rPr>
          <w:bCs/>
        </w:rPr>
        <w:t>17. kopiraona sa 21,84 m2</w:t>
      </w:r>
    </w:p>
    <w:p w:rsidRDefault="00DE3582" w:rsidP="00DE3582" w:rsidR="00DE3582" w:rsidRPr="00281835">
      <w:pPr>
        <w:jc w:val="both"/>
        <w:rPr>
          <w:bCs/>
        </w:rPr>
      </w:pPr>
      <w:r w:rsidRPr="00281835">
        <w:rPr>
          <w:bCs/>
        </w:rPr>
        <w:t>18. ulazni predprostor-prizemlje sa 30,40 m2</w:t>
      </w:r>
    </w:p>
    <w:p w:rsidRDefault="00DE3582" w:rsidP="00DE3582" w:rsidR="00DE3582" w:rsidRPr="00281835">
      <w:pPr>
        <w:jc w:val="both"/>
        <w:rPr>
          <w:bCs/>
        </w:rPr>
      </w:pPr>
      <w:r w:rsidRPr="00281835">
        <w:rPr>
          <w:bCs/>
        </w:rPr>
        <w:t>19. stepenište od prizemlja do I kata sa 11,28 m</w:t>
      </w:r>
    </w:p>
    <w:p w:rsidRDefault="00DE3582" w:rsidP="00DE3582" w:rsidR="00DE3582" w:rsidRPr="00281835">
      <w:pPr>
        <w:jc w:val="both"/>
        <w:rPr>
          <w:bCs/>
        </w:rPr>
      </w:pPr>
      <w:r w:rsidRPr="00281835">
        <w:rPr>
          <w:bCs/>
        </w:rPr>
        <w:t>Ukupna neto prodajna površina poslovnog prostora od 1-17 sa 183,75 m2</w:t>
      </w:r>
    </w:p>
    <w:p w:rsidRDefault="00DE3582" w:rsidP="00DE3582" w:rsidR="00DE3582" w:rsidRPr="00281835">
      <w:pPr>
        <w:jc w:val="both"/>
      </w:pPr>
      <w:r w:rsidRPr="00281835">
        <w:rPr>
          <w:bCs/>
        </w:rPr>
        <w:t>Ukupna neto korisna površina poslovnog prostora od 1-19 sa 225,43 m2</w:t>
      </w:r>
    </w:p>
    <w:p w:rsidRDefault="00DE3582" w:rsidP="00DE3582" w:rsidR="00DE3582" w:rsidRPr="00281835">
      <w:pPr>
        <w:jc w:val="both"/>
      </w:pPr>
      <w:r w:rsidRPr="00281835">
        <w:rPr>
          <w:bCs/>
        </w:rPr>
        <w:t>U elaboratu o etažiranju označeno zelenom bojom</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r w:rsidRPr="00281835">
        <w:rPr>
          <w:bCs/>
        </w:rPr>
        <w:t>- 9. Vlasnički dio: 1/1 ETAŽNO VLASNIŠTVO (E-9) U NEOPR. UDJELU</w:t>
      </w:r>
    </w:p>
    <w:p w:rsidRDefault="00DE3582" w:rsidP="00DE3582" w:rsidR="00DE3582" w:rsidRPr="00281835">
      <w:pPr>
        <w:jc w:val="both"/>
        <w:rPr>
          <w:bCs/>
        </w:rPr>
      </w:pPr>
      <w:r w:rsidRPr="00281835">
        <w:rPr>
          <w:bCs/>
        </w:rPr>
        <w:t>1. STAN BROJ 123 - TROSOBNI</w:t>
      </w:r>
    </w:p>
    <w:p w:rsidRDefault="00DE3582" w:rsidP="00DE3582" w:rsidR="00DE3582" w:rsidRPr="00281835">
      <w:pPr>
        <w:jc w:val="both"/>
        <w:rPr>
          <w:bCs/>
        </w:rPr>
      </w:pPr>
      <w:r w:rsidRPr="00281835">
        <w:rPr>
          <w:bCs/>
        </w:rPr>
        <w:t>Ukupna neto korisna površina sa 81,87 m2</w:t>
      </w:r>
    </w:p>
    <w:p w:rsidRDefault="00DE3582" w:rsidP="00DE3582" w:rsidR="00DE3582" w:rsidRPr="00281835">
      <w:pPr>
        <w:jc w:val="both"/>
        <w:rPr>
          <w:bCs/>
        </w:rPr>
      </w:pPr>
      <w:r w:rsidRPr="00281835">
        <w:rPr>
          <w:bCs/>
        </w:rPr>
        <w:t>Ukupna neto prodajna površina sa 81,39 m2</w:t>
      </w:r>
    </w:p>
    <w:p w:rsidRDefault="00DE3582" w:rsidP="00DE3582" w:rsidR="00DE3582" w:rsidRPr="00281835">
      <w:pPr>
        <w:jc w:val="both"/>
        <w:rPr>
          <w:bCs/>
        </w:rPr>
      </w:pPr>
      <w:r w:rsidRPr="00281835">
        <w:rPr>
          <w:bCs/>
        </w:rPr>
        <w:t>U elaboratu o etažiranju označeno žutom bojom</w:t>
      </w:r>
    </w:p>
    <w:p w:rsidRDefault="00DE3582" w:rsidP="00DE3582" w:rsidR="00DE3582" w:rsidRPr="00281835">
      <w:pPr>
        <w:jc w:val="both"/>
        <w:rPr>
          <w:bCs/>
        </w:rPr>
      </w:pPr>
      <w:r w:rsidRPr="00281835">
        <w:rPr>
          <w:bCs/>
        </w:rPr>
        <w:t xml:space="preserve">TEHNIKA D.D., OIB: 73037001250, ULICA GRADA VUKOVARA BR. 274, ZAGREB </w:t>
      </w:r>
    </w:p>
    <w:p w:rsidRDefault="00DE3582" w:rsidP="00DE3582" w:rsidR="00DE3582" w:rsidRPr="00281835">
      <w:pPr>
        <w:jc w:val="both"/>
        <w:rPr>
          <w:bCs/>
        </w:rPr>
      </w:pPr>
      <w:r w:rsidRPr="00281835">
        <w:rPr>
          <w:bCs/>
        </w:rPr>
        <w:t>- 11. Vlasnički dio: 1/1 ETAŽNO VLASNIŠTVO (E-11)</w:t>
      </w:r>
    </w:p>
    <w:p w:rsidRDefault="00DE3582" w:rsidP="00DE3582" w:rsidR="00DE3582" w:rsidRPr="00281835">
      <w:pPr>
        <w:jc w:val="both"/>
        <w:rPr>
          <w:bCs/>
        </w:rPr>
      </w:pPr>
      <w:r w:rsidRPr="00281835">
        <w:rPr>
          <w:bCs/>
        </w:rPr>
        <w:t>1. STAN BROJ 321 - DVOSOBNI</w:t>
      </w:r>
    </w:p>
    <w:p w:rsidRDefault="00DE3582" w:rsidP="00DE3582" w:rsidR="00DE3582" w:rsidRPr="00281835">
      <w:pPr>
        <w:jc w:val="both"/>
        <w:rPr>
          <w:bCs/>
        </w:rPr>
      </w:pPr>
      <w:r w:rsidRPr="00281835">
        <w:rPr>
          <w:bCs/>
        </w:rPr>
        <w:t>Ukupna neto korisna površina sa 71,84 m2</w:t>
      </w:r>
    </w:p>
    <w:p w:rsidRDefault="00DE3582" w:rsidP="00DE3582" w:rsidR="00DE3582" w:rsidRPr="00281835">
      <w:pPr>
        <w:jc w:val="both"/>
        <w:rPr>
          <w:bCs/>
        </w:rPr>
      </w:pPr>
      <w:r w:rsidRPr="00281835">
        <w:rPr>
          <w:bCs/>
        </w:rPr>
        <w:t>Ukupna neto prodajna površina sa 71,00 m2</w:t>
      </w:r>
    </w:p>
    <w:p w:rsidRDefault="00DE3582" w:rsidP="00DE3582" w:rsidR="00DE3582" w:rsidRPr="00281835">
      <w:pPr>
        <w:jc w:val="both"/>
        <w:rPr>
          <w:bCs/>
        </w:rPr>
      </w:pPr>
      <w:r w:rsidRPr="00281835">
        <w:rPr>
          <w:bCs/>
        </w:rPr>
        <w:t>U elaboratu o etažiranju označeno plavom bojom</w:t>
      </w:r>
    </w:p>
    <w:p w:rsidRDefault="00DE3582" w:rsidP="00DE3582" w:rsidR="00DE3582" w:rsidRPr="00281835">
      <w:pPr>
        <w:jc w:val="both"/>
        <w:rPr>
          <w:bCs/>
        </w:rPr>
      </w:pPr>
      <w:r w:rsidRPr="00281835">
        <w:rPr>
          <w:bCs/>
        </w:rPr>
        <w:t xml:space="preserve">TEHNIKA D.D., OIB: 73037001250, ULICA GRADA VUKOVARA BR. 274, ZAGREB </w:t>
      </w:r>
    </w:p>
    <w:p w:rsidRDefault="00DE3582" w:rsidP="00DE3582" w:rsidR="00DE3582" w:rsidRPr="00281835">
      <w:pPr>
        <w:jc w:val="both"/>
        <w:rPr>
          <w:bCs/>
        </w:rPr>
      </w:pPr>
      <w:r w:rsidRPr="00281835">
        <w:rPr>
          <w:bCs/>
        </w:rPr>
        <w:t>- 12. Vlasnički dio: 1/1 ETAŽNO VLASNIŠTVO (E-12) U NEOPR. UDJELU</w:t>
      </w:r>
    </w:p>
    <w:p w:rsidRDefault="00DE3582" w:rsidP="00DE3582" w:rsidR="00DE3582" w:rsidRPr="00281835">
      <w:pPr>
        <w:jc w:val="both"/>
        <w:rPr>
          <w:bCs/>
        </w:rPr>
      </w:pPr>
      <w:r w:rsidRPr="00281835">
        <w:rPr>
          <w:bCs/>
        </w:rPr>
        <w:t>1. DILETACIJA I - ZAJEDNIČKE PROSTORIJE</w:t>
      </w:r>
    </w:p>
    <w:p w:rsidRDefault="00DE3582" w:rsidP="00DE3582" w:rsidR="00DE3582" w:rsidRPr="00281835">
      <w:pPr>
        <w:jc w:val="both"/>
        <w:rPr>
          <w:bCs/>
        </w:rPr>
      </w:pPr>
      <w:r w:rsidRPr="00281835">
        <w:rPr>
          <w:bCs/>
        </w:rPr>
        <w:t>STUBIŠNI PROSTOR</w:t>
      </w:r>
    </w:p>
    <w:p w:rsidRDefault="00DE3582" w:rsidP="00DE3582" w:rsidR="00DE3582" w:rsidRPr="00281835">
      <w:pPr>
        <w:jc w:val="both"/>
        <w:rPr>
          <w:bCs/>
        </w:rPr>
      </w:pPr>
      <w:r w:rsidRPr="00281835">
        <w:rPr>
          <w:bCs/>
        </w:rPr>
        <w:t>Ukupna neto korisna površina stubišta sa 92,54 m2</w:t>
      </w:r>
    </w:p>
    <w:p w:rsidRDefault="00DE3582" w:rsidP="00DE3582" w:rsidR="00DE3582" w:rsidRPr="00281835">
      <w:pPr>
        <w:jc w:val="both"/>
        <w:rPr>
          <w:bCs/>
        </w:rPr>
      </w:pPr>
      <w:r w:rsidRPr="00281835">
        <w:rPr>
          <w:bCs/>
        </w:rPr>
        <w:t>TAVANSKI PROSTOR</w:t>
      </w:r>
    </w:p>
    <w:p w:rsidRDefault="00DE3582" w:rsidP="00DE3582" w:rsidR="00DE3582" w:rsidRPr="00281835">
      <w:pPr>
        <w:jc w:val="both"/>
        <w:rPr>
          <w:bCs/>
        </w:rPr>
      </w:pPr>
      <w:r w:rsidRPr="00281835">
        <w:rPr>
          <w:bCs/>
        </w:rPr>
        <w:t>Ukupna neto korisna površina tavana 396,49 m2</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numPr>
          <w:ilvl w:val="0"/>
          <w:numId w:val="20"/>
        </w:numPr>
        <w:jc w:val="both"/>
      </w:pPr>
      <w:r w:rsidRPr="00281835">
        <w:t xml:space="preserve">    U z.k.o. 316199, Kutina, kod Općinskog suda Kutina, </w:t>
      </w:r>
      <w:r w:rsidR="00245B17" w:rsidRPr="00281835">
        <w:t xml:space="preserve">Zemljišnoknjižni odjel Kutina, </w:t>
      </w:r>
      <w:r w:rsidRPr="00281835">
        <w:t>zk.ul. 3392, upisana na:</w:t>
      </w:r>
    </w:p>
    <w:p w:rsidRDefault="00DE3582" w:rsidP="00DE3582" w:rsidR="00DE3582" w:rsidRPr="00281835">
      <w:pPr>
        <w:jc w:val="both"/>
      </w:pPr>
      <w:r w:rsidRPr="00281835">
        <w:t>- k.č.br. 2795/2 oranica u Gradini površine 1109 m2</w:t>
      </w:r>
    </w:p>
    <w:p w:rsidRDefault="00DE3582" w:rsidP="00DE3582" w:rsidR="00DE3582" w:rsidRPr="00281835">
      <w:pPr>
        <w:jc w:val="both"/>
      </w:pPr>
      <w:r w:rsidRPr="00281835">
        <w:t>- k.č.br. 2802/2 oranica kod kuće u Kutini, površine 705 m2</w:t>
      </w:r>
    </w:p>
    <w:p w:rsidRDefault="00DE3582" w:rsidP="00DE3582" w:rsidR="00DE3582" w:rsidRPr="00281835">
      <w:pPr>
        <w:jc w:val="both"/>
      </w:pPr>
      <w:r w:rsidRPr="00281835">
        <w:t>- k.č.br. 2804/2 oranica kod kuće u Kutini, površine 383 m2</w:t>
      </w:r>
    </w:p>
    <w:p w:rsidRDefault="00DE3582" w:rsidP="00DE3582" w:rsidR="00DE3582" w:rsidRPr="00281835">
      <w:pPr>
        <w:jc w:val="both"/>
      </w:pPr>
      <w:r w:rsidRPr="00281835">
        <w:t>- k.č.br. 2807/2 vinograd u Kutini, površine 563 m2</w:t>
      </w:r>
    </w:p>
    <w:p w:rsidRDefault="00DE3582" w:rsidP="00DE3582" w:rsidR="00DE3582" w:rsidRPr="00281835">
      <w:pPr>
        <w:jc w:val="both"/>
      </w:pPr>
      <w:r w:rsidRPr="00281835">
        <w:t>- k.č.br. 2808/8 neplodno u Kutini, površine 3268 m2</w:t>
      </w:r>
    </w:p>
    <w:p w:rsidRDefault="00DE3582" w:rsidP="00DE3582" w:rsidR="00DE3582" w:rsidRPr="00281835">
      <w:pPr>
        <w:jc w:val="both"/>
      </w:pPr>
      <w:r w:rsidRPr="00281835">
        <w:t>- k.č.br. 2808/10 oranica u Kutini, površine 327 m2</w:t>
      </w:r>
    </w:p>
    <w:p w:rsidRDefault="00DE3582" w:rsidP="00DE3582" w:rsidR="00DE3582" w:rsidRPr="00281835">
      <w:pPr>
        <w:jc w:val="both"/>
      </w:pPr>
      <w:r w:rsidRPr="00281835">
        <w:t>- k.č.br. 2808/11 oranica u Kutini, površine 227 m2</w:t>
      </w:r>
    </w:p>
    <w:p w:rsidRDefault="00DE3582" w:rsidP="00DE3582" w:rsidR="00DE3582" w:rsidRPr="00281835">
      <w:pPr>
        <w:jc w:val="both"/>
      </w:pPr>
      <w:r w:rsidRPr="00281835">
        <w:t>- k.č.br. 3822/2 oranica kod kuće u Kutini, površine 26 m2</w:t>
      </w:r>
    </w:p>
    <w:p w:rsidRDefault="00DE3582" w:rsidP="00DE3582" w:rsidR="00DE3582" w:rsidRPr="00281835">
      <w:pPr>
        <w:jc w:val="both"/>
      </w:pPr>
      <w:r w:rsidRPr="00281835">
        <w:t>- k.č.br. 3824/2 livada kod kuće u Kutini, površine 518 m2</w:t>
      </w:r>
    </w:p>
    <w:p w:rsidRDefault="00DE3582" w:rsidP="00DE3582" w:rsidR="00DE3582" w:rsidRPr="00281835">
      <w:pPr>
        <w:jc w:val="both"/>
      </w:pPr>
      <w:r w:rsidRPr="00281835">
        <w:t>- k.č.br. 3826 neplodno u Kutini, površine 217 m2</w:t>
      </w:r>
    </w:p>
    <w:p w:rsidRDefault="00DE3582" w:rsidP="00DE3582" w:rsidR="00DE3582" w:rsidRPr="00281835">
      <w:pPr>
        <w:jc w:val="both"/>
      </w:pPr>
      <w:r w:rsidRPr="00281835">
        <w:t>- k.č.br. 3827 oranica u Kutini, površine 695 m2</w:t>
      </w:r>
    </w:p>
    <w:p w:rsidRDefault="00DE3582" w:rsidP="00DE3582" w:rsidR="00DE3582" w:rsidRPr="00281835">
      <w:pPr>
        <w:jc w:val="both"/>
      </w:pPr>
      <w:r w:rsidRPr="00281835">
        <w:t>- k.č.br. 3829 neplodno, površine 323 m2</w:t>
      </w:r>
    </w:p>
    <w:p w:rsidRDefault="00DE3582" w:rsidP="00DE3582" w:rsidR="00DE3582" w:rsidRPr="00281835">
      <w:pPr>
        <w:jc w:val="both"/>
      </w:pPr>
      <w:r w:rsidRPr="00281835">
        <w:t>- k.č.br. 3830 oranica u Kutini, površine 607 m2</w:t>
      </w:r>
    </w:p>
    <w:p w:rsidRDefault="00DE3582" w:rsidP="00DE3582" w:rsidR="00DE3582" w:rsidRPr="00281835">
      <w:pPr>
        <w:jc w:val="both"/>
      </w:pPr>
      <w:r w:rsidRPr="00281835">
        <w:t>- k.č.br. 3835 oranica Slagalište, površine 5398 m2</w:t>
      </w:r>
    </w:p>
    <w:p w:rsidRDefault="00DE3582" w:rsidP="00DE3582" w:rsidR="00DE3582" w:rsidRPr="00281835">
      <w:pPr>
        <w:jc w:val="both"/>
      </w:pPr>
      <w:r w:rsidRPr="00281835">
        <w:lastRenderedPageBreak/>
        <w:t>- k.č.br. 4140/2 oranica u Sečevinama, površine 867 m2, ukupno 15233 m2</w:t>
      </w:r>
    </w:p>
    <w:p w:rsidRDefault="00DE3582" w:rsidP="00DE3582" w:rsidR="00DE3582" w:rsidRPr="00281835">
      <w:pPr>
        <w:jc w:val="both"/>
        <w:rPr>
          <w:bCs/>
        </w:rPr>
      </w:pPr>
      <w:r w:rsidRPr="00281835">
        <w:rPr>
          <w:bCs/>
        </w:rPr>
        <w:t>1. 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4A181F" w:rsidR="00DE3582" w:rsidRPr="00281835">
      <w:pPr>
        <w:numPr>
          <w:ilvl w:val="0"/>
          <w:numId w:val="20"/>
        </w:numPr>
        <w:jc w:val="both"/>
      </w:pPr>
      <w:r w:rsidRPr="00281835">
        <w:t xml:space="preserve">     U z.k.o. 302686, Selce, kod Općinskog suda </w:t>
      </w:r>
      <w:r w:rsidR="004A181F" w:rsidRPr="00281835">
        <w:t xml:space="preserve">u Rijeci, Zemljišnoknjižni odjel </w:t>
      </w:r>
      <w:r w:rsidRPr="00281835">
        <w:t>Crikvenica, zk.ul. 1730, upisana na:</w:t>
      </w:r>
    </w:p>
    <w:p w:rsidRDefault="00DE3582" w:rsidP="00DE3582" w:rsidR="00DE3582" w:rsidRPr="00281835">
      <w:pPr>
        <w:jc w:val="both"/>
      </w:pPr>
      <w:r w:rsidRPr="00281835">
        <w:t>- k.č.br. 3254/1 oranica, površine 54 čhv</w:t>
      </w:r>
    </w:p>
    <w:p w:rsidRDefault="00DE3582" w:rsidP="00DE3582" w:rsidR="00DE3582" w:rsidRPr="00281835">
      <w:pPr>
        <w:jc w:val="both"/>
      </w:pPr>
      <w:r w:rsidRPr="00281835">
        <w:t>- k.č.br. 3254/2 oranica, površine 90 čhv</w:t>
      </w:r>
    </w:p>
    <w:p w:rsidRDefault="00DE3582" w:rsidP="00DE3582" w:rsidR="00DE3582" w:rsidRPr="00281835">
      <w:pPr>
        <w:jc w:val="both"/>
      </w:pPr>
      <w:r w:rsidRPr="00281835">
        <w:t>- k.č.br. 3254/8 gradilište, površine 2 čhv</w:t>
      </w:r>
    </w:p>
    <w:p w:rsidRDefault="00DE3582" w:rsidP="00DE3582" w:rsidR="00DE3582" w:rsidRPr="00281835">
      <w:pPr>
        <w:jc w:val="both"/>
      </w:pPr>
      <w:r w:rsidRPr="00281835">
        <w:t>- k.č.br. 3254/9 gradilište, površine 41 čhv</w:t>
      </w:r>
    </w:p>
    <w:p w:rsidRDefault="00DE3582" w:rsidP="00DE3582" w:rsidR="00DE3582" w:rsidRPr="00281835">
      <w:pPr>
        <w:jc w:val="both"/>
      </w:pPr>
      <w:r w:rsidRPr="00281835">
        <w:t>- k.č.br. 3255/1C pašnjak, površine 28 čhv</w:t>
      </w:r>
    </w:p>
    <w:p w:rsidRDefault="00DE3582" w:rsidP="00DE3582" w:rsidR="00DE3582" w:rsidRPr="00281835">
      <w:pPr>
        <w:jc w:val="both"/>
      </w:pPr>
      <w:r w:rsidRPr="00281835">
        <w:t xml:space="preserve">- k.č.br. 3255/8 pašnjak, površine 4 čhv, ukupno 219 čhv, </w:t>
      </w:r>
    </w:p>
    <w:p w:rsidRDefault="00DE3582" w:rsidP="00DE3582" w:rsidR="00DE3582" w:rsidRPr="00281835">
      <w:pPr>
        <w:jc w:val="both"/>
        <w:rPr>
          <w:bCs/>
        </w:rPr>
      </w:pPr>
      <w:r w:rsidRPr="00281835">
        <w:rPr>
          <w:bCs/>
        </w:rPr>
        <w:t>1. Vlasnički dio: 1/1</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numPr>
          <w:ilvl w:val="0"/>
          <w:numId w:val="20"/>
        </w:numPr>
        <w:jc w:val="both"/>
      </w:pPr>
      <w:r w:rsidRPr="00281835">
        <w:t xml:space="preserve">      U z.k.o. 999901, Jankomir, kod Općinskog građanskog suda Zagreb, </w:t>
      </w:r>
      <w:r w:rsidR="004A181F" w:rsidRPr="00281835">
        <w:t xml:space="preserve">Zemljišnoknjižni odjel Zagreb, </w:t>
      </w:r>
      <w:r w:rsidRPr="00281835">
        <w:t xml:space="preserve">zk.ul. 179, upisana na k.č.br. 41/36 oranica u Jankomiru </w:t>
      </w:r>
    </w:p>
    <w:p w:rsidRDefault="00DE3582" w:rsidP="00DE3582" w:rsidR="00DE3582" w:rsidRPr="00281835">
      <w:pPr>
        <w:jc w:val="both"/>
      </w:pPr>
      <w:r w:rsidRPr="00281835">
        <w:t>površine 692 čhv</w:t>
      </w:r>
    </w:p>
    <w:p w:rsidRDefault="00DE3582" w:rsidP="00DE3582" w:rsidR="00DE3582" w:rsidRPr="00281835">
      <w:pPr>
        <w:jc w:val="both"/>
        <w:rPr>
          <w:bCs/>
        </w:rPr>
      </w:pPr>
      <w:r w:rsidRPr="00281835">
        <w:t xml:space="preserve">- 3.suvlasnički dio: 2154/2489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jc w:val="both"/>
        <w:rPr>
          <w:bCs/>
        </w:rPr>
      </w:pPr>
    </w:p>
    <w:p w:rsidRDefault="00DE3582" w:rsidP="00DE3582" w:rsidR="00DE3582" w:rsidRPr="00281835">
      <w:pPr>
        <w:numPr>
          <w:ilvl w:val="0"/>
          <w:numId w:val="20"/>
        </w:numPr>
        <w:jc w:val="both"/>
      </w:pPr>
      <w:r w:rsidRPr="00281835">
        <w:t xml:space="preserve">     U z.k.o. 335592, Stenjevec, kod Općinskog građanskog suda Zagreb, </w:t>
      </w:r>
      <w:r w:rsidR="004A181F" w:rsidRPr="00281835">
        <w:t xml:space="preserve">Zemljišnoknjižni odjel Zagreb, </w:t>
      </w:r>
      <w:r w:rsidRPr="00281835">
        <w:t xml:space="preserve">zk.ul. 796, upisana na k.č.br. 563/10 oranica u Posavju </w:t>
      </w:r>
    </w:p>
    <w:p w:rsidRDefault="00DE3582" w:rsidP="00DE3582" w:rsidR="00DE3582" w:rsidRPr="00281835">
      <w:pPr>
        <w:jc w:val="both"/>
      </w:pPr>
      <w:r w:rsidRPr="00281835">
        <w:t>površine 1 j 1290 čhv</w:t>
      </w:r>
    </w:p>
    <w:p w:rsidRDefault="00DE3582" w:rsidP="00DE3582" w:rsidR="00DE3582" w:rsidRPr="00281835">
      <w:pPr>
        <w:jc w:val="both"/>
        <w:rPr>
          <w:bCs/>
        </w:rPr>
      </w:pPr>
      <w:r w:rsidRPr="00281835">
        <w:t xml:space="preserve">- 2.suvlasnički dio: 9326/10394 </w:t>
      </w:r>
    </w:p>
    <w:p w:rsidRDefault="00DE3582" w:rsidP="00DE3582" w:rsidR="00DE3582" w:rsidRPr="00281835">
      <w:pPr>
        <w:jc w:val="both"/>
        <w:rPr>
          <w:bCs/>
        </w:rPr>
      </w:pPr>
      <w:r w:rsidRPr="00281835">
        <w:rPr>
          <w:bCs/>
        </w:rPr>
        <w:t>TEHNIKA D.D., OIB: 73037001250, ULICA GRADA VUKOVARA BR. 274, ZAGREB</w:t>
      </w:r>
    </w:p>
    <w:p w:rsidRDefault="00DE3582" w:rsidP="00DE3582" w:rsidR="00DE3582" w:rsidRPr="00281835">
      <w:pPr>
        <w:jc w:val="both"/>
        <w:rPr>
          <w:bCs/>
        </w:rPr>
      </w:pPr>
    </w:p>
    <w:p w:rsidRDefault="00DE3582" w:rsidP="00DE3582" w:rsidR="00DE3582" w:rsidRPr="00281835">
      <w:pPr>
        <w:numPr>
          <w:ilvl w:val="0"/>
          <w:numId w:val="20"/>
        </w:numPr>
        <w:tabs>
          <w:tab w:pos="0" w:val="num"/>
        </w:tabs>
        <w:jc w:val="both"/>
      </w:pPr>
      <w:r w:rsidRPr="00281835">
        <w:t xml:space="preserve">      U z.k.o. 999901, Jankomir, kod Općinskog građanskog suda Zagreb, </w:t>
      </w:r>
      <w:r w:rsidR="00C24ED7" w:rsidRPr="00281835">
        <w:t xml:space="preserve">Zemljišnoknjižni odjel Zagreb, </w:t>
      </w:r>
      <w:r w:rsidRPr="00281835">
        <w:t xml:space="preserve">zk.ul. 378, k.č.br. 41/113 oranica Strokinac u Jankomiru </w:t>
      </w:r>
    </w:p>
    <w:p w:rsidRDefault="00DE3582" w:rsidP="00DE3582" w:rsidR="00DE3582" w:rsidRPr="00281835">
      <w:pPr>
        <w:jc w:val="both"/>
      </w:pPr>
      <w:r w:rsidRPr="00281835">
        <w:t>površine 341 čhv, upisana na:</w:t>
      </w:r>
    </w:p>
    <w:p w:rsidRDefault="00DE3582" w:rsidP="00DE3582" w:rsidR="00DE3582" w:rsidRPr="00281835">
      <w:pPr>
        <w:jc w:val="both"/>
        <w:rPr>
          <w:bCs/>
        </w:rPr>
      </w:pPr>
      <w:r w:rsidRPr="00281835">
        <w:rPr>
          <w:bCs/>
        </w:rPr>
        <w:t>1. Vlasnički dio: 1/1</w:t>
      </w:r>
    </w:p>
    <w:p w:rsidRDefault="00DE3582" w:rsidP="00DE3582" w:rsidR="00DE3582" w:rsidRPr="00281835">
      <w:pPr>
        <w:jc w:val="both"/>
        <w:rPr>
          <w:bCs/>
        </w:rPr>
      </w:pPr>
      <w:r w:rsidRPr="00281835">
        <w:rPr>
          <w:bCs/>
        </w:rPr>
        <w:t>TEHNIKA SPV d.o.o., OIB: 33028635279,TRG BANA JOSIPA JELAČIĆA 9/1, 48000 KOPRIVNICA</w:t>
      </w:r>
    </w:p>
    <w:p w:rsidRDefault="00DE3582" w:rsidP="00DE3582" w:rsidR="00DE3582" w:rsidRPr="00281835">
      <w:pPr>
        <w:jc w:val="both"/>
        <w:rPr>
          <w:bCs/>
        </w:rPr>
      </w:pPr>
    </w:p>
    <w:p w:rsidRDefault="00DE3582" w:rsidP="00DE3582" w:rsidR="00DE3582" w:rsidRPr="00281835">
      <w:pPr>
        <w:numPr>
          <w:ilvl w:val="0"/>
          <w:numId w:val="20"/>
        </w:numPr>
        <w:jc w:val="both"/>
      </w:pPr>
      <w:r w:rsidRPr="00281835">
        <w:t xml:space="preserve">     U z.k.o. 325198, Strmec Samoborski,</w:t>
      </w:r>
      <w:r w:rsidR="00C24ED7" w:rsidRPr="00281835">
        <w:t xml:space="preserve"> </w:t>
      </w:r>
      <w:r w:rsidRPr="00281835">
        <w:t xml:space="preserve">kod Općinskog suda Novi Zagreb, </w:t>
      </w:r>
      <w:r w:rsidR="00C24ED7" w:rsidRPr="00281835">
        <w:t xml:space="preserve">Zemljišnoknjižni odjel Samobor, </w:t>
      </w:r>
      <w:r w:rsidRPr="00281835">
        <w:t xml:space="preserve">zk.ul. 3586, k.č.br. 6507/1 Stambena zgrada br. 8 i 10 u Ul. </w:t>
      </w:r>
    </w:p>
    <w:p w:rsidRDefault="00DE3582" w:rsidP="00DE3582" w:rsidR="00DE3582" w:rsidRPr="00281835">
      <w:pPr>
        <w:jc w:val="both"/>
      </w:pPr>
      <w:r w:rsidRPr="00281835">
        <w:t>Sviba i dvorište ukupne površine 1265 m2, upisana na:</w:t>
      </w:r>
    </w:p>
    <w:p w:rsidRDefault="00DE3582" w:rsidP="00DE3582" w:rsidR="00DE3582" w:rsidRPr="00281835">
      <w:pPr>
        <w:jc w:val="both"/>
        <w:rPr>
          <w:bCs/>
        </w:rPr>
      </w:pPr>
      <w:r w:rsidRPr="00281835">
        <w:rPr>
          <w:bCs/>
        </w:rPr>
        <w:t>- 31. Suvlasnički dio: 8302/100000 ETAŽNO VLASNIŠTVO (E-31)</w:t>
      </w:r>
    </w:p>
    <w:p w:rsidRDefault="00DE3582" w:rsidP="00DE3582" w:rsidR="00DE3582" w:rsidRPr="00281835">
      <w:pPr>
        <w:jc w:val="both"/>
        <w:rPr>
          <w:bCs/>
        </w:rPr>
      </w:pPr>
      <w:r w:rsidRPr="00281835">
        <w:rPr>
          <w:bCs/>
        </w:rPr>
        <w:t xml:space="preserve">1. TROSOBNI STAN U POTKROVLJU OZNAKE D2-ST 8 I SPREMIŠTE U PODRUMU OZNAKE D2 SPREM. 08, UKUPNE NETTO KORISNE </w:t>
      </w:r>
    </w:p>
    <w:p w:rsidRDefault="00DE3582" w:rsidP="00DE3582" w:rsidR="00DE3582" w:rsidRPr="00281835">
      <w:pPr>
        <w:jc w:val="both"/>
        <w:rPr>
          <w:bCs/>
        </w:rPr>
      </w:pPr>
      <w:r w:rsidRPr="00281835">
        <w:rPr>
          <w:bCs/>
        </w:rPr>
        <w:t>POVRŠINE 102,47 M2</w:t>
      </w:r>
    </w:p>
    <w:p w:rsidRDefault="00DE3582" w:rsidP="00DE3582" w:rsidR="00DE3582" w:rsidRPr="00281835">
      <w:pPr>
        <w:jc w:val="both"/>
      </w:pPr>
      <w:r w:rsidRPr="00281835">
        <w:rPr>
          <w:bCs/>
        </w:rPr>
        <w:t>TEHNIKA D.D., OIB: 73037001250, ULICA GRADA VUKOVARA 274, ZAGREB</w:t>
      </w:r>
    </w:p>
    <w:p w:rsidRDefault="00F73C31" w:rsidP="00F73C31" w:rsidR="00F73C31" w:rsidRPr="00281835">
      <w:pPr>
        <w:jc w:val="both"/>
      </w:pPr>
    </w:p>
    <w:p w:rsidRDefault="00BB2035" w:rsidP="00BB2035" w:rsidR="00BB2035" w:rsidRPr="00281835">
      <w:pPr>
        <w:jc w:val="both"/>
      </w:pPr>
      <w:r w:rsidRPr="00281835">
        <w:t>XIV.</w:t>
      </w:r>
      <w:r w:rsidRPr="00281835">
        <w:tab/>
        <w:t>Rješenje o otvaranju predstečajnoga postupka upisat će se u evidenciji vozila Ministarstva unutarnjih poslova u odnosu na sva motorna vozila na kojima je dužnik TEHNIKA d.d., Zagreb (Grad Zagreb), Ulica grada Vukovara 274, OIB: 73037001250, upisan kao vlasnik, odnosno korisnik:</w:t>
      </w:r>
    </w:p>
    <w:p w:rsidRDefault="00BB2035" w:rsidP="00BB2035" w:rsidR="00BB2035" w:rsidRPr="00281835">
      <w:pPr>
        <w:jc w:val="both"/>
      </w:pPr>
    </w:p>
    <w:p w:rsidRDefault="005677BF" w:rsidP="005677BF" w:rsidR="005677BF" w:rsidRPr="00281835">
      <w:pPr>
        <w:jc w:val="both"/>
      </w:pPr>
      <w:r w:rsidRPr="00281835">
        <w:t>- M1, marke AUDI A4 1,8 T, godina proizvodnje 2002, broj šasije WAUZZZ8E32A218588,</w:t>
      </w:r>
    </w:p>
    <w:p w:rsidRDefault="005677BF" w:rsidP="005677BF" w:rsidR="005677BF" w:rsidRPr="00281835">
      <w:pPr>
        <w:jc w:val="both"/>
      </w:pPr>
      <w:r w:rsidRPr="00281835">
        <w:t>reg. oznaka ZG9324GP.</w:t>
      </w:r>
    </w:p>
    <w:p w:rsidRDefault="005677BF" w:rsidP="005677BF" w:rsidR="005677BF" w:rsidRPr="00281835">
      <w:pPr>
        <w:jc w:val="both"/>
      </w:pPr>
    </w:p>
    <w:p w:rsidRDefault="005677BF" w:rsidP="005677BF" w:rsidR="005677BF" w:rsidRPr="00281835">
      <w:pPr>
        <w:jc w:val="both"/>
      </w:pPr>
      <w:r w:rsidRPr="00281835">
        <w:t>-  M1, marke AUDI A4 1.8, godina proizvodnje 1995, broj šasije WAUZZZ8DZSA026570,</w:t>
      </w:r>
    </w:p>
    <w:p w:rsidRDefault="005677BF" w:rsidP="005677BF" w:rsidR="005677BF" w:rsidRPr="00281835">
      <w:pPr>
        <w:jc w:val="both"/>
      </w:pPr>
      <w:r w:rsidRPr="00281835">
        <w:t>reg. oznaka ZG717RC.</w:t>
      </w:r>
    </w:p>
    <w:p w:rsidRDefault="005677BF" w:rsidP="005677BF" w:rsidR="005677BF" w:rsidRPr="00281835">
      <w:pPr>
        <w:jc w:val="both"/>
      </w:pPr>
    </w:p>
    <w:p w:rsidRDefault="005677BF" w:rsidP="005677BF" w:rsidR="005677BF" w:rsidRPr="00281835">
      <w:pPr>
        <w:jc w:val="both"/>
      </w:pPr>
      <w:r w:rsidRPr="00281835">
        <w:t>- M1, marke AUDI A4 2.0 FSI, godina proizvodnje 2005, broj šasije WAUZZZ8E16A008660, reg. oznaka ZG2403BF.</w:t>
      </w:r>
    </w:p>
    <w:p w:rsidRDefault="005677BF" w:rsidP="005677BF" w:rsidR="005677BF" w:rsidRPr="00281835">
      <w:pPr>
        <w:jc w:val="both"/>
      </w:pPr>
    </w:p>
    <w:p w:rsidRDefault="005677BF" w:rsidP="005677BF" w:rsidR="005677BF" w:rsidRPr="00281835">
      <w:pPr>
        <w:jc w:val="both"/>
      </w:pPr>
      <w:r w:rsidRPr="00281835">
        <w:t>- M1, marke AUDI A4 2.0 FSI, godina proizvodnje 2005, broj šasije WAUZZZ8E85A578802, reg. oznaka ZG2404BF.</w:t>
      </w:r>
    </w:p>
    <w:p w:rsidRDefault="005677BF" w:rsidP="005677BF" w:rsidR="005677BF" w:rsidRPr="00281835">
      <w:pPr>
        <w:jc w:val="both"/>
      </w:pPr>
    </w:p>
    <w:p w:rsidRDefault="005677BF" w:rsidP="005677BF" w:rsidR="005677BF" w:rsidRPr="00281835">
      <w:pPr>
        <w:jc w:val="both"/>
      </w:pPr>
      <w:r w:rsidRPr="00281835">
        <w:t>- M1, marke AUDI A4 2.0 FSI, godina proizvodnje 2005, broj šasije WAUZZZ8E86A007814, reg. oznaka ZG2677A.</w:t>
      </w:r>
    </w:p>
    <w:p w:rsidRDefault="005677BF" w:rsidP="005677BF" w:rsidR="005677BF" w:rsidRPr="00281835">
      <w:pPr>
        <w:jc w:val="both"/>
      </w:pPr>
    </w:p>
    <w:p w:rsidRDefault="005677BF" w:rsidP="005677BF" w:rsidR="005677BF" w:rsidRPr="00281835">
      <w:pPr>
        <w:jc w:val="both"/>
      </w:pPr>
      <w:r w:rsidRPr="00281835">
        <w:t>- MI, marke AUDI A4 2.0 FSI QUATTRO, godina proizvodnje 2005, broj šasije WAUZZZ8EX5A579160, reg. oznaka ZG2405BF.</w:t>
      </w:r>
    </w:p>
    <w:p w:rsidRDefault="005677BF" w:rsidP="005677BF" w:rsidR="005677BF" w:rsidRPr="00281835">
      <w:pPr>
        <w:jc w:val="both"/>
      </w:pPr>
    </w:p>
    <w:p w:rsidRDefault="005677BF" w:rsidP="005677BF" w:rsidR="005677BF" w:rsidRPr="00281835">
      <w:pPr>
        <w:jc w:val="both"/>
      </w:pPr>
      <w:r w:rsidRPr="00281835">
        <w:t>- M1, marke AUDI A4 QUATTRO, godina proizvodnje 2005, broj šasije WAUZZZ8E46A007714, reg. oznaka ZG2402BF.</w:t>
      </w:r>
    </w:p>
    <w:p w:rsidRDefault="005677BF" w:rsidP="005677BF" w:rsidR="005677BF" w:rsidRPr="00281835">
      <w:pPr>
        <w:jc w:val="both"/>
      </w:pPr>
    </w:p>
    <w:p w:rsidRDefault="005677BF" w:rsidP="005677BF" w:rsidR="005677BF" w:rsidRPr="00281835">
      <w:pPr>
        <w:jc w:val="both"/>
      </w:pPr>
      <w:r w:rsidRPr="00281835">
        <w:t>- M1, marke AUDI A6 3.0 TDI QUATTRO, godina proizvodnje 2010, broj šasije WAUZZZ4F7AN068281, reg. oznaka ZG2401BF.</w:t>
      </w:r>
    </w:p>
    <w:p w:rsidRDefault="005677BF" w:rsidP="005677BF" w:rsidR="005677BF" w:rsidRPr="00281835">
      <w:pPr>
        <w:jc w:val="both"/>
      </w:pPr>
    </w:p>
    <w:p w:rsidRDefault="005677BF" w:rsidP="005677BF" w:rsidR="005677BF" w:rsidRPr="00281835">
      <w:pPr>
        <w:jc w:val="both"/>
      </w:pPr>
      <w:r w:rsidRPr="00281835">
        <w:t>- M1, marke BMW SERIJA 7 765, godina proizvodnje 2005, broj šasije WBAHN81020DT16278, reg. oznaka ZG2400BF.</w:t>
      </w:r>
    </w:p>
    <w:p w:rsidRDefault="005677BF" w:rsidP="005677BF" w:rsidR="005677BF" w:rsidRPr="00281835">
      <w:pPr>
        <w:jc w:val="both"/>
      </w:pPr>
    </w:p>
    <w:p w:rsidRDefault="005677BF" w:rsidP="005677BF" w:rsidR="005677BF" w:rsidRPr="00281835">
      <w:pPr>
        <w:jc w:val="both"/>
      </w:pPr>
      <w:r w:rsidRPr="00281835">
        <w:t>- M1, marke FORD TRANSIT 300 TDCI, godina proizvodnje 2005, broj šasije WF0PXXTTFP6L73079, reg. oznaka ZG2650BN.</w:t>
      </w:r>
    </w:p>
    <w:p w:rsidRDefault="005677BF" w:rsidP="005677BF" w:rsidR="005677BF" w:rsidRPr="00281835">
      <w:pPr>
        <w:jc w:val="both"/>
      </w:pPr>
    </w:p>
    <w:p w:rsidRDefault="005677BF" w:rsidP="005677BF" w:rsidR="005677BF" w:rsidRPr="00281835">
      <w:pPr>
        <w:jc w:val="both"/>
      </w:pPr>
      <w:r w:rsidRPr="00281835">
        <w:t>- M1, marke FORD TRANSIT KOMBI 330, godina proizvodnje 2007, broj šasije WF0SXXTTFS7K87749, reg. oznaka ZG4815DE.</w:t>
      </w:r>
    </w:p>
    <w:p w:rsidRDefault="005677BF" w:rsidP="005677BF" w:rsidR="005677BF" w:rsidRPr="00281835">
      <w:pPr>
        <w:jc w:val="both"/>
      </w:pPr>
    </w:p>
    <w:p w:rsidRDefault="005677BF" w:rsidP="005677BF" w:rsidR="005677BF" w:rsidRPr="00281835">
      <w:pPr>
        <w:jc w:val="both"/>
      </w:pPr>
      <w:r w:rsidRPr="00281835">
        <w:t>- M1, marke LADA NIVA C-245619 1.7l, godina proizvodnje 2008, broj šasije XTA21214091911480, reg. oznaka ZG9709DU.</w:t>
      </w:r>
    </w:p>
    <w:p w:rsidRDefault="005677BF" w:rsidP="005677BF" w:rsidR="005677BF" w:rsidRPr="00281835">
      <w:pPr>
        <w:jc w:val="both"/>
      </w:pPr>
    </w:p>
    <w:p w:rsidRDefault="005677BF" w:rsidP="005677BF" w:rsidR="005677BF" w:rsidRPr="00281835">
      <w:pPr>
        <w:jc w:val="both"/>
      </w:pPr>
      <w:r w:rsidRPr="00281835">
        <w:t>- M1, marke OPEL ASTRA 1,6 16V, godina proizvodnje 2000, broj šasije W0L0TGF4815021642, reg. oznaka ZG9104T.</w:t>
      </w:r>
    </w:p>
    <w:p w:rsidRDefault="005677BF" w:rsidP="005677BF" w:rsidR="005677BF" w:rsidRPr="00281835">
      <w:pPr>
        <w:jc w:val="both"/>
      </w:pPr>
    </w:p>
    <w:p w:rsidRDefault="005677BF" w:rsidP="005677BF" w:rsidR="005677BF" w:rsidRPr="00281835">
      <w:pPr>
        <w:jc w:val="both"/>
      </w:pPr>
      <w:r w:rsidRPr="00281835">
        <w:t>- M1, marke OPEL ASTRA 1.6, godina proizvodnje 2000, broj šasije W0L0TGF4815027995, reg. oznaka ZG9101T.</w:t>
      </w:r>
    </w:p>
    <w:p w:rsidRDefault="005677BF" w:rsidP="005677BF" w:rsidR="005677BF" w:rsidRPr="00281835">
      <w:pPr>
        <w:jc w:val="both"/>
      </w:pPr>
    </w:p>
    <w:p w:rsidRDefault="005677BF" w:rsidP="005677BF" w:rsidR="005677BF" w:rsidRPr="00281835">
      <w:pPr>
        <w:jc w:val="both"/>
      </w:pPr>
      <w:r w:rsidRPr="00281835">
        <w:t>- M1, marke OPEL ASTRA 1.6, godina proizvodnje 2000, broj šasije W0LOTGF4815028274, reg. oznaka ZG9105T.</w:t>
      </w:r>
    </w:p>
    <w:p w:rsidRDefault="005677BF" w:rsidP="005677BF" w:rsidR="005677BF" w:rsidRPr="00281835">
      <w:pPr>
        <w:jc w:val="both"/>
      </w:pPr>
    </w:p>
    <w:p w:rsidRDefault="005677BF" w:rsidP="005677BF" w:rsidR="005677BF" w:rsidRPr="00281835">
      <w:pPr>
        <w:jc w:val="both"/>
      </w:pPr>
      <w:r w:rsidRPr="00281835">
        <w:t>-M1, marke OPEL ASTRA 1.6 16V, godina proizvodnje 2000, broj šasije W0L0TGF4815025534, reg. oznaka ZG4938BF.</w:t>
      </w:r>
    </w:p>
    <w:p w:rsidRDefault="005677BF" w:rsidP="005677BF" w:rsidR="005677BF" w:rsidRPr="00281835">
      <w:pPr>
        <w:jc w:val="both"/>
      </w:pPr>
    </w:p>
    <w:p w:rsidRDefault="005677BF" w:rsidP="005677BF" w:rsidR="005677BF" w:rsidRPr="00281835">
      <w:pPr>
        <w:jc w:val="both"/>
      </w:pPr>
      <w:r w:rsidRPr="00281835">
        <w:lastRenderedPageBreak/>
        <w:t>- M1, marke OPEL ASTRA 1.6 16V, godina proizvodnje 2000, broj šasije W0L0TGF4815021031, reg. oznaka ZG9100T.</w:t>
      </w:r>
    </w:p>
    <w:p w:rsidRDefault="005677BF" w:rsidP="005677BF" w:rsidR="005677BF" w:rsidRPr="00281835">
      <w:pPr>
        <w:jc w:val="both"/>
      </w:pPr>
    </w:p>
    <w:p w:rsidRDefault="005677BF" w:rsidP="005677BF" w:rsidR="005677BF" w:rsidRPr="00281835">
      <w:pPr>
        <w:jc w:val="both"/>
      </w:pPr>
      <w:r w:rsidRPr="00281835">
        <w:t>- M1, marke VOLKSWAGEN GOLF 1.9 CL D, godina proizvodnje 1997, broj šasije WVWZZZ1HZVW373192, reg. oznaka ZG712ZA.</w:t>
      </w:r>
    </w:p>
    <w:p w:rsidRDefault="005677BF" w:rsidP="005677BF" w:rsidR="005677BF" w:rsidRPr="00281835">
      <w:pPr>
        <w:jc w:val="both"/>
      </w:pPr>
    </w:p>
    <w:p w:rsidRDefault="005677BF" w:rsidP="005677BF" w:rsidR="005677BF" w:rsidRPr="00281835">
      <w:pPr>
        <w:jc w:val="both"/>
      </w:pPr>
      <w:r w:rsidRPr="00281835">
        <w:t>- M1, marke VOLKSWAGEN GOLF 1.9 TDI COMFORTLINE, godina proizvodnje 2002, broj šasije WVWZZZ1JZ2B111223, reg. oznaka ZG1583AF.</w:t>
      </w:r>
    </w:p>
    <w:p w:rsidRDefault="005677BF" w:rsidP="005677BF" w:rsidR="005677BF" w:rsidRPr="00281835">
      <w:pPr>
        <w:jc w:val="both"/>
      </w:pPr>
    </w:p>
    <w:p w:rsidRDefault="005677BF" w:rsidP="005677BF" w:rsidR="005677BF" w:rsidRPr="00281835">
      <w:pPr>
        <w:jc w:val="both"/>
      </w:pPr>
      <w:r w:rsidRPr="00281835">
        <w:t>- M1, marke VOLKSWAGEN GOLF TDI 1.9, godina proizvodnje 1994, broj šasije WVWZZZ1HZSW273503, reg. oznaka ZG714RC.</w:t>
      </w:r>
    </w:p>
    <w:p w:rsidRDefault="005677BF" w:rsidP="005677BF" w:rsidR="005677BF" w:rsidRPr="00281835">
      <w:pPr>
        <w:jc w:val="both"/>
      </w:pPr>
    </w:p>
    <w:p w:rsidRDefault="005677BF" w:rsidP="005677BF" w:rsidR="005677BF" w:rsidRPr="00281835">
      <w:pPr>
        <w:jc w:val="both"/>
      </w:pPr>
      <w:r w:rsidRPr="00281835">
        <w:t xml:space="preserve">- M1, marke VOLKSWAGEN TRANSPORTER 2.5 TDI, godina proizvodnje 2002, broj šasije WV2ZZZ70Z2H119598, reg. oznaka ZG1582AF. </w:t>
      </w:r>
    </w:p>
    <w:p w:rsidRDefault="005677BF" w:rsidP="005677BF" w:rsidR="005677BF" w:rsidRPr="00281835">
      <w:pPr>
        <w:jc w:val="both"/>
      </w:pPr>
    </w:p>
    <w:p w:rsidRDefault="005677BF" w:rsidP="005677BF" w:rsidR="005677BF" w:rsidRPr="00281835">
      <w:pPr>
        <w:jc w:val="both"/>
      </w:pPr>
      <w:r w:rsidRPr="00281835">
        <w:t xml:space="preserve">- M1, marke VOLKSWAGEN TRANSPORTER 2.5 TDI, godina proizvodnje 2002, broj šasije WV2ZZZ70Z2H118622, reg. oznaka ZG1584AF. </w:t>
      </w:r>
    </w:p>
    <w:p w:rsidRDefault="005677BF" w:rsidP="005677BF" w:rsidR="005677BF" w:rsidRPr="00281835">
      <w:pPr>
        <w:jc w:val="both"/>
      </w:pPr>
    </w:p>
    <w:p w:rsidRDefault="005677BF" w:rsidP="005677BF" w:rsidR="005677BF" w:rsidRPr="00281835">
      <w:pPr>
        <w:jc w:val="both"/>
      </w:pPr>
      <w:r w:rsidRPr="00281835">
        <w:t xml:space="preserve">- M1, marke ŠKODA FABIA 1.4, godina proizvodnje 2001, broj šasije TMBJB16Y123366603, reg. oznaka ZG7690AD. </w:t>
      </w:r>
    </w:p>
    <w:p w:rsidRDefault="005677BF" w:rsidP="005677BF" w:rsidR="005677BF" w:rsidRPr="00281835">
      <w:pPr>
        <w:jc w:val="both"/>
      </w:pPr>
    </w:p>
    <w:p w:rsidRDefault="005677BF" w:rsidP="005677BF" w:rsidR="005677BF" w:rsidRPr="00281835">
      <w:pPr>
        <w:jc w:val="both"/>
      </w:pPr>
      <w:r w:rsidRPr="00281835">
        <w:t xml:space="preserve">- M1, marke ŠKODA FABIA 1.4 TDI, godina proizvodnje 2007, broj šasije TMBHJ46Y584030345, reg. oznaka ZG5926DK. </w:t>
      </w:r>
    </w:p>
    <w:p w:rsidRDefault="005677BF" w:rsidP="005677BF" w:rsidR="005677BF" w:rsidRPr="00281835">
      <w:pPr>
        <w:jc w:val="both"/>
      </w:pPr>
    </w:p>
    <w:p w:rsidRDefault="005677BF" w:rsidP="005677BF" w:rsidR="005677BF" w:rsidRPr="00281835">
      <w:pPr>
        <w:jc w:val="both"/>
      </w:pPr>
      <w:r w:rsidRPr="00281835">
        <w:t xml:space="preserve">- M1, marke ŠKODA OCTAVIA 1.9 TDI TOUR, godina proizvodnje 2007, broj šasije TMBDS41U888842005, reg. oznaka ZG5483DK. </w:t>
      </w:r>
    </w:p>
    <w:p w:rsidRDefault="005677BF" w:rsidP="005677BF" w:rsidR="005677BF" w:rsidRPr="00281835">
      <w:pPr>
        <w:jc w:val="both"/>
      </w:pPr>
    </w:p>
    <w:p w:rsidRDefault="005677BF" w:rsidP="005677BF" w:rsidR="005677BF" w:rsidRPr="00281835">
      <w:pPr>
        <w:jc w:val="both"/>
      </w:pPr>
      <w:r w:rsidRPr="00281835">
        <w:t xml:space="preserve">- N1, marke CITROEN BERLINGO 1.9 D, godina proizvodnje 2002, broj šasije VF7MCWJYB65895198, reg. oznaka ZG8821AI. </w:t>
      </w:r>
    </w:p>
    <w:p w:rsidRDefault="005677BF" w:rsidP="005677BF" w:rsidR="005677BF" w:rsidRPr="00281835">
      <w:pPr>
        <w:jc w:val="both"/>
      </w:pPr>
    </w:p>
    <w:p w:rsidRDefault="005677BF" w:rsidP="005677BF" w:rsidR="005677BF" w:rsidRPr="00281835">
      <w:pPr>
        <w:jc w:val="both"/>
      </w:pPr>
      <w:r w:rsidRPr="00281835">
        <w:t xml:space="preserve">- N1, marke FORD NEW TRANZIT 350 MWS C-121962, godina proizvodnje 2003, broj šasije WF0CXXGBFC3L84419, reg. oznaka ZG6269AP. </w:t>
      </w:r>
    </w:p>
    <w:p w:rsidRDefault="005677BF" w:rsidP="005677BF" w:rsidR="005677BF" w:rsidRPr="00281835">
      <w:pPr>
        <w:jc w:val="both"/>
      </w:pPr>
    </w:p>
    <w:p w:rsidRDefault="005677BF" w:rsidP="005677BF" w:rsidR="005677BF" w:rsidRPr="00281835">
      <w:pPr>
        <w:jc w:val="both"/>
      </w:pPr>
      <w:r w:rsidRPr="00281835">
        <w:t xml:space="preserve">- N1, marke FORD TRANSIT 140 T 350, godina proizvodnje 2007, broj šasije WF0NXXTTFN7C63759, reg. oznaka ZG8598DD. </w:t>
      </w:r>
    </w:p>
    <w:p w:rsidRDefault="005677BF" w:rsidP="005677BF" w:rsidR="005677BF" w:rsidRPr="00281835">
      <w:pPr>
        <w:jc w:val="both"/>
      </w:pPr>
    </w:p>
    <w:p w:rsidRDefault="005677BF" w:rsidP="005677BF" w:rsidR="005677BF" w:rsidRPr="00281835">
      <w:pPr>
        <w:jc w:val="both"/>
      </w:pPr>
      <w:r w:rsidRPr="00281835">
        <w:t xml:space="preserve">- N1, marke FORD TRANSIT 350 MWB C-121958, godina proizvodnje 2003, broj šasije WF0CXXGBFC3L82727, reg. oznaka ZG2185AP. </w:t>
      </w:r>
    </w:p>
    <w:p w:rsidRDefault="005677BF" w:rsidP="005677BF" w:rsidR="005677BF" w:rsidRPr="00281835">
      <w:pPr>
        <w:jc w:val="both"/>
      </w:pPr>
    </w:p>
    <w:p w:rsidRDefault="005677BF" w:rsidP="005677BF" w:rsidR="005677BF" w:rsidRPr="00281835">
      <w:pPr>
        <w:jc w:val="both"/>
      </w:pPr>
      <w:r w:rsidRPr="00281835">
        <w:t xml:space="preserve">- N1, marke FORD TRANSIT DCAB350 LWB, godina proizvodnje 2007, broj šasije WF0NXXTTFN7C61212, reg. oznaka ZG7947DD. </w:t>
      </w:r>
    </w:p>
    <w:p w:rsidRDefault="005677BF" w:rsidP="005677BF" w:rsidR="005677BF" w:rsidRPr="00281835">
      <w:pPr>
        <w:jc w:val="both"/>
      </w:pPr>
    </w:p>
    <w:p w:rsidRDefault="005677BF" w:rsidP="005677BF" w:rsidR="005677BF" w:rsidRPr="00281835">
      <w:pPr>
        <w:jc w:val="both"/>
      </w:pPr>
      <w:r w:rsidRPr="00281835">
        <w:t xml:space="preserve">- N1, marke RENAULT KANGOO EXPRESS 1.5 DCI, godina proizvodnje 2003, broj šasije VF1FC08AF29411383, reg. oznaka ZG4615AO. </w:t>
      </w:r>
    </w:p>
    <w:p w:rsidRDefault="005677BF" w:rsidP="005677BF" w:rsidR="005677BF" w:rsidRPr="00281835">
      <w:pPr>
        <w:jc w:val="both"/>
      </w:pPr>
    </w:p>
    <w:p w:rsidRDefault="005677BF" w:rsidP="005677BF" w:rsidR="005677BF" w:rsidRPr="00281835">
      <w:pPr>
        <w:jc w:val="both"/>
      </w:pPr>
      <w:r w:rsidRPr="00281835">
        <w:t xml:space="preserve">- N1, marke RENAULT KANGOO EXPRESS 1.5 DCI, godina proizvodnje 2003, broj šasije VF1FC08AF29411378, reg. oznaka ZG4618AO. </w:t>
      </w:r>
    </w:p>
    <w:p w:rsidRDefault="005677BF" w:rsidP="005677BF" w:rsidR="005677BF" w:rsidRPr="00281835">
      <w:pPr>
        <w:jc w:val="both"/>
      </w:pPr>
    </w:p>
    <w:p w:rsidRDefault="005677BF" w:rsidP="005677BF" w:rsidR="005677BF" w:rsidRPr="00281835">
      <w:pPr>
        <w:jc w:val="both"/>
      </w:pPr>
      <w:r w:rsidRPr="00281835">
        <w:lastRenderedPageBreak/>
        <w:t xml:space="preserve">- N1, marke VOLKSWAGEN TRANSPORTER 1.9 TDI, godina proizvodnje 2006, broj šasije WV1ZZZ7HZ7H045330, reg. oznaka ZG7126DC. </w:t>
      </w:r>
    </w:p>
    <w:p w:rsidRDefault="005677BF" w:rsidP="005677BF" w:rsidR="005677BF" w:rsidRPr="00281835">
      <w:pPr>
        <w:jc w:val="both"/>
      </w:pPr>
    </w:p>
    <w:p w:rsidRDefault="005677BF" w:rsidP="005677BF" w:rsidR="005677BF" w:rsidRPr="00281835">
      <w:pPr>
        <w:jc w:val="both"/>
      </w:pPr>
      <w:r w:rsidRPr="00281835">
        <w:t xml:space="preserve">- N2, marke MAN 12,210 4X2 BB TGL C-200921, godina proizvodnje 2007, broj šasije WMAN05ZZ27Y190497, reg. oznaka ZG2256DG.  </w:t>
      </w:r>
    </w:p>
    <w:p w:rsidRDefault="005677BF" w:rsidP="005677BF" w:rsidR="005677BF" w:rsidRPr="00281835">
      <w:pPr>
        <w:jc w:val="both"/>
      </w:pPr>
    </w:p>
    <w:p w:rsidRDefault="005677BF" w:rsidP="005677BF" w:rsidR="005677BF" w:rsidRPr="00281835">
      <w:pPr>
        <w:jc w:val="both"/>
      </w:pPr>
      <w:r w:rsidRPr="00281835">
        <w:t xml:space="preserve">- N2, marke MAN 12.210 4X2 BB TGL C-200922, godina proizvodnje 2007, broj šasije WMAN05ZZ37Y190475, reg. oznaka ZG5098FN. </w:t>
      </w:r>
    </w:p>
    <w:p w:rsidRDefault="005677BF" w:rsidP="005677BF" w:rsidR="005677BF" w:rsidRPr="00281835">
      <w:pPr>
        <w:jc w:val="both"/>
      </w:pPr>
    </w:p>
    <w:p w:rsidRDefault="005677BF" w:rsidP="005677BF" w:rsidR="005677BF" w:rsidRPr="00281835">
      <w:pPr>
        <w:jc w:val="both"/>
      </w:pPr>
      <w:r w:rsidRPr="00281835">
        <w:t xml:space="preserve">- N2, marke MAN 12.210 4X2 C-200939, godina proizvodnje 2007, broj šasije WMAN15ZZ77Y190542, reg. oznaka ZG6481DG. </w:t>
      </w:r>
    </w:p>
    <w:p w:rsidRDefault="005677BF" w:rsidP="005677BF" w:rsidR="005677BF" w:rsidRPr="00281835">
      <w:pPr>
        <w:jc w:val="both"/>
      </w:pPr>
    </w:p>
    <w:p w:rsidRDefault="005677BF" w:rsidP="005677BF" w:rsidR="005677BF" w:rsidRPr="00281835">
      <w:pPr>
        <w:jc w:val="both"/>
      </w:pPr>
      <w:r w:rsidRPr="00281835">
        <w:t xml:space="preserve">- N2, marke MAN 12.210 4X2 C-200940, godina proizvodnje 2007, broj šasije WMAN15ZZ97Y190512, reg. oznaka ZG6480DG. </w:t>
      </w:r>
    </w:p>
    <w:p w:rsidRDefault="005677BF" w:rsidP="005677BF" w:rsidR="005677BF" w:rsidRPr="00281835">
      <w:pPr>
        <w:jc w:val="both"/>
      </w:pPr>
    </w:p>
    <w:p w:rsidRDefault="005677BF" w:rsidP="005677BF" w:rsidR="005677BF" w:rsidRPr="00281835">
      <w:pPr>
        <w:jc w:val="both"/>
      </w:pPr>
      <w:r w:rsidRPr="00281835">
        <w:t xml:space="preserve">- N2, marke MERCEDES 814, godina proizvodnje 1995, broj šasije WOB6740131K132186, reg. oznaka ZG7181AC. </w:t>
      </w:r>
    </w:p>
    <w:p w:rsidRDefault="005677BF" w:rsidP="005677BF" w:rsidR="005677BF" w:rsidRPr="00281835">
      <w:pPr>
        <w:jc w:val="both"/>
      </w:pPr>
    </w:p>
    <w:p w:rsidRDefault="005677BF" w:rsidP="005677BF" w:rsidR="005677BF" w:rsidRPr="00281835">
      <w:pPr>
        <w:jc w:val="both"/>
      </w:pPr>
      <w:r w:rsidRPr="00281835">
        <w:t xml:space="preserve">- N3, marke MAN 14.225 LAC C-128866, godina proizvodnje 2003, broj šasije WMAL80ZZZ4Y123529, reg. oznaka ZG7181AR. </w:t>
      </w:r>
    </w:p>
    <w:p w:rsidRDefault="005677BF" w:rsidP="005677BF" w:rsidR="005677BF" w:rsidRPr="00281835">
      <w:pPr>
        <w:jc w:val="both"/>
      </w:pPr>
    </w:p>
    <w:p w:rsidRDefault="005677BF" w:rsidP="005677BF" w:rsidR="005677BF" w:rsidRPr="00281835">
      <w:pPr>
        <w:jc w:val="both"/>
      </w:pPr>
      <w:r w:rsidRPr="00281835">
        <w:t xml:space="preserve">- N3, marke MAN 18.430 TGA 4X2, godina proizvodnje 2006, broj šasije WMAH08ZZ16M446133, reg. oznaka ZG1311BL. </w:t>
      </w:r>
    </w:p>
    <w:p w:rsidRDefault="005677BF" w:rsidP="005677BF" w:rsidR="005677BF" w:rsidRPr="00281835">
      <w:pPr>
        <w:jc w:val="both"/>
      </w:pPr>
    </w:p>
    <w:p w:rsidRDefault="005677BF" w:rsidP="005677BF" w:rsidR="005677BF" w:rsidRPr="00281835">
      <w:pPr>
        <w:jc w:val="both"/>
      </w:pPr>
      <w:r w:rsidRPr="00281835">
        <w:t xml:space="preserve">- N3, marke MAN 19.414 FLT, godina proizvodnje 1999, broj šasije WMAT32ZZZYM284148, reg. oznaka ZG5137N. </w:t>
      </w:r>
    </w:p>
    <w:p w:rsidRDefault="005677BF" w:rsidP="005677BF" w:rsidR="005677BF" w:rsidRPr="00281835">
      <w:pPr>
        <w:jc w:val="both"/>
      </w:pPr>
    </w:p>
    <w:p w:rsidRDefault="005677BF" w:rsidP="005677BF" w:rsidR="005677BF" w:rsidRPr="00281835">
      <w:pPr>
        <w:jc w:val="both"/>
      </w:pPr>
      <w:r w:rsidRPr="00281835">
        <w:t>- N3, marke MAN 19.422 FLT/BL, godina proizvodnje 1995, broj šasije WMAF023P82M198369, reg. oznaka ZG562SE.</w:t>
      </w:r>
    </w:p>
    <w:p w:rsidRDefault="005677BF" w:rsidP="005677BF" w:rsidR="005677BF" w:rsidRPr="00281835">
      <w:pPr>
        <w:jc w:val="both"/>
      </w:pPr>
    </w:p>
    <w:p w:rsidRDefault="005677BF" w:rsidP="005677BF" w:rsidR="005677BF" w:rsidRPr="00281835">
      <w:pPr>
        <w:jc w:val="both"/>
      </w:pPr>
      <w:r w:rsidRPr="00281835">
        <w:t xml:space="preserve">- N3, marke MAN 26.350 6X4 BL TGA C-200960, godina proizvodnje 2007, broj šasije WMAH30ZZ57M482210, reg. oznaka ZG9435DG. </w:t>
      </w:r>
    </w:p>
    <w:p w:rsidRDefault="005677BF" w:rsidP="005677BF" w:rsidR="005677BF" w:rsidRPr="00281835">
      <w:pPr>
        <w:jc w:val="both"/>
      </w:pPr>
    </w:p>
    <w:p w:rsidRDefault="005677BF" w:rsidP="005677BF" w:rsidR="005677BF" w:rsidRPr="00281835">
      <w:pPr>
        <w:jc w:val="both"/>
      </w:pPr>
      <w:r w:rsidRPr="00281835">
        <w:t xml:space="preserve">- N3, marke MAN 26.413 C-125829 TG-A FD-TM/6X4, godina proizvodnje 2003, broj šasije WMAH25ZZZ4M377355, reg. oznaka ZG5491AE. </w:t>
      </w:r>
    </w:p>
    <w:p w:rsidRDefault="005677BF" w:rsidP="005677BF" w:rsidR="005677BF" w:rsidRPr="00281835">
      <w:pPr>
        <w:jc w:val="both"/>
      </w:pPr>
    </w:p>
    <w:p w:rsidRDefault="005677BF" w:rsidP="005677BF" w:rsidR="005677BF" w:rsidRPr="00281835">
      <w:pPr>
        <w:jc w:val="both"/>
      </w:pPr>
      <w:r w:rsidRPr="00281835">
        <w:t xml:space="preserve">- N3, marke MAN 26.413 FD-TM/6X4TG-A C-125830, godina proizvodnje 2003, broj šasije WMAH252Zf'.4M377348, reg. oznaka ZG6113DJ. </w:t>
      </w:r>
    </w:p>
    <w:p w:rsidRDefault="005677BF" w:rsidP="005677BF" w:rsidR="005677BF" w:rsidRPr="00281835">
      <w:pPr>
        <w:jc w:val="both"/>
      </w:pPr>
    </w:p>
    <w:p w:rsidRDefault="005677BF" w:rsidP="005677BF" w:rsidR="005677BF" w:rsidRPr="00281835">
      <w:pPr>
        <w:jc w:val="both"/>
      </w:pPr>
      <w:r w:rsidRPr="00281835">
        <w:t xml:space="preserve">- N3, marke MAN 26.413 FDX/6X4 TG-A C-125801, godina proizvodnje 2003, broj šasije WMAH25ZZZ4M377362, reg. oznaka ZG8669AP. </w:t>
      </w:r>
    </w:p>
    <w:p w:rsidRDefault="005677BF" w:rsidP="005677BF" w:rsidR="005677BF" w:rsidRPr="00281835">
      <w:pPr>
        <w:jc w:val="both"/>
      </w:pPr>
    </w:p>
    <w:p w:rsidRDefault="005677BF" w:rsidP="005677BF" w:rsidR="005677BF" w:rsidRPr="00281835">
      <w:pPr>
        <w:jc w:val="both"/>
      </w:pPr>
      <w:r w:rsidRPr="00281835">
        <w:t xml:space="preserve">- N3, marke MAN 27.403 DF TM C-90066, godina proizvodnje 1998, broj šasije WMAT483682M261681, reg. oznaka ZG5059E. </w:t>
      </w:r>
    </w:p>
    <w:p w:rsidRDefault="005677BF" w:rsidP="005677BF" w:rsidR="005677BF" w:rsidRPr="00281835">
      <w:pPr>
        <w:jc w:val="both"/>
      </w:pPr>
    </w:p>
    <w:p w:rsidRDefault="005677BF" w:rsidP="005677BF" w:rsidR="005677BF" w:rsidRPr="00281835">
      <w:pPr>
        <w:jc w:val="both"/>
      </w:pPr>
      <w:r w:rsidRPr="00281835">
        <w:t xml:space="preserve">- N3 marke MAN 27.403 DF-TM C-90072, godina proizvodnje 1998, broj šasije WMAT483635M261674, reg. oznaka ZG5095E. </w:t>
      </w:r>
    </w:p>
    <w:p w:rsidRDefault="005677BF" w:rsidP="005677BF" w:rsidR="005677BF" w:rsidRPr="00281835">
      <w:pPr>
        <w:jc w:val="both"/>
      </w:pPr>
    </w:p>
    <w:p w:rsidRDefault="005677BF" w:rsidP="005677BF" w:rsidR="005677BF" w:rsidRPr="00281835">
      <w:pPr>
        <w:jc w:val="both"/>
      </w:pPr>
      <w:r w:rsidRPr="00281835">
        <w:lastRenderedPageBreak/>
        <w:t xml:space="preserve">- N3, marke MAN 27.403 DFK, godina proizvodnje 1997, broj šasije WMAT481403M228745, reg. oznaka ZG459ZD. </w:t>
      </w:r>
    </w:p>
    <w:p w:rsidRDefault="005677BF" w:rsidP="005677BF" w:rsidR="005677BF" w:rsidRPr="00281835">
      <w:pPr>
        <w:jc w:val="both"/>
      </w:pPr>
    </w:p>
    <w:p w:rsidRDefault="005677BF" w:rsidP="005677BF" w:rsidR="005677BF" w:rsidRPr="00281835">
      <w:pPr>
        <w:jc w:val="both"/>
      </w:pPr>
      <w:r w:rsidRPr="00281835">
        <w:t xml:space="preserve">- N3, marke MAN 27.403 DFK, godina proizvodnje 1997, broj šasije WMAT481404M228790, reg. oznaka ZG461ZD. </w:t>
      </w:r>
    </w:p>
    <w:p w:rsidRDefault="005677BF" w:rsidP="005677BF" w:rsidR="005677BF" w:rsidRPr="00281835">
      <w:pPr>
        <w:jc w:val="both"/>
      </w:pPr>
    </w:p>
    <w:p w:rsidRDefault="005677BF" w:rsidP="005677BF" w:rsidR="005677BF" w:rsidRPr="00281835">
      <w:pPr>
        <w:jc w:val="both"/>
      </w:pPr>
      <w:r w:rsidRPr="00281835">
        <w:t xml:space="preserve">- N3, marke MAN 27.414 DF TM C-110929, godina proizvodnje 2002, broj šasije WMAT48ZZZ2M347898, reg. oznaka ZG6520GG. </w:t>
      </w:r>
    </w:p>
    <w:p w:rsidRDefault="005677BF" w:rsidP="005677BF" w:rsidR="005677BF" w:rsidRPr="00281835">
      <w:pPr>
        <w:jc w:val="both"/>
      </w:pPr>
    </w:p>
    <w:p w:rsidRDefault="005677BF" w:rsidP="005677BF" w:rsidR="005677BF" w:rsidRPr="00281835">
      <w:pPr>
        <w:jc w:val="both"/>
      </w:pPr>
      <w:r w:rsidRPr="00281835">
        <w:t xml:space="preserve">- N3, marke MAN 32.403 VF-TMA C-80725, godina proizvodnje 1997, broj šasije WMAT450186M228848, reg. oznaka ZG346ZN. </w:t>
      </w:r>
    </w:p>
    <w:p w:rsidRDefault="005677BF" w:rsidP="005677BF" w:rsidR="005677BF" w:rsidRPr="00281835">
      <w:pPr>
        <w:jc w:val="both"/>
      </w:pPr>
    </w:p>
    <w:p w:rsidRDefault="005677BF" w:rsidP="005677BF" w:rsidR="005677BF" w:rsidRPr="00281835">
      <w:pPr>
        <w:jc w:val="both"/>
      </w:pPr>
      <w:r w:rsidRPr="00281835">
        <w:t xml:space="preserve">-N3, marke MAN 33.413 C-121998, godina proizvodnje 2003, broj šasije WMAH25ZZZ4M377267, reg. oznaka ZG6082AN. </w:t>
      </w:r>
    </w:p>
    <w:p w:rsidRDefault="005677BF" w:rsidP="005677BF" w:rsidR="005677BF" w:rsidRPr="00281835">
      <w:pPr>
        <w:jc w:val="both"/>
      </w:pPr>
    </w:p>
    <w:p w:rsidRDefault="005677BF" w:rsidP="005677BF" w:rsidR="005677BF" w:rsidRPr="00281835">
      <w:pPr>
        <w:jc w:val="both"/>
      </w:pPr>
      <w:r w:rsidRPr="00281835">
        <w:t xml:space="preserve">- N3, marke MAN 33.413 C-122000, godina proizvodnje 2003, broj šasije WMAH25ZZZ4M377225, reg. oznaka ZG6081AN. </w:t>
      </w:r>
    </w:p>
    <w:p w:rsidRDefault="005677BF" w:rsidP="005677BF" w:rsidR="005677BF" w:rsidRPr="00281835">
      <w:pPr>
        <w:jc w:val="both"/>
      </w:pPr>
    </w:p>
    <w:p w:rsidRDefault="005677BF" w:rsidP="005677BF" w:rsidR="005677BF" w:rsidRPr="00281835">
      <w:pPr>
        <w:jc w:val="both"/>
      </w:pPr>
      <w:r w:rsidRPr="00281835">
        <w:t xml:space="preserve">- N3, marke MAN 33.413 FDK/6X4 C-121999, godina proizvodnje 2003, broj šasije WMAH25ZZZ4M377228, reg. oznaka ZG6083AN. </w:t>
      </w:r>
    </w:p>
    <w:p w:rsidRDefault="005677BF" w:rsidP="005677BF" w:rsidR="005677BF" w:rsidRPr="00281835">
      <w:pPr>
        <w:jc w:val="both"/>
      </w:pPr>
    </w:p>
    <w:p w:rsidRDefault="005677BF" w:rsidP="005677BF" w:rsidR="005677BF" w:rsidRPr="00281835">
      <w:pPr>
        <w:jc w:val="both"/>
      </w:pPr>
      <w:r w:rsidRPr="00281835">
        <w:t xml:space="preserve">- N3, marke MAN 33.414 DFK C-110897, godina proizvodnje 2002, broj šasije WMAT48ZZZ2M347880, reg. oznaka ZG4551AA. </w:t>
      </w:r>
    </w:p>
    <w:p w:rsidRDefault="005677BF" w:rsidP="005677BF" w:rsidR="005677BF" w:rsidRPr="00281835">
      <w:pPr>
        <w:jc w:val="both"/>
      </w:pPr>
    </w:p>
    <w:p w:rsidRDefault="005677BF" w:rsidP="005677BF" w:rsidR="005677BF" w:rsidRPr="00281835">
      <w:pPr>
        <w:jc w:val="both"/>
      </w:pPr>
      <w:r w:rsidRPr="00281835">
        <w:t xml:space="preserve">- N3, marke MAN 35.360 8X4 C-135117 BB TGA C-135117, godina proizvodnje 2004, broj šasije WMAH36ZZ15M409593, reg. oznaka ZG5496AE. </w:t>
      </w:r>
    </w:p>
    <w:p w:rsidRDefault="005677BF" w:rsidP="005677BF" w:rsidR="005677BF" w:rsidRPr="00281835">
      <w:pPr>
        <w:jc w:val="both"/>
      </w:pPr>
    </w:p>
    <w:p w:rsidRDefault="005677BF" w:rsidP="005677BF" w:rsidR="005677BF" w:rsidRPr="00281835">
      <w:pPr>
        <w:jc w:val="both"/>
      </w:pPr>
      <w:r w:rsidRPr="00281835">
        <w:t xml:space="preserve">- N3, marke MAN 40.414 DFK C-110898, godina proizvodnje 2002, broj šasije WMAT48ZZZ2M347939, reg. oznaka ZG4550AA. </w:t>
      </w:r>
    </w:p>
    <w:p w:rsidRDefault="005677BF" w:rsidP="005677BF" w:rsidR="005677BF" w:rsidRPr="00281835">
      <w:pPr>
        <w:jc w:val="both"/>
      </w:pPr>
    </w:p>
    <w:p w:rsidRDefault="005677BF" w:rsidP="005677BF" w:rsidR="005677BF" w:rsidRPr="00281835">
      <w:pPr>
        <w:jc w:val="both"/>
      </w:pPr>
      <w:r w:rsidRPr="00281835">
        <w:t xml:space="preserve">- N3, marke MAN DF TM C-110930 27.414, godina proizvodnje 2002, broj šasije WMAT48ZZZ2M347932, reg. oznaka ZG2075S. </w:t>
      </w:r>
    </w:p>
    <w:p w:rsidRDefault="005677BF" w:rsidP="005677BF" w:rsidR="005677BF" w:rsidRPr="00281835">
      <w:pPr>
        <w:jc w:val="both"/>
      </w:pPr>
    </w:p>
    <w:p w:rsidRDefault="005677BF" w:rsidP="005677BF" w:rsidR="005677BF" w:rsidRPr="00281835">
      <w:pPr>
        <w:jc w:val="both"/>
      </w:pPr>
      <w:r w:rsidRPr="00281835">
        <w:t xml:space="preserve">- N3, marke MAN DFC C-119322 FE 27.310 6X4, godina proizvodnje 2002, broj šasije WMAT48ZZZ3M359679, reg. oznaka ZG4806AK. </w:t>
      </w:r>
    </w:p>
    <w:p w:rsidRDefault="005677BF" w:rsidP="005677BF" w:rsidR="005677BF" w:rsidRPr="00281835">
      <w:pPr>
        <w:jc w:val="both"/>
      </w:pPr>
    </w:p>
    <w:p w:rsidRDefault="005677BF" w:rsidP="005677BF" w:rsidR="005677BF" w:rsidRPr="00281835">
      <w:pPr>
        <w:jc w:val="both"/>
      </w:pPr>
      <w:r w:rsidRPr="00281835">
        <w:t xml:space="preserve">- N3, marke MAN TGA 26.350 6X4, godina proizvodnje 2006, broj šasije WMAH26ZZ67M466345, reg. oznaka ZG1829DC. </w:t>
      </w:r>
    </w:p>
    <w:p w:rsidRDefault="005677BF" w:rsidP="005677BF" w:rsidR="005677BF" w:rsidRPr="00281835">
      <w:pPr>
        <w:jc w:val="both"/>
      </w:pPr>
    </w:p>
    <w:p w:rsidRDefault="005677BF" w:rsidP="005677BF" w:rsidR="005677BF" w:rsidRPr="00281835">
      <w:pPr>
        <w:jc w:val="both"/>
      </w:pPr>
      <w:r w:rsidRPr="00281835">
        <w:t xml:space="preserve">- N3, marke MAN TGA 35.360, godina proizvodnje 2004, broj šasije WMAH36ZZ85M409607, reg. oznaka ZG5497AE. </w:t>
      </w:r>
    </w:p>
    <w:p w:rsidRDefault="005677BF" w:rsidP="005677BF" w:rsidR="005677BF" w:rsidRPr="00281835">
      <w:pPr>
        <w:jc w:val="both"/>
      </w:pPr>
    </w:p>
    <w:p w:rsidRDefault="005677BF" w:rsidP="005677BF" w:rsidR="005677BF" w:rsidRPr="00281835">
      <w:pPr>
        <w:jc w:val="both"/>
      </w:pPr>
      <w:r w:rsidRPr="00281835">
        <w:t xml:space="preserve">- N3, marke MAN TGA 35.390, godina proizvodnje 2007, broj šasije WMAH37ZZ47M481820, reg. oznaka ZG1677AF. </w:t>
      </w:r>
    </w:p>
    <w:p w:rsidRDefault="005677BF" w:rsidP="005677BF" w:rsidR="005677BF" w:rsidRPr="00281835">
      <w:pPr>
        <w:jc w:val="both"/>
        <w:rPr>
          <w:b/>
        </w:rPr>
      </w:pPr>
    </w:p>
    <w:p w:rsidRDefault="005677BF" w:rsidP="005677BF" w:rsidR="005677BF" w:rsidRPr="00281835">
      <w:pPr>
        <w:jc w:val="both"/>
      </w:pPr>
      <w:r w:rsidRPr="00281835">
        <w:t>- N3, marke MAN TGA C-135115 26.360, godina proizvodnje 2004, broj šasije</w:t>
      </w:r>
    </w:p>
    <w:p w:rsidRDefault="005677BF" w:rsidP="005677BF" w:rsidR="005677BF" w:rsidRPr="00281835">
      <w:pPr>
        <w:jc w:val="both"/>
      </w:pPr>
      <w:r w:rsidRPr="00281835">
        <w:t xml:space="preserve">WMAH28ZZ05M409940, reg. oznaka ZG2856BC. </w:t>
      </w:r>
    </w:p>
    <w:p w:rsidRDefault="005677BF" w:rsidP="005677BF" w:rsidR="005677BF" w:rsidRPr="00281835">
      <w:pPr>
        <w:jc w:val="both"/>
      </w:pPr>
    </w:p>
    <w:p w:rsidRDefault="005677BF" w:rsidP="005677BF" w:rsidR="005677BF" w:rsidRPr="00281835">
      <w:pPr>
        <w:jc w:val="both"/>
      </w:pPr>
      <w:r w:rsidRPr="00281835">
        <w:t>- N3, marke MERCEDES ACTORS 2636, godina proizvodnje 2005, broj šasije</w:t>
      </w:r>
    </w:p>
    <w:p w:rsidRDefault="005677BF" w:rsidP="005677BF" w:rsidR="005677BF" w:rsidRPr="00281835">
      <w:pPr>
        <w:jc w:val="both"/>
      </w:pPr>
      <w:r w:rsidRPr="00281835">
        <w:lastRenderedPageBreak/>
        <w:t xml:space="preserve">WDD9301451K953587, reg. oznaka ZG8003FZ. </w:t>
      </w:r>
    </w:p>
    <w:p w:rsidRDefault="005677BF" w:rsidP="005677BF" w:rsidR="005677BF" w:rsidRPr="00281835">
      <w:pPr>
        <w:jc w:val="both"/>
      </w:pPr>
    </w:p>
    <w:p w:rsidRDefault="005677BF" w:rsidP="005677BF" w:rsidR="005677BF" w:rsidRPr="00281835">
      <w:pPr>
        <w:jc w:val="both"/>
      </w:pPr>
      <w:r w:rsidRPr="00281835">
        <w:t xml:space="preserve">- O3, marke FAK 435.0, godina proizvodnje 1982, broj šasije 00110, reg. oznaka ZG231OM.  </w:t>
      </w:r>
    </w:p>
    <w:p w:rsidRDefault="005677BF" w:rsidP="005677BF" w:rsidR="005677BF" w:rsidRPr="00281835">
      <w:pPr>
        <w:jc w:val="both"/>
      </w:pPr>
    </w:p>
    <w:p w:rsidRDefault="005677BF" w:rsidP="005677BF" w:rsidR="005677BF" w:rsidRPr="00281835">
      <w:pPr>
        <w:jc w:val="both"/>
      </w:pPr>
      <w:r w:rsidRPr="00281835">
        <w:t xml:space="preserve">- 04, marke MEILLER MAZDA 18/2, godina proizvodnje 1997, broj šasije W09TDL218VMM08436, reg. oznaka ZG366VB. </w:t>
      </w:r>
    </w:p>
    <w:p w:rsidRDefault="005677BF" w:rsidP="005677BF" w:rsidR="005677BF" w:rsidRPr="00281835">
      <w:pPr>
        <w:jc w:val="both"/>
      </w:pPr>
    </w:p>
    <w:p w:rsidRDefault="005677BF" w:rsidP="005677BF" w:rsidR="005677BF" w:rsidRPr="00281835">
      <w:pPr>
        <w:jc w:val="both"/>
      </w:pPr>
      <w:r w:rsidRPr="00281835">
        <w:t xml:space="preserve">- 04, marke MEILLER MZDA 18/12, godina proizvodnje 2002, broj šasije W09ZDL2182MM08568, reg. oznaka ZG5632T.  </w:t>
      </w:r>
    </w:p>
    <w:p w:rsidRDefault="005677BF" w:rsidP="005677BF" w:rsidR="005677BF" w:rsidRPr="00281835">
      <w:pPr>
        <w:jc w:val="both"/>
      </w:pPr>
    </w:p>
    <w:p w:rsidRDefault="005677BF" w:rsidP="005677BF" w:rsidR="005677BF" w:rsidRPr="00281835">
      <w:pPr>
        <w:jc w:val="both"/>
      </w:pPr>
      <w:r w:rsidRPr="00281835">
        <w:t xml:space="preserve">- 04, marke POTAIN SL121/S215M C-126775, godina proizvodnje 2003, broj šasije 30022, reg. oznaka ZG9233AO.  </w:t>
      </w:r>
    </w:p>
    <w:p w:rsidRDefault="005677BF" w:rsidP="005677BF" w:rsidR="005677BF" w:rsidRPr="00281835">
      <w:pPr>
        <w:jc w:val="both"/>
      </w:pPr>
    </w:p>
    <w:p w:rsidRDefault="005677BF" w:rsidP="005677BF" w:rsidR="005677BF" w:rsidRPr="00281835">
      <w:pPr>
        <w:jc w:val="both"/>
      </w:pPr>
      <w:r w:rsidRPr="00281835">
        <w:t xml:space="preserve">- 04, marke SCHWARZMULLER SPA 2/E, godina proizvodnje 2004, broj šasije VAVSAP2364H193338, reg. oznaka ZG9174AO. </w:t>
      </w:r>
    </w:p>
    <w:p w:rsidRDefault="005677BF" w:rsidP="005677BF" w:rsidR="005677BF" w:rsidRPr="00281835">
      <w:pPr>
        <w:jc w:val="both"/>
      </w:pPr>
    </w:p>
    <w:p w:rsidRDefault="005677BF" w:rsidP="005677BF" w:rsidR="005677BF" w:rsidRPr="00281835">
      <w:pPr>
        <w:jc w:val="both"/>
      </w:pPr>
      <w:r w:rsidRPr="00281835">
        <w:t xml:space="preserve">- 04, marke SCHWARZMULLER SPA 3/E-A, godina proizvodnje 2006, broj šasije VAVSAP3386H238156, reg. oznaka ZG2974DB. </w:t>
      </w:r>
    </w:p>
    <w:p w:rsidRDefault="005677BF" w:rsidP="005677BF" w:rsidR="005677BF" w:rsidRPr="00281835">
      <w:pPr>
        <w:jc w:val="both"/>
      </w:pPr>
    </w:p>
    <w:p w:rsidRDefault="005677BF" w:rsidP="005677BF" w:rsidR="005677BF" w:rsidRPr="00281835">
      <w:pPr>
        <w:jc w:val="both"/>
      </w:pPr>
      <w:r w:rsidRPr="00281835">
        <w:t xml:space="preserve">- 04, marke SCHWARZMULLER SPA 3/E-A, godina proizvodnje 2006, broj šasije VAVSAP3386H238158, reg. oznaka ZG2975DB. </w:t>
      </w:r>
    </w:p>
    <w:p w:rsidRDefault="005677BF" w:rsidP="005677BF" w:rsidR="005677BF" w:rsidRPr="00281835">
      <w:pPr>
        <w:jc w:val="both"/>
      </w:pPr>
    </w:p>
    <w:p w:rsidRDefault="005677BF" w:rsidP="005677BF" w:rsidR="005677BF" w:rsidRPr="00281835">
      <w:pPr>
        <w:jc w:val="both"/>
      </w:pPr>
      <w:r w:rsidRPr="00281835">
        <w:t xml:space="preserve">- 04, marke SUPERCONDOR 42-1 , godina proizvodnje 1994, broj šasije 11447, reg. oznaka ZG1714AF.  </w:t>
      </w:r>
    </w:p>
    <w:p w:rsidRDefault="005677BF" w:rsidP="005677BF" w:rsidR="005677BF" w:rsidRPr="00281835">
      <w:pPr>
        <w:jc w:val="both"/>
      </w:pPr>
    </w:p>
    <w:p w:rsidRDefault="005677BF" w:rsidP="005677BF" w:rsidR="005677BF" w:rsidRPr="00281835">
      <w:pPr>
        <w:jc w:val="both"/>
      </w:pPr>
      <w:r w:rsidRPr="00281835">
        <w:t xml:space="preserve">- RS, marke JCB 4CX JUBILEO, godina proizvodnje 2004, broj šasije SLP4CXFS4E0951762, reg. oznaka ZG9331AZ. </w:t>
      </w:r>
    </w:p>
    <w:p w:rsidRDefault="005677BF" w:rsidP="005677BF" w:rsidR="005677BF" w:rsidRPr="00281835">
      <w:pPr>
        <w:jc w:val="both"/>
      </w:pPr>
    </w:p>
    <w:p w:rsidRDefault="005677BF" w:rsidP="005677BF" w:rsidR="005677BF" w:rsidRPr="00281835">
      <w:pPr>
        <w:jc w:val="both"/>
      </w:pPr>
      <w:r w:rsidRPr="00281835">
        <w:t xml:space="preserve">- RS, marke JCB 4CX JUBILEO, godina proizvodnje 2004, broj šasije SLP4CXFS4E095173, reg. oznaka ZG9332AZ.  </w:t>
      </w:r>
    </w:p>
    <w:p w:rsidRDefault="005677BF" w:rsidP="005677BF" w:rsidR="005677BF" w:rsidRPr="00281835">
      <w:pPr>
        <w:jc w:val="both"/>
      </w:pPr>
    </w:p>
    <w:p w:rsidRDefault="005677BF" w:rsidP="005677BF" w:rsidR="005677BF" w:rsidRPr="00281835">
      <w:pPr>
        <w:jc w:val="both"/>
      </w:pPr>
      <w:r w:rsidRPr="00281835">
        <w:t xml:space="preserve">- RS, marke JCB 4CX T-MAX, godina proizvodnje 2006, broj šasije SLP4CXFS6E0971170, reg. oznaka ZG1133BI.  </w:t>
      </w:r>
    </w:p>
    <w:p w:rsidRDefault="005677BF" w:rsidP="005677BF" w:rsidR="005677BF" w:rsidRPr="00281835">
      <w:pPr>
        <w:jc w:val="both"/>
      </w:pPr>
    </w:p>
    <w:p w:rsidRDefault="005677BF" w:rsidP="005677BF" w:rsidR="005677BF" w:rsidRPr="00281835">
      <w:pPr>
        <w:jc w:val="both"/>
      </w:pPr>
      <w:r w:rsidRPr="00281835">
        <w:t xml:space="preserve">- RS, marke JCB 4CX T-MAX, godina proizvodnje 2006, broj šasije SLP4CXFS6E0970785, reg. oznaka ZG1134BI. </w:t>
      </w:r>
    </w:p>
    <w:p w:rsidRDefault="005677BF" w:rsidP="005677BF" w:rsidR="005677BF" w:rsidRPr="00281835">
      <w:pPr>
        <w:jc w:val="both"/>
      </w:pPr>
    </w:p>
    <w:p w:rsidRDefault="005677BF" w:rsidP="005677BF" w:rsidR="005677BF" w:rsidRPr="00281835">
      <w:pPr>
        <w:jc w:val="both"/>
      </w:pPr>
      <w:r w:rsidRPr="00281835">
        <w:t>- RS, marke JUNGHEINRICH  DFG 550 G 150 ZT 300, godina proizvodnje 2007, broj</w:t>
      </w:r>
    </w:p>
    <w:p w:rsidRDefault="005677BF" w:rsidP="005677BF" w:rsidR="005677BF" w:rsidRPr="00281835">
      <w:pPr>
        <w:jc w:val="both"/>
      </w:pPr>
      <w:r w:rsidRPr="00281835">
        <w:t xml:space="preserve">  šasije FN354893, reg. oznaka ZG8765BL.  </w:t>
      </w:r>
    </w:p>
    <w:p w:rsidRDefault="005677BF" w:rsidP="005677BF" w:rsidR="005677BF" w:rsidRPr="00281835">
      <w:pPr>
        <w:jc w:val="both"/>
      </w:pPr>
    </w:p>
    <w:p w:rsidRDefault="005677BF" w:rsidP="005677BF" w:rsidR="005677BF" w:rsidRPr="00281835">
      <w:pPr>
        <w:jc w:val="both"/>
      </w:pPr>
      <w:r w:rsidRPr="00281835">
        <w:t>- RS, marke JUNGHEINRICH  DFG 550 G 150 ZT 300, godina proizvodnje 2007, broj</w:t>
      </w:r>
    </w:p>
    <w:p w:rsidRDefault="005677BF" w:rsidP="005677BF" w:rsidR="005677BF" w:rsidRPr="00281835">
      <w:pPr>
        <w:jc w:val="both"/>
      </w:pPr>
      <w:r w:rsidRPr="00281835">
        <w:t xml:space="preserve">  šasije FN354894, reg. oznaka ZG8766BL.  </w:t>
      </w:r>
    </w:p>
    <w:p w:rsidRDefault="005677BF" w:rsidP="005677BF" w:rsidR="005677BF" w:rsidRPr="00281835">
      <w:pPr>
        <w:jc w:val="both"/>
      </w:pPr>
    </w:p>
    <w:p w:rsidRDefault="005677BF" w:rsidP="005677BF" w:rsidR="005677BF" w:rsidRPr="00281835">
      <w:pPr>
        <w:jc w:val="both"/>
      </w:pPr>
      <w:r w:rsidRPr="00281835">
        <w:t>- RS, marke KRAMER 616 TB 80, godina proizvodnje 2001, broj šasije 616660036,</w:t>
      </w:r>
    </w:p>
    <w:p w:rsidRDefault="005677BF" w:rsidP="005677BF" w:rsidR="005677BF" w:rsidRPr="00281835">
      <w:pPr>
        <w:jc w:val="both"/>
      </w:pPr>
      <w:r w:rsidRPr="00281835">
        <w:t xml:space="preserve">  reg. oznaka ZG9154ER.  </w:t>
      </w:r>
    </w:p>
    <w:p w:rsidRDefault="005677BF" w:rsidP="005677BF" w:rsidR="005677BF" w:rsidRPr="00281835">
      <w:pPr>
        <w:jc w:val="both"/>
      </w:pPr>
    </w:p>
    <w:p w:rsidRDefault="005677BF" w:rsidP="005677BF" w:rsidR="005677BF" w:rsidRPr="00281835">
      <w:pPr>
        <w:jc w:val="both"/>
      </w:pPr>
      <w:r w:rsidRPr="00281835">
        <w:t>- RS, marke LIEBHERR UTM 745 C-137329 UTM, godina proizvodnje 2004, broj šasije  W094745005EL05749, reg. oznaka ZG4552AA.</w:t>
      </w:r>
    </w:p>
    <w:p w:rsidRDefault="005677BF" w:rsidP="005677BF" w:rsidR="005677BF" w:rsidRPr="00281835">
      <w:pPr>
        <w:jc w:val="both"/>
      </w:pPr>
    </w:p>
    <w:p w:rsidRDefault="005677BF" w:rsidP="005677BF" w:rsidR="005677BF" w:rsidRPr="00281835">
      <w:pPr>
        <w:jc w:val="both"/>
      </w:pPr>
      <w:r w:rsidRPr="00281835">
        <w:lastRenderedPageBreak/>
        <w:t>- RS, marke O&amp;K L 25.5 , godina proizvodnje  2002, broj šasije 295722, reg. oznaka</w:t>
      </w:r>
    </w:p>
    <w:p w:rsidRDefault="005677BF" w:rsidP="005677BF" w:rsidR="005677BF" w:rsidRPr="00281835">
      <w:pPr>
        <w:jc w:val="both"/>
      </w:pPr>
      <w:r w:rsidRPr="00281835">
        <w:t xml:space="preserve">  ZG7735AE.</w:t>
      </w:r>
    </w:p>
    <w:p w:rsidRDefault="005677BF" w:rsidP="005677BF" w:rsidR="005677BF" w:rsidRPr="00281835">
      <w:pPr>
        <w:jc w:val="both"/>
      </w:pPr>
    </w:p>
    <w:p w:rsidRDefault="005677BF" w:rsidP="005677BF" w:rsidR="005677BF" w:rsidRPr="00281835">
      <w:pPr>
        <w:jc w:val="both"/>
      </w:pPr>
      <w:r w:rsidRPr="00281835">
        <w:t xml:space="preserve">- RS, marke STEINBOCK SH 50.6 , godina proizvodnje 1995, broj šasije SH83308, reg. oznaka ZG308PB.   </w:t>
      </w:r>
    </w:p>
    <w:p w:rsidRDefault="005677BF" w:rsidP="005677BF" w:rsidR="005677BF" w:rsidRPr="00281835">
      <w:pPr>
        <w:jc w:val="both"/>
      </w:pPr>
    </w:p>
    <w:p w:rsidRDefault="005677BF" w:rsidP="005677BF" w:rsidR="005677BF" w:rsidRPr="00281835">
      <w:pPr>
        <w:jc w:val="both"/>
      </w:pPr>
      <w:r w:rsidRPr="00281835">
        <w:t>- RS, marke STEINBOCK SH 50.6, godina proizvodnje 1995, broj šasije SH83309, reg. oznaka ZG311PB.</w:t>
      </w:r>
    </w:p>
    <w:p w:rsidRDefault="005677BF" w:rsidP="005677BF" w:rsidR="005677BF" w:rsidRPr="00281835">
      <w:pPr>
        <w:jc w:val="both"/>
      </w:pPr>
      <w:r w:rsidRPr="00281835">
        <w:t xml:space="preserve">- RS, marke VOLVO BL 71 , godina proizvodnje 2006, broj šasije VCEO0B71L00014791, reg. oznaka ZG3630BM. </w:t>
      </w:r>
    </w:p>
    <w:p w:rsidRDefault="005677BF" w:rsidP="005677BF" w:rsidR="005677BF" w:rsidRPr="00281835">
      <w:pPr>
        <w:jc w:val="both"/>
      </w:pPr>
    </w:p>
    <w:p w:rsidRDefault="005677BF" w:rsidP="005677BF" w:rsidR="005677BF" w:rsidRPr="00281835">
      <w:pPr>
        <w:jc w:val="both"/>
      </w:pPr>
      <w:r w:rsidRPr="00281835">
        <w:t xml:space="preserve">- RS, marke VOLVO BL 71 XT, godina proizvodnje 2003, broj šasije BL71D10209, reg. </w:t>
      </w:r>
    </w:p>
    <w:p w:rsidRDefault="005677BF" w:rsidP="005677BF" w:rsidR="005677BF" w:rsidRPr="00281835">
      <w:pPr>
        <w:jc w:val="both"/>
      </w:pPr>
      <w:r w:rsidRPr="00281835">
        <w:t xml:space="preserve">oznaka ZG1644AI.  </w:t>
      </w:r>
    </w:p>
    <w:p w:rsidRDefault="005677BF" w:rsidP="005677BF" w:rsidR="005677BF" w:rsidRPr="00281835">
      <w:pPr>
        <w:jc w:val="both"/>
      </w:pPr>
    </w:p>
    <w:p w:rsidRDefault="005677BF" w:rsidP="005677BF" w:rsidR="005677BF" w:rsidRPr="00281835">
      <w:pPr>
        <w:jc w:val="both"/>
      </w:pPr>
      <w:r w:rsidRPr="00281835">
        <w:t xml:space="preserve">- RS, marke VOLVO BL71 MR2, godina proizvodnje 2006, broj  šasije VCE0OB71K00014895, reg. oznaka ZG2198DC.  </w:t>
      </w:r>
    </w:p>
    <w:p w:rsidRDefault="005677BF" w:rsidP="005677BF" w:rsidR="005677BF" w:rsidRPr="00281835">
      <w:pPr>
        <w:jc w:val="both"/>
      </w:pPr>
    </w:p>
    <w:p w:rsidRDefault="005677BF" w:rsidP="005677BF" w:rsidR="005677BF" w:rsidRPr="00281835">
      <w:pPr>
        <w:jc w:val="both"/>
      </w:pPr>
      <w:r w:rsidRPr="00281835">
        <w:t>- RS, marke VOLVO BL71 XT, godina proizvodnje 2003, broj šasije BL71D10367, reg.</w:t>
      </w:r>
    </w:p>
    <w:p w:rsidRDefault="005677BF" w:rsidP="005677BF" w:rsidR="005677BF" w:rsidRPr="00281835">
      <w:pPr>
        <w:jc w:val="both"/>
      </w:pPr>
      <w:r w:rsidRPr="00281835">
        <w:t xml:space="preserve">oznaka ZG1643AI.  </w:t>
      </w:r>
    </w:p>
    <w:p w:rsidRDefault="005677BF" w:rsidP="005677BF" w:rsidR="005677BF" w:rsidRPr="00281835">
      <w:pPr>
        <w:jc w:val="both"/>
      </w:pPr>
    </w:p>
    <w:p w:rsidRDefault="005677BF" w:rsidP="005677BF" w:rsidR="005677BF" w:rsidRPr="00281835">
      <w:pPr>
        <w:jc w:val="both"/>
      </w:pPr>
      <w:r w:rsidRPr="00281835">
        <w:t xml:space="preserve">-  RS, marke VOLVO EW180B,  godina proizvodnje  2006, broj šasije EW180BV8751842, reg. oznaka ZG2998BK.  </w:t>
      </w:r>
    </w:p>
    <w:p w:rsidRDefault="005677BF" w:rsidP="005677BF" w:rsidR="005677BF" w:rsidRPr="00281835">
      <w:pPr>
        <w:jc w:val="both"/>
      </w:pPr>
    </w:p>
    <w:p w:rsidRDefault="005677BF" w:rsidP="005677BF" w:rsidR="005677BF" w:rsidRPr="00281835">
      <w:pPr>
        <w:jc w:val="both"/>
      </w:pPr>
      <w:r w:rsidRPr="00281835">
        <w:t xml:space="preserve">- RS, marke VOLVO L90E, godina  proizvodnje  2005, broj šasije L90EV21833, reg. oznaka ZG1135BI.  </w:t>
      </w:r>
    </w:p>
    <w:p w:rsidRDefault="005677BF" w:rsidP="005677BF" w:rsidR="005677BF" w:rsidRPr="00281835">
      <w:pPr>
        <w:jc w:val="both"/>
      </w:pPr>
    </w:p>
    <w:p w:rsidRDefault="005677BF" w:rsidP="005677BF" w:rsidR="005677BF" w:rsidRPr="00281835">
      <w:pPr>
        <w:jc w:val="both"/>
      </w:pPr>
      <w:r w:rsidRPr="00281835">
        <w:t xml:space="preserve">- RS, marke VOLVO L90E, godina proizvodnje 2006, broj šasije L90EV22670, reg. oznaka ZG3632BM.  </w:t>
      </w:r>
    </w:p>
    <w:p w:rsidRDefault="005677BF" w:rsidP="005677BF" w:rsidR="005677BF" w:rsidRPr="00281835">
      <w:pPr>
        <w:jc w:val="both"/>
      </w:pPr>
    </w:p>
    <w:p w:rsidRDefault="005677BF" w:rsidP="005677BF" w:rsidR="005677BF" w:rsidRPr="00281835">
      <w:pPr>
        <w:jc w:val="both"/>
      </w:pPr>
      <w:r w:rsidRPr="00281835">
        <w:t xml:space="preserve">- T, marke TORPEDO 6006 TD, godina proizvodnje 1983, broj šasije 19255PP24, reg. oznaka ZG105OP.  </w:t>
      </w:r>
    </w:p>
    <w:p w:rsidRDefault="005677BF" w:rsidP="005677BF" w:rsidR="005677BF" w:rsidRPr="00281835">
      <w:pPr>
        <w:jc w:val="both"/>
      </w:pPr>
    </w:p>
    <w:p w:rsidRDefault="005677BF" w:rsidP="005677BF" w:rsidR="005677BF" w:rsidRPr="00281835">
      <w:pPr>
        <w:jc w:val="both"/>
      </w:pPr>
      <w:r w:rsidRPr="00281835">
        <w:t xml:space="preserve">- M1, marke FORD TRANSIT, godina proizvodnje 2007, broj šasije WF0SXXTTFS7K87749, reg. oznaka ZG4815DE. </w:t>
      </w:r>
    </w:p>
    <w:p w:rsidRDefault="005677BF" w:rsidP="005677BF" w:rsidR="005677BF" w:rsidRPr="00281835">
      <w:pPr>
        <w:jc w:val="both"/>
      </w:pPr>
    </w:p>
    <w:p w:rsidRDefault="00AB6B76" w:rsidP="00F73C31" w:rsidR="00AB6B76" w:rsidRPr="00281835">
      <w:pPr>
        <w:jc w:val="both"/>
      </w:pPr>
    </w:p>
    <w:p w:rsidRDefault="00BB2035" w:rsidP="00F73C31" w:rsidR="00F73C31" w:rsidRPr="00281835">
      <w:pPr>
        <w:jc w:val="both"/>
      </w:pPr>
      <w:r w:rsidRPr="00281835">
        <w:t>XV</w:t>
      </w:r>
      <w:r w:rsidRPr="00281835">
        <w:tab/>
      </w:r>
      <w:r w:rsidR="00F73C31" w:rsidRPr="00281835">
        <w:t>Rješenje o otvaranju postupka predstečajne nagodbe dostavit će se Financijskoj agenciji uz popis tražbina vjerovnika koje je dužnik naveo u prijedlogu za otvaranjem postupka predstečajne nagodbe.</w:t>
      </w:r>
    </w:p>
    <w:p w:rsidRDefault="00F73C31" w:rsidP="00F73C31" w:rsidR="00F73C31" w:rsidRPr="00281835">
      <w:pPr>
        <w:jc w:val="both"/>
      </w:pPr>
    </w:p>
    <w:p w:rsidRDefault="00E3002E" w:rsidP="00E3002E" w:rsidR="00E3002E">
      <w:pPr>
        <w:jc w:val="both"/>
      </w:pPr>
    </w:p>
    <w:p w:rsidRDefault="00C4312F" w:rsidP="00E3002E" w:rsidR="00C4312F">
      <w:pPr>
        <w:jc w:val="both"/>
      </w:pPr>
    </w:p>
    <w:p w:rsidRDefault="00C4312F" w:rsidP="00E3002E" w:rsidR="00C4312F">
      <w:pPr>
        <w:jc w:val="both"/>
      </w:pPr>
    </w:p>
    <w:p w:rsidRDefault="00C4312F" w:rsidP="00E3002E" w:rsidR="00C4312F">
      <w:pPr>
        <w:jc w:val="both"/>
      </w:pPr>
    </w:p>
    <w:p w:rsidRDefault="000E2F8B" w:rsidP="00E3002E" w:rsidR="000E2F8B">
      <w:pPr>
        <w:jc w:val="both"/>
      </w:pPr>
    </w:p>
    <w:p w:rsidRDefault="000E2F8B" w:rsidP="00E3002E" w:rsidR="000E2F8B">
      <w:pPr>
        <w:jc w:val="both"/>
      </w:pPr>
    </w:p>
    <w:p w:rsidRDefault="000E2F8B" w:rsidP="00E3002E" w:rsidR="000E2F8B">
      <w:pPr>
        <w:jc w:val="both"/>
      </w:pPr>
    </w:p>
    <w:p w:rsidRDefault="000E2F8B" w:rsidP="00E3002E" w:rsidR="000E2F8B">
      <w:pPr>
        <w:jc w:val="both"/>
      </w:pPr>
    </w:p>
    <w:p w:rsidRDefault="000E2F8B" w:rsidP="00E3002E" w:rsidR="000E2F8B" w:rsidRPr="00281835">
      <w:pPr>
        <w:jc w:val="both"/>
      </w:pPr>
    </w:p>
    <w:p w:rsidRDefault="0042407B" w:rsidP="0042407B" w:rsidR="0042407B" w:rsidRPr="00281835">
      <w:pPr>
        <w:jc w:val="center"/>
        <w:rPr>
          <w:b/>
        </w:rPr>
      </w:pPr>
      <w:r w:rsidRPr="00281835">
        <w:rPr>
          <w:b/>
        </w:rPr>
        <w:lastRenderedPageBreak/>
        <w:t>Obrazloženje</w:t>
      </w:r>
    </w:p>
    <w:p w:rsidRDefault="0042407B" w:rsidP="0042407B" w:rsidR="0042407B" w:rsidRPr="00281835">
      <w:pPr>
        <w:pStyle w:val="Tijeloteksta"/>
        <w:jc w:val="center"/>
      </w:pPr>
    </w:p>
    <w:p w:rsidRDefault="001D7C1D" w:rsidP="00C4312F" w:rsidR="001D7C1D">
      <w:pPr>
        <w:ind w:firstLine="708"/>
        <w:jc w:val="both"/>
      </w:pPr>
      <w:r w:rsidRPr="00281835">
        <w:t>Dužnik je podnio ovom sudu na temelju odredbe čl. 25. st. 1. Stečajnog zakona („Narodne novine“ broj 71/2015</w:t>
      </w:r>
      <w:r w:rsidR="00D814BF" w:rsidRPr="00281835">
        <w:t>, 104/17</w:t>
      </w:r>
      <w:r w:rsidRPr="00281835">
        <w:t xml:space="preserve">: dalje: SZ) prijedlog za sklapanje predstečajne nagodbe. </w:t>
      </w:r>
    </w:p>
    <w:p w:rsidRDefault="00987ADF" w:rsidP="00C4312F" w:rsidR="00987ADF" w:rsidRPr="00281835">
      <w:pPr>
        <w:ind w:firstLine="708"/>
        <w:jc w:val="both"/>
      </w:pPr>
    </w:p>
    <w:p w:rsidRDefault="00E3002E" w:rsidP="001D7C1D" w:rsidR="00E3002E">
      <w:pPr>
        <w:jc w:val="both"/>
      </w:pPr>
      <w:r w:rsidRPr="00281835">
        <w:t xml:space="preserve">Dužnik je uz prijedlog dostavio sudu financijske izvještaje u skladu sa Zakonom o računovodstvu, s time da je iskazao usporedne podatke u financijskim izvještajima sa stanjem na dan godišnjih financijskih izvještaja prethodne godine, dokaz o ukupnoj aktivi i dokaz o ukupnom prihodu za prethodnu godinu, dokaz o broju zaposlenih na zadnji dan u mjesecu koji je prethodio danu podnošenja prijedloga, </w:t>
      </w:r>
      <w:r w:rsidR="008842F3" w:rsidRPr="00281835">
        <w:t xml:space="preserve">prijedlog plana </w:t>
      </w:r>
      <w:r w:rsidRPr="00281835">
        <w:t>restrukturiranja.</w:t>
      </w:r>
    </w:p>
    <w:p w:rsidRDefault="00987ADF" w:rsidP="001D7C1D" w:rsidR="00987ADF" w:rsidRPr="00281835">
      <w:pPr>
        <w:jc w:val="both"/>
      </w:pPr>
    </w:p>
    <w:p w:rsidRDefault="00E3002E" w:rsidP="00C4312F" w:rsidR="00E3002E" w:rsidRPr="00281835">
      <w:pPr>
        <w:ind w:firstLine="708"/>
        <w:jc w:val="both"/>
      </w:pPr>
      <w:r w:rsidRPr="00281835">
        <w:t>Sud je utv</w:t>
      </w:r>
      <w:r w:rsidR="00153D80" w:rsidRPr="00281835">
        <w:t>rdio kako plan restrukturiranja</w:t>
      </w:r>
      <w:r w:rsidRPr="00281835">
        <w:t xml:space="preserve"> sadrži sve elemente propisane člankom 27. Stečajnog zakona i to: činjenice i okolnosti iz kojih proizlazi postojanje prijeteće nesposobnosti za plaćanje, izračun manjka likvidnih sredstava na dan priloženih financijskih izvještaja, mjere financijskog restrukturiranja i izračun njihovih učinaka na manjak likvidnih sredstava, mjere operativnog restrukturiranja i izračun njihovih učinaka na poslovanje, plan poslovanja za razdoblje dok </w:t>
      </w:r>
      <w:r w:rsidR="00871340" w:rsidRPr="00281835">
        <w:t>K</w:t>
      </w:r>
      <w:r w:rsidRPr="00281835">
        <w:t>raja tekuće godine i za dvije sljedeće kalendarske godine uz detaljno obraz</w:t>
      </w:r>
      <w:r w:rsidR="002C1B18" w:rsidRPr="00281835">
        <w:t>loženje, planiranu bilancu na zadnji dan razdoblja za koje je sastavljen plan poslovanja, analizu svih tražbina prema visini i vrsti, ponudu vjerovnicima, rokove ispunjenja te planirane troškove restrukturiranja.</w:t>
      </w:r>
      <w:r w:rsidRPr="00281835">
        <w:t xml:space="preserve"> </w:t>
      </w:r>
    </w:p>
    <w:p w:rsidRDefault="001C2791" w:rsidP="001C2791" w:rsidR="001C2791" w:rsidRPr="00281835">
      <w:pPr>
        <w:jc w:val="both"/>
      </w:pPr>
      <w:r w:rsidRPr="00281835">
        <w:t>Temelju odredbe čl. 33. st. 1. u vezi s odredbom čl. 4. SZ-a, sud je donio rješenje o otvaranju predstečajnoga postupka (točka I. izreke ovog rješenja).</w:t>
      </w:r>
    </w:p>
    <w:p w:rsidRDefault="001C2791" w:rsidP="001C2791" w:rsidR="001C2791" w:rsidRPr="00281835">
      <w:pPr>
        <w:jc w:val="both"/>
      </w:pPr>
      <w:r w:rsidRPr="00281835">
        <w:t xml:space="preserve">Odluka iz točke II. izreke ovog rješenja temelji se na odredbi čl. 33. st. 2. SZ-a. </w:t>
      </w:r>
    </w:p>
    <w:p w:rsidRDefault="001C2791" w:rsidP="001C2791" w:rsidR="001C2791" w:rsidRPr="00281835">
      <w:pPr>
        <w:jc w:val="both"/>
      </w:pPr>
      <w:r w:rsidRPr="00281835">
        <w:t>Izbor povjerenika obavljen je metodom slučajnog odabira u skladu s odredbom čl. 84. st. 1. u vezi s odredbom čl. 23. SZ-a.</w:t>
      </w:r>
    </w:p>
    <w:p w:rsidRDefault="001C2791" w:rsidP="00987ADF" w:rsidR="001C2791" w:rsidRPr="00281835">
      <w:pPr>
        <w:ind w:firstLine="708"/>
        <w:jc w:val="both"/>
      </w:pPr>
      <w:r w:rsidRPr="00281835">
        <w:t>Odluke iz točke III. – V. i točke IX. – XI. izreke izreke ovog rješenja temelje se na odredbama čl. 34. st. 1. SZ-a kojima je propisan obvezatan sadržaj rješenja o otvaranju predstečajnoga postupka.</w:t>
      </w:r>
    </w:p>
    <w:p w:rsidRDefault="001C2791" w:rsidP="001C2791" w:rsidR="001C2791" w:rsidRPr="00281835">
      <w:pPr>
        <w:jc w:val="both"/>
      </w:pPr>
      <w:r w:rsidRPr="00281835">
        <w:t>Dodatno se ukazuje kako je odredbama čl. 36. st. 1. SZ-a propisan obvezatan sadržaj prijave tražbine i određeno je da se prijava tražbine podnosi na propisanom obrascu, te da se uz prijavu tražbine u prijepisu prilažu isprave iz kojih tražbina proizlazi, odnosno kojima se dokazuje.</w:t>
      </w:r>
    </w:p>
    <w:p w:rsidRDefault="001C2791" w:rsidP="001C2791" w:rsidR="001C2791" w:rsidRPr="00281835">
      <w:pPr>
        <w:jc w:val="both"/>
      </w:pPr>
      <w:r w:rsidRPr="00281835">
        <w:t>Osim toga, 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 odnosi njihovo izlučno pravo.  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1C2791" w:rsidP="001C2791" w:rsidR="001C2791" w:rsidRPr="00281835">
      <w:pPr>
        <w:ind w:firstLine="708"/>
        <w:jc w:val="both"/>
      </w:pPr>
    </w:p>
    <w:p w:rsidRDefault="001C2791" w:rsidP="001C2791" w:rsidR="001C2791" w:rsidRPr="00281835">
      <w:pPr>
        <w:jc w:val="both"/>
      </w:pPr>
      <w:r w:rsidRPr="00281835">
        <w:t>Odluke iz točke VI. – VIII. izreke ovog rješenja temelje se na odredbama čl. 43. st. 4. - 6. SZ-a kojima su propisane dužnosti Financijske agencije u predstečajnom postupku.</w:t>
      </w:r>
    </w:p>
    <w:p w:rsidRDefault="001C2791" w:rsidP="001C2791" w:rsidR="001C2791" w:rsidRPr="00281835">
      <w:pPr>
        <w:jc w:val="both"/>
      </w:pPr>
      <w:r w:rsidRPr="00281835">
        <w:t>Odluka iz točke XII. i XI</w:t>
      </w:r>
      <w:r w:rsidR="00F633EF" w:rsidRPr="00281835">
        <w:t>V</w:t>
      </w:r>
      <w:r w:rsidRPr="00281835">
        <w:t xml:space="preserve">. izreke ovog rješenja temelji se na odredbi čl. 34. st. 3. SZ-a kojom je propisano da će rješenjem o otvaranju predstečajnoga postupka sud odrediti da se otvaranje predstečajnoga postupka upiše u registar u kojem je dužnik upisan i javne knjige, registre, upisnike i očevidnike u kojima je dužnik upisan kao nositelj nekoga prava. </w:t>
      </w:r>
    </w:p>
    <w:p w:rsidRDefault="00F633EF" w:rsidP="001C2791" w:rsidR="001C2791" w:rsidRPr="00281835">
      <w:pPr>
        <w:jc w:val="both"/>
      </w:pPr>
      <w:r w:rsidRPr="00281835">
        <w:lastRenderedPageBreak/>
        <w:t>Točka X</w:t>
      </w:r>
      <w:r w:rsidR="001C2791" w:rsidRPr="00281835">
        <w:t>V. izreke temelji se na odredbi članka 39. SZ-a.</w:t>
      </w:r>
    </w:p>
    <w:p w:rsidRDefault="001C2791" w:rsidP="001C2791" w:rsidR="001C2791" w:rsidRPr="00281835">
      <w:pPr>
        <w:jc w:val="both"/>
      </w:pPr>
      <w:r w:rsidRPr="00281835">
        <w:t>U skladu s odredbom čl. 34. st. 5. SZ-a ovo rješenje dostavit će se Financijskoj agenciji.</w:t>
      </w:r>
    </w:p>
    <w:p w:rsidRDefault="001C2791" w:rsidP="001C2791" w:rsidR="001C2791" w:rsidRPr="00281835">
      <w:r w:rsidRPr="00281835">
        <w:t>Slijedom navedenoga odlučeno je kao u izreci.</w:t>
      </w:r>
    </w:p>
    <w:p w:rsidRDefault="001D7C1D" w:rsidP="001D7C1D" w:rsidR="001D7C1D" w:rsidRPr="00281835">
      <w:pPr>
        <w:jc w:val="center"/>
      </w:pPr>
    </w:p>
    <w:p w:rsidRDefault="001D7C1D" w:rsidP="001D7C1D" w:rsidR="001D7C1D" w:rsidRPr="00281835">
      <w:pPr>
        <w:jc w:val="center"/>
      </w:pPr>
      <w:r w:rsidRPr="00281835">
        <w:t xml:space="preserve">U Zagrebu </w:t>
      </w:r>
      <w:r w:rsidR="0088515A" w:rsidRPr="00281835">
        <w:t>9</w:t>
      </w:r>
      <w:r w:rsidRPr="00281835">
        <w:t>.</w:t>
      </w:r>
      <w:r w:rsidR="00BB2753" w:rsidRPr="00281835">
        <w:t xml:space="preserve"> </w:t>
      </w:r>
      <w:r w:rsidR="0088515A" w:rsidRPr="00281835">
        <w:t>studenoga</w:t>
      </w:r>
      <w:r w:rsidRPr="00281835">
        <w:t xml:space="preserve"> 201</w:t>
      </w:r>
      <w:r w:rsidR="00E46ED5" w:rsidRPr="00281835">
        <w:t>8</w:t>
      </w:r>
      <w:r w:rsidRPr="00281835">
        <w:t>.</w:t>
      </w:r>
    </w:p>
    <w:p w:rsidRDefault="001D7C1D" w:rsidP="001D7C1D" w:rsidR="00494008" w:rsidRPr="00281835">
      <w:pPr>
        <w:pStyle w:val="Podnaslov"/>
        <w:ind w:left="5664"/>
        <w:rPr>
          <w:color w:val="auto"/>
        </w:rPr>
      </w:pPr>
      <w:r w:rsidRPr="00281835">
        <w:rPr>
          <w:color w:val="auto"/>
        </w:rPr>
        <w:t xml:space="preserve">                                                                                                                           </w:t>
      </w:r>
    </w:p>
    <w:p w:rsidRDefault="00227234" w:rsidP="00810FC8" w:rsidR="00227234" w:rsidRPr="00281835">
      <w:pPr>
        <w:pStyle w:val="Podnaslov"/>
        <w:ind w:firstLine="708" w:left="4956"/>
        <w:rPr>
          <w:rFonts w:hAnsi="Times New Roman" w:ascii="Times New Roman"/>
          <w:b w:val="false"/>
          <w:color w:val="auto"/>
          <w:szCs w:val="24"/>
        </w:rPr>
      </w:pPr>
      <w:r w:rsidRPr="00281835">
        <w:rPr>
          <w:rFonts w:hAnsi="Times New Roman" w:ascii="Times New Roman"/>
          <w:b w:val="false"/>
          <w:color w:val="auto"/>
          <w:szCs w:val="24"/>
        </w:rPr>
        <w:t>Stečajni sudac:</w:t>
      </w:r>
    </w:p>
    <w:p w:rsidRDefault="00227234" w:rsidP="00BB2753" w:rsidR="00B73C6D">
      <w:pPr>
        <w:pStyle w:val="Podnaslov"/>
        <w:ind w:firstLine="708" w:left="4956"/>
        <w:rPr>
          <w:rFonts w:hAnsi="Times New Roman" w:ascii="Times New Roman"/>
          <w:b w:val="false"/>
          <w:color w:val="auto"/>
          <w:szCs w:val="24"/>
        </w:rPr>
      </w:pPr>
      <w:r w:rsidRPr="00281835">
        <w:rPr>
          <w:rFonts w:hAnsi="Times New Roman" w:ascii="Times New Roman"/>
          <w:b w:val="false"/>
          <w:color w:val="auto"/>
          <w:szCs w:val="24"/>
        </w:rPr>
        <w:t>Nikola Ribarić</w:t>
      </w:r>
      <w:r w:rsidR="00B73C6D">
        <w:rPr>
          <w:rFonts w:hAnsi="Times New Roman" w:ascii="Times New Roman"/>
          <w:b w:val="false"/>
          <w:color w:val="auto"/>
          <w:szCs w:val="24"/>
        </w:rPr>
        <w:t>, v.r.</w:t>
      </w:r>
    </w:p>
    <w:p w:rsidRDefault="00B73C6D" w:rsidP="00BB2753" w:rsidR="00B73C6D">
      <w:pPr>
        <w:pStyle w:val="Podnaslov"/>
        <w:ind w:firstLine="708" w:left="4956"/>
        <w:rPr>
          <w:rFonts w:hAnsi="Times New Roman" w:ascii="Times New Roman"/>
          <w:b w:val="false"/>
          <w:color w:val="auto"/>
          <w:szCs w:val="24"/>
        </w:rPr>
      </w:pPr>
    </w:p>
    <w:p w:rsidRDefault="00B73C6D" w:rsidP="00B73C6D" w:rsidR="00B73C6D">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rPr>
          <w:lang w:eastAsia="hr-HR"/>
        </w:rPr>
      </w:pPr>
      <w:r>
        <w:tab/>
      </w:r>
      <w:r>
        <w:tab/>
      </w:r>
      <w:r>
        <w:tab/>
      </w:r>
      <w:r>
        <w:tab/>
      </w:r>
      <w:r>
        <w:tab/>
      </w:r>
      <w:r>
        <w:tab/>
      </w:r>
      <w:r>
        <w:tab/>
      </w:r>
      <w:r>
        <w:tab/>
      </w:r>
      <w:r>
        <w:tab/>
      </w:r>
      <w:r>
        <w:tab/>
      </w:r>
      <w:r>
        <w:tab/>
      </w:r>
      <w:r>
        <w:tab/>
      </w:r>
      <w:r>
        <w:tab/>
        <w:t xml:space="preserve">     </w:t>
      </w:r>
      <w:r w:rsidR="00227234" w:rsidRPr="00281835">
        <w:t xml:space="preserve"> </w:t>
      </w:r>
      <w:r>
        <w:rPr>
          <w:lang w:eastAsia="hr-HR"/>
        </w:rPr>
        <w:t>Za točnost otpravka - ovlašteni službenik</w:t>
      </w:r>
    </w:p>
    <w:p w:rsidRDefault="00B73C6D" w:rsidP="00B73C6D" w:rsidR="00B73C6D">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rPr>
          <w:lang w:eastAsia="hr-HR"/>
        </w:rPr>
      </w:pPr>
      <w:r>
        <w:rPr>
          <w:lang w:eastAsia="hr-HR"/>
        </w:rPr>
        <w:t xml:space="preserve">                     </w:t>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t xml:space="preserve">     </w:t>
      </w:r>
      <w:r>
        <w:rPr>
          <w:lang w:eastAsia="hr-HR"/>
        </w:rPr>
        <w:t xml:space="preserve">     Maja Hajtek</w:t>
      </w:r>
    </w:p>
    <w:p w:rsidRDefault="00B73C6D" w:rsidP="00B73C6D" w:rsidR="00B73C6D">
      <w:pPr>
        <w:autoSpaceDE w:val="false"/>
        <w:autoSpaceDN w:val="false"/>
        <w:adjustRightInd w:val="false"/>
        <w:ind w:firstLine="708" w:left="5664"/>
        <w:jc w:val="both"/>
        <w:rPr>
          <w:color w:val="000000"/>
          <w:lang w:eastAsia="hr-HR"/>
        </w:rPr>
      </w:pPr>
      <w:r>
        <w:rPr>
          <w:color w:val="000000"/>
          <w:lang w:eastAsia="hr-HR"/>
        </w:rPr>
        <w:t xml:space="preserve"> </w:t>
      </w:r>
    </w:p>
    <w:p w:rsidRDefault="00227234" w:rsidP="00BB2753" w:rsidR="00227234" w:rsidRPr="00281835">
      <w:pPr>
        <w:pStyle w:val="Podnaslov"/>
        <w:ind w:firstLine="708" w:left="4956"/>
        <w:rPr>
          <w:rFonts w:hAnsi="Times New Roman" w:ascii="Times New Roman"/>
          <w:b w:val="false"/>
          <w:color w:val="auto"/>
          <w:szCs w:val="24"/>
        </w:rPr>
      </w:pPr>
    </w:p>
    <w:p w:rsidRDefault="00CC45CF" w:rsidP="00074E03" w:rsidR="00CC45CF" w:rsidRPr="00281835">
      <w:pPr>
        <w:pStyle w:val="Podnaslov"/>
        <w:ind w:firstLine="708" w:left="4956"/>
        <w:rPr>
          <w:rFonts w:hAnsi="Times New Roman" w:ascii="Times New Roman"/>
          <w:b w:val="false"/>
          <w:color w:val="auto"/>
          <w:szCs w:val="24"/>
        </w:rPr>
      </w:pPr>
      <w:r w:rsidRPr="00281835">
        <w:rPr>
          <w:rFonts w:hAnsi="Times New Roman" w:ascii="Times New Roman"/>
          <w:b w:val="false"/>
          <w:color w:val="auto"/>
          <w:szCs w:val="24"/>
        </w:rPr>
        <w:t xml:space="preserve"> </w:t>
      </w:r>
    </w:p>
    <w:p w:rsidRDefault="00E844CD" w:rsidP="00314637" w:rsidR="00E844CD" w:rsidRPr="00281835">
      <w:pPr>
        <w:pStyle w:val="Podnaslov"/>
        <w:ind w:firstLine="708" w:left="4956"/>
        <w:rPr>
          <w:rFonts w:hAnsi="Times New Roman" w:ascii="Times New Roman"/>
          <w:b w:val="false"/>
          <w:color w:val="auto"/>
          <w:szCs w:val="24"/>
        </w:rPr>
      </w:pPr>
    </w:p>
    <w:p w:rsidRDefault="00987ADF" w:rsidP="001D7C1D" w:rsidR="00227234" w:rsidRPr="00281835">
      <w:r>
        <w:tab/>
      </w:r>
      <w:r>
        <w:tab/>
      </w:r>
      <w:r>
        <w:tab/>
      </w:r>
      <w:r>
        <w:tab/>
      </w:r>
    </w:p>
    <w:p w:rsidRDefault="00227234" w:rsidP="001D7C1D" w:rsidR="00227234" w:rsidRPr="00281835"/>
    <w:p w:rsidRDefault="001D7C1D" w:rsidP="001D7C1D" w:rsidR="001D7C1D" w:rsidRPr="00281835">
      <w:r w:rsidRPr="00281835">
        <w:t>UPUTA O PRAVNOM LIJEKU:</w:t>
      </w:r>
    </w:p>
    <w:p w:rsidRDefault="00FD24B4" w:rsidP="008B7283" w:rsidR="00FD24B4" w:rsidRPr="00281835">
      <w:pPr>
        <w:jc w:val="both"/>
      </w:pPr>
      <w:r w:rsidRPr="00281835">
        <w:t xml:space="preserve">Protiv ovog rješenja žalbu može podnijeti osoba ovlaštena za zastupanje dužnika po zakonu (čl. 33.st.4. Stečajnog zakona) u roku od </w:t>
      </w:r>
      <w:r w:rsidR="00082D64" w:rsidRPr="00281835">
        <w:t>8 dana od dana</w:t>
      </w:r>
      <w:r w:rsidR="00E662CE" w:rsidRPr="00281835">
        <w:t xml:space="preserve"> dostave</w:t>
      </w:r>
      <w:r w:rsidR="00082D64" w:rsidRPr="00281835">
        <w:t>.</w:t>
      </w:r>
      <w:r w:rsidRPr="00281835">
        <w:t xml:space="preserve"> </w:t>
      </w:r>
      <w:r w:rsidR="008B7283" w:rsidRPr="00281835">
        <w:t xml:space="preserve">Dostava se smatra obavljenom istekom osmoga dana od dana objave pismena na mrežnoj stranici e-Oglasna ploča sudova. </w:t>
      </w:r>
      <w:r w:rsidRPr="00281835">
        <w:t>Žalba se ulaže putem ovog suda Visokom trgovačkom sudu Republike Hrvatske u 3 primjerka.</w:t>
      </w:r>
    </w:p>
    <w:p w:rsidRDefault="00227234" w:rsidP="008B7231" w:rsidR="00227234" w:rsidRPr="00281835"/>
    <w:p w:rsidRDefault="00227234" w:rsidP="008B7231" w:rsidR="00227234" w:rsidRPr="00281835"/>
    <w:p w:rsidRDefault="00227234" w:rsidP="008B7231" w:rsidR="00227234" w:rsidRPr="00281835"/>
    <w:p w:rsidRDefault="0042407B" w:rsidP="008B7283" w:rsidR="0042407B" w:rsidRPr="00281835">
      <w:pPr>
        <w:ind w:hanging="705" w:left="705"/>
      </w:pPr>
    </w:p>
    <w:sectPr w:rsidSect="008B7231" w:rsidR="0042407B" w:rsidRPr="00281835">
      <w:headerReference w:type="even" r:id="rId10"/>
      <w:headerReference w:type="default" r:id="rId11"/>
      <w:pgSz w:h="15840" w:w="12240"/>
      <w:pgMar w:gutter="0" w:footer="709" w:header="709" w:left="1622" w:bottom="719" w:right="1622"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6B8F" w:rsidR="006C6B8F">
      <w:r>
        <w:separator/>
      </w:r>
    </w:p>
  </w:endnote>
  <w:endnote w:id="0" w:type="continuationSeparator">
    <w:p w:rsidRDefault="006C6B8F" w:rsidR="006C6B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6B8F" w:rsidR="006C6B8F">
      <w:r>
        <w:separator/>
      </w:r>
    </w:p>
  </w:footnote>
  <w:footnote w:id="0" w:type="continuationSeparator">
    <w:p w:rsidRDefault="006C6B8F" w:rsidR="006C6B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B8F" w:rsidP="00585191" w:rsidR="006C6B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C6B8F" w:rsidR="006C6B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B8F" w:rsidP="00585191" w:rsidR="006C6B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3C6D">
      <w:rPr>
        <w:rStyle w:val="Brojstranice"/>
        <w:noProof/>
      </w:rPr>
      <w:t>1</w:t>
    </w:r>
    <w:r>
      <w:rPr>
        <w:rStyle w:val="Brojstranice"/>
      </w:rPr>
      <w:fldChar w:fldCharType="end"/>
    </w:r>
  </w:p>
  <w:p w:rsidRDefault="006C6B8F" w:rsidP="00585191" w:rsidR="006C6B8F">
    <w:r>
      <w:tab/>
    </w:r>
    <w:r>
      <w:tab/>
    </w:r>
    <w:r>
      <w:tab/>
    </w:r>
    <w:r>
      <w:tab/>
    </w:r>
    <w:r>
      <w:tab/>
    </w:r>
    <w:r>
      <w:tab/>
    </w:r>
    <w:r>
      <w:tab/>
    </w:r>
    <w:r>
      <w:tab/>
    </w:r>
    <w:r>
      <w:tab/>
      <w:t xml:space="preserve">         72. St -2481/2018-17</w:t>
    </w:r>
  </w:p>
  <w:p w:rsidRDefault="006C6B8F" w:rsidR="006C6B8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5CB4CD8"/>
    <w:multiLevelType w:val="hybridMultilevel"/>
    <w:tmpl w:val="9692E0B0"/>
    <w:lvl w:tplc="3A1A5FAA"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2">
    <w:nsid w:val="1AA60B6A"/>
    <w:multiLevelType w:val="hybridMultilevel"/>
    <w:tmpl w:val="2306E2E8"/>
    <w:lvl w:tplc="7FE620B4" w:ilvl="0">
      <w:start w:val="1"/>
      <w:numFmt w:val="decimal"/>
      <w:lvlText w:val="%1."/>
      <w:lvlJc w:val="left"/>
      <w:pPr>
        <w:tabs>
          <w:tab w:pos="900" w:val="num"/>
        </w:tabs>
        <w:ind w:hanging="360" w:left="900"/>
      </w:pPr>
      <w:rPr>
        <w:rFonts w:cs="Times New Roman"/>
        <w:b/>
      </w:rPr>
    </w:lvl>
    <w:lvl w:tplc="041A0019" w:ilvl="1">
      <w:start w:val="1"/>
      <w:numFmt w:val="lowerLetter"/>
      <w:lvlText w:val="%2."/>
      <w:lvlJc w:val="left"/>
      <w:pPr>
        <w:tabs>
          <w:tab w:pos="1440" w:val="num"/>
        </w:tabs>
        <w:ind w:hanging="360" w:left="1440"/>
      </w:pPr>
      <w:rPr>
        <w:rFonts w:cs="Times New Roman"/>
      </w:rPr>
    </w:lvl>
    <w:lvl w:tplc="F76C90D2" w:ilvl="2">
      <w:start w:val="2"/>
      <w:numFmt w:val="bullet"/>
      <w:lvlText w:val="-"/>
      <w:lvlJc w:val="left"/>
      <w:pPr>
        <w:tabs>
          <w:tab w:pos="2340" w:val="num"/>
        </w:tabs>
        <w:ind w:hanging="360" w:left="2340"/>
      </w:pPr>
      <w:rPr>
        <w:rFonts w:eastAsia="Times New Roman" w:hAnsi="Verdana" w:ascii="Verdana" w:hint="default"/>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1ECD4C5A"/>
    <w:multiLevelType w:val="hybridMultilevel"/>
    <w:tmpl w:val="0D18CE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07D19BE"/>
    <w:multiLevelType w:val="hybridMultilevel"/>
    <w:tmpl w:val="34C0F400"/>
    <w:lvl w:tplc="AE18401E" w:ilvl="0">
      <w:start w:val="1"/>
      <w:numFmt w:val="upperRoman"/>
      <w:lvlText w:val="%1."/>
      <w:lvlJc w:val="left"/>
      <w:pPr>
        <w:tabs>
          <w:tab w:pos="720" w:val="num"/>
        </w:tabs>
        <w:ind w:hanging="720" w:left="72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8DC43F4"/>
    <w:multiLevelType w:val="hybridMultilevel"/>
    <w:tmpl w:val="E8B04A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C1D0421"/>
    <w:multiLevelType w:val="hybridMultilevel"/>
    <w:tmpl w:val="8016334C"/>
    <w:lvl w:tplc="2C26FF44" w:ilvl="0">
      <w:start w:val="2"/>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7">
    <w:nsid w:val="31F71899"/>
    <w:multiLevelType w:val="hybridMultilevel"/>
    <w:tmpl w:val="FE3AADEC"/>
    <w:lvl w:tplc="1A22FBC2" w:ilvl="0">
      <w:start w:val="72"/>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32440638"/>
    <w:multiLevelType w:val="hybridMultilevel"/>
    <w:tmpl w:val="85407B5C"/>
    <w:lvl w:tplc="FBAC80C4" w:ilvl="0">
      <w:start w:val="10"/>
      <w:numFmt w:val="upperRoman"/>
      <w:lvlText w:val="%1."/>
      <w:lvlJc w:val="left"/>
      <w:pPr>
        <w:tabs>
          <w:tab w:pos="1080" w:val="num"/>
        </w:tabs>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7405C2C"/>
    <w:multiLevelType w:val="hybridMultilevel"/>
    <w:tmpl w:val="322E60CC"/>
    <w:lvl w:tplc="D19270DC" w:ilvl="0">
      <w:start w:val="16"/>
      <w:numFmt w:val="decimal"/>
      <w:lvlText w:val="%1."/>
      <w:lvlJc w:val="left"/>
      <w:pPr>
        <w:tabs>
          <w:tab w:pos="360" w:val="num"/>
        </w:tabs>
        <w:ind w:hanging="360" w:left="360"/>
      </w:pPr>
      <w:rPr>
        <w:rFonts w:cs="Tahoma"/>
        <w:b/>
        <w:color w:val="000000"/>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10">
    <w:nsid w:val="38DE6845"/>
    <w:multiLevelType w:val="hybridMultilevel"/>
    <w:tmpl w:val="34C0F400"/>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3CB53590"/>
    <w:multiLevelType w:val="hybridMultilevel"/>
    <w:tmpl w:val="E14499B2"/>
    <w:lvl w:tplc="23000960"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2">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B734AC0"/>
    <w:multiLevelType w:val="hybridMultilevel"/>
    <w:tmpl w:val="C92AFFC0"/>
    <w:lvl w:tplc="25A48C6A" w:ilvl="0">
      <w:start w:val="12"/>
      <w:numFmt w:val="decimal"/>
      <w:lvlText w:val="%1."/>
      <w:lvlJc w:val="left"/>
      <w:pPr>
        <w:tabs>
          <w:tab w:pos="360" w:val="num"/>
        </w:tabs>
        <w:ind w:hanging="360" w:left="36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14">
    <w:nsid w:val="502C7F6D"/>
    <w:multiLevelType w:val="hybridMultilevel"/>
    <w:tmpl w:val="A2E604C6"/>
    <w:lvl w:tplc="9B547F8C" w:ilvl="0">
      <w:start w:val="1"/>
      <w:numFmt w:val="decimal"/>
      <w:lvlText w:val="%1."/>
      <w:lvlJc w:val="left"/>
      <w:pPr>
        <w:ind w:hanging="360" w:left="1080"/>
      </w:pPr>
      <w:rPr>
        <w:rFonts w:cs="Times New Roman"/>
      </w:rPr>
    </w:lvl>
    <w:lvl w:tplc="041A0019" w:ilvl="1">
      <w:start w:val="1"/>
      <w:numFmt w:val="lowerLetter"/>
      <w:lvlText w:val="%2."/>
      <w:lvlJc w:val="left"/>
      <w:pPr>
        <w:ind w:hanging="360" w:left="1800"/>
      </w:pPr>
      <w:rPr>
        <w:rFonts w:cs="Times New Roman"/>
      </w:rPr>
    </w:lvl>
    <w:lvl w:tplc="041A001B" w:ilvl="2">
      <w:start w:val="1"/>
      <w:numFmt w:val="lowerRoman"/>
      <w:lvlText w:val="%3."/>
      <w:lvlJc w:val="right"/>
      <w:pPr>
        <w:ind w:hanging="180" w:left="2520"/>
      </w:pPr>
      <w:rPr>
        <w:rFonts w:cs="Times New Roman"/>
      </w:rPr>
    </w:lvl>
    <w:lvl w:tplc="041A000F" w:ilvl="3">
      <w:start w:val="1"/>
      <w:numFmt w:val="decimal"/>
      <w:lvlText w:val="%4."/>
      <w:lvlJc w:val="left"/>
      <w:pPr>
        <w:ind w:hanging="360" w:left="3240"/>
      </w:pPr>
      <w:rPr>
        <w:rFonts w:cs="Times New Roman"/>
      </w:rPr>
    </w:lvl>
    <w:lvl w:tplc="041A0019" w:ilvl="4">
      <w:start w:val="1"/>
      <w:numFmt w:val="lowerLetter"/>
      <w:lvlText w:val="%5."/>
      <w:lvlJc w:val="left"/>
      <w:pPr>
        <w:ind w:hanging="360" w:left="3960"/>
      </w:pPr>
      <w:rPr>
        <w:rFonts w:cs="Times New Roman"/>
      </w:rPr>
    </w:lvl>
    <w:lvl w:tplc="041A001B" w:ilvl="5">
      <w:start w:val="1"/>
      <w:numFmt w:val="lowerRoman"/>
      <w:lvlText w:val="%6."/>
      <w:lvlJc w:val="right"/>
      <w:pPr>
        <w:ind w:hanging="180" w:left="4680"/>
      </w:pPr>
      <w:rPr>
        <w:rFonts w:cs="Times New Roman"/>
      </w:rPr>
    </w:lvl>
    <w:lvl w:tplc="041A000F" w:ilvl="6">
      <w:start w:val="1"/>
      <w:numFmt w:val="decimal"/>
      <w:lvlText w:val="%7."/>
      <w:lvlJc w:val="left"/>
      <w:pPr>
        <w:ind w:hanging="360" w:left="5400"/>
      </w:pPr>
      <w:rPr>
        <w:rFonts w:cs="Times New Roman"/>
      </w:rPr>
    </w:lvl>
    <w:lvl w:tplc="041A0019" w:ilvl="7">
      <w:start w:val="1"/>
      <w:numFmt w:val="lowerLetter"/>
      <w:lvlText w:val="%8."/>
      <w:lvlJc w:val="left"/>
      <w:pPr>
        <w:ind w:hanging="360" w:left="6120"/>
      </w:pPr>
      <w:rPr>
        <w:rFonts w:cs="Times New Roman"/>
      </w:rPr>
    </w:lvl>
    <w:lvl w:tplc="041A001B" w:ilvl="8">
      <w:start w:val="1"/>
      <w:numFmt w:val="lowerRoman"/>
      <w:lvlText w:val="%9."/>
      <w:lvlJc w:val="right"/>
      <w:pPr>
        <w:ind w:hanging="180" w:left="6840"/>
      </w:pPr>
      <w:rPr>
        <w:rFonts w:cs="Times New Roman"/>
      </w:rPr>
    </w:lvl>
  </w:abstractNum>
  <w:num w:numId="1">
    <w:abstractNumId w:val="4"/>
  </w:num>
  <w:num w:numId="2">
    <w:abstractNumId w:val="0"/>
  </w:num>
  <w:num w:numId="3">
    <w:abstractNumId w:val="12"/>
  </w:num>
  <w:num w:numId="4">
    <w:abstractNumId w:val="8"/>
  </w:num>
  <w:num w:numId="5">
    <w:abstractNumId w:val="7"/>
  </w:num>
  <w:num w:numId="6">
    <w:abstractNumId w:val="10"/>
  </w:num>
  <w:num w:numId="7">
    <w:abstractNumId w:val="2"/>
  </w:num>
  <w:num w:numId="8">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5"/>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7875"/>
    <w:rsid w:val="000149C1"/>
    <w:rsid w:val="00063DE9"/>
    <w:rsid w:val="00065FA4"/>
    <w:rsid w:val="00074E03"/>
    <w:rsid w:val="00082D64"/>
    <w:rsid w:val="000846DF"/>
    <w:rsid w:val="00096B0B"/>
    <w:rsid w:val="000E2F8B"/>
    <w:rsid w:val="000F5576"/>
    <w:rsid w:val="00102C6F"/>
    <w:rsid w:val="0012160E"/>
    <w:rsid w:val="00122C47"/>
    <w:rsid w:val="00126D1D"/>
    <w:rsid w:val="00153D80"/>
    <w:rsid w:val="001541EC"/>
    <w:rsid w:val="00164A13"/>
    <w:rsid w:val="001C2791"/>
    <w:rsid w:val="001D7C1D"/>
    <w:rsid w:val="001E056C"/>
    <w:rsid w:val="00213988"/>
    <w:rsid w:val="00220063"/>
    <w:rsid w:val="00227234"/>
    <w:rsid w:val="00245B17"/>
    <w:rsid w:val="002626ED"/>
    <w:rsid w:val="00281835"/>
    <w:rsid w:val="00286296"/>
    <w:rsid w:val="002B05FF"/>
    <w:rsid w:val="002C1B18"/>
    <w:rsid w:val="002C4A56"/>
    <w:rsid w:val="002F747D"/>
    <w:rsid w:val="00311C28"/>
    <w:rsid w:val="00311D3C"/>
    <w:rsid w:val="00314637"/>
    <w:rsid w:val="00325C54"/>
    <w:rsid w:val="003441AB"/>
    <w:rsid w:val="00350C17"/>
    <w:rsid w:val="00367BA8"/>
    <w:rsid w:val="003A2228"/>
    <w:rsid w:val="003C3147"/>
    <w:rsid w:val="003E1F1F"/>
    <w:rsid w:val="00413E00"/>
    <w:rsid w:val="0042407B"/>
    <w:rsid w:val="00424480"/>
    <w:rsid w:val="004279C6"/>
    <w:rsid w:val="00432E98"/>
    <w:rsid w:val="00445C38"/>
    <w:rsid w:val="00452426"/>
    <w:rsid w:val="00460372"/>
    <w:rsid w:val="00463C93"/>
    <w:rsid w:val="00471C9C"/>
    <w:rsid w:val="00494008"/>
    <w:rsid w:val="004A181F"/>
    <w:rsid w:val="004C6DC5"/>
    <w:rsid w:val="004D51BB"/>
    <w:rsid w:val="00503716"/>
    <w:rsid w:val="00525A5B"/>
    <w:rsid w:val="00535AB3"/>
    <w:rsid w:val="00552476"/>
    <w:rsid w:val="00552AAE"/>
    <w:rsid w:val="00554285"/>
    <w:rsid w:val="00557EBD"/>
    <w:rsid w:val="005677BF"/>
    <w:rsid w:val="005717A0"/>
    <w:rsid w:val="00585191"/>
    <w:rsid w:val="00590ADC"/>
    <w:rsid w:val="005A3656"/>
    <w:rsid w:val="005A5C09"/>
    <w:rsid w:val="005B4DE4"/>
    <w:rsid w:val="005C40D3"/>
    <w:rsid w:val="005C5DB0"/>
    <w:rsid w:val="005F6633"/>
    <w:rsid w:val="00633887"/>
    <w:rsid w:val="006412E3"/>
    <w:rsid w:val="00656AB1"/>
    <w:rsid w:val="00662E3F"/>
    <w:rsid w:val="0066706E"/>
    <w:rsid w:val="0068676D"/>
    <w:rsid w:val="006870BE"/>
    <w:rsid w:val="006921A2"/>
    <w:rsid w:val="006B0562"/>
    <w:rsid w:val="006C17E9"/>
    <w:rsid w:val="006C6B8F"/>
    <w:rsid w:val="006C6D31"/>
    <w:rsid w:val="006C7720"/>
    <w:rsid w:val="006E2AB1"/>
    <w:rsid w:val="006E5FE0"/>
    <w:rsid w:val="006F2E2D"/>
    <w:rsid w:val="00742E5C"/>
    <w:rsid w:val="00751E9C"/>
    <w:rsid w:val="00753F91"/>
    <w:rsid w:val="00765D3E"/>
    <w:rsid w:val="007F0236"/>
    <w:rsid w:val="00810FC8"/>
    <w:rsid w:val="00816055"/>
    <w:rsid w:val="00833454"/>
    <w:rsid w:val="0085489D"/>
    <w:rsid w:val="00871340"/>
    <w:rsid w:val="00873338"/>
    <w:rsid w:val="00873C16"/>
    <w:rsid w:val="00874C3A"/>
    <w:rsid w:val="00876CE0"/>
    <w:rsid w:val="008842F3"/>
    <w:rsid w:val="0088515A"/>
    <w:rsid w:val="008938EB"/>
    <w:rsid w:val="00894787"/>
    <w:rsid w:val="008B7231"/>
    <w:rsid w:val="008B7283"/>
    <w:rsid w:val="008C1914"/>
    <w:rsid w:val="008E34E5"/>
    <w:rsid w:val="008E5A94"/>
    <w:rsid w:val="008F5A3F"/>
    <w:rsid w:val="008F7E7D"/>
    <w:rsid w:val="00920C0A"/>
    <w:rsid w:val="009376C9"/>
    <w:rsid w:val="0095059B"/>
    <w:rsid w:val="00961E15"/>
    <w:rsid w:val="00962B9A"/>
    <w:rsid w:val="00982004"/>
    <w:rsid w:val="00987ADF"/>
    <w:rsid w:val="009903DB"/>
    <w:rsid w:val="009929FF"/>
    <w:rsid w:val="0099468C"/>
    <w:rsid w:val="009A0F38"/>
    <w:rsid w:val="009A6B9E"/>
    <w:rsid w:val="009A793D"/>
    <w:rsid w:val="009B094D"/>
    <w:rsid w:val="009B346B"/>
    <w:rsid w:val="009C3707"/>
    <w:rsid w:val="009C6166"/>
    <w:rsid w:val="009D02E3"/>
    <w:rsid w:val="00A02D93"/>
    <w:rsid w:val="00A2344C"/>
    <w:rsid w:val="00A545CD"/>
    <w:rsid w:val="00A73B0F"/>
    <w:rsid w:val="00AA5EBB"/>
    <w:rsid w:val="00AB6B76"/>
    <w:rsid w:val="00AC4084"/>
    <w:rsid w:val="00B04F3F"/>
    <w:rsid w:val="00B13F51"/>
    <w:rsid w:val="00B42369"/>
    <w:rsid w:val="00B61FC6"/>
    <w:rsid w:val="00B73C6D"/>
    <w:rsid w:val="00B85C51"/>
    <w:rsid w:val="00B86AA5"/>
    <w:rsid w:val="00BB2035"/>
    <w:rsid w:val="00BB2753"/>
    <w:rsid w:val="00BC21E9"/>
    <w:rsid w:val="00BC72A8"/>
    <w:rsid w:val="00BE00B0"/>
    <w:rsid w:val="00BE7FFA"/>
    <w:rsid w:val="00BF15A9"/>
    <w:rsid w:val="00C046DA"/>
    <w:rsid w:val="00C20A30"/>
    <w:rsid w:val="00C22FB5"/>
    <w:rsid w:val="00C24ED7"/>
    <w:rsid w:val="00C25555"/>
    <w:rsid w:val="00C35993"/>
    <w:rsid w:val="00C4174A"/>
    <w:rsid w:val="00C4312F"/>
    <w:rsid w:val="00C45758"/>
    <w:rsid w:val="00C60B5E"/>
    <w:rsid w:val="00C71C61"/>
    <w:rsid w:val="00C72214"/>
    <w:rsid w:val="00C73C08"/>
    <w:rsid w:val="00C94F86"/>
    <w:rsid w:val="00CC45CF"/>
    <w:rsid w:val="00CC5446"/>
    <w:rsid w:val="00CD09E2"/>
    <w:rsid w:val="00CE5239"/>
    <w:rsid w:val="00D03905"/>
    <w:rsid w:val="00D339EA"/>
    <w:rsid w:val="00D814BF"/>
    <w:rsid w:val="00D91CEA"/>
    <w:rsid w:val="00DB426B"/>
    <w:rsid w:val="00DD1F3E"/>
    <w:rsid w:val="00DE3582"/>
    <w:rsid w:val="00E023E9"/>
    <w:rsid w:val="00E14E95"/>
    <w:rsid w:val="00E3002E"/>
    <w:rsid w:val="00E405F3"/>
    <w:rsid w:val="00E46ED5"/>
    <w:rsid w:val="00E65472"/>
    <w:rsid w:val="00E662CE"/>
    <w:rsid w:val="00E82DC2"/>
    <w:rsid w:val="00E844CD"/>
    <w:rsid w:val="00EA751C"/>
    <w:rsid w:val="00EB0FA7"/>
    <w:rsid w:val="00ED3B98"/>
    <w:rsid w:val="00F10FD1"/>
    <w:rsid w:val="00F633EF"/>
    <w:rsid w:val="00F70A23"/>
    <w:rsid w:val="00F73C31"/>
    <w:rsid w:val="00F753F1"/>
    <w:rsid w:val="00FC3DB7"/>
    <w:rsid w:val="00FD24B4"/>
    <w:rsid w:val="00FF49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iPriority="99" w:name="No Lis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C71C61"/>
    <w:rPr>
      <w:color w:val="808080"/>
      <w:bdr w:space="0" w:sz="0" w:color="auto" w:val="none"/>
      <w:shd w:fill="auto" w:color="auto" w:val="clear"/>
    </w:rPr>
  </w:style>
  <w:style w:customStyle="true" w:styleId="eSPISCCParagraphDefaultFont" w:type="character">
    <w:name w:val="eSPIS_CC_Paragraph Default Font"/>
    <w:basedOn w:val="Zadanifontodlomka"/>
    <w:rsid w:val="00C71C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1C61"/>
    <w:rPr>
      <w:bdr w:space="0" w:sz="0" w:color="auto" w:val="none"/>
      <w:shd w:fill="FFFFCC" w:color="auto" w:val="clear"/>
      <w:lang w:val="hr-HR"/>
    </w:rPr>
  </w:style>
  <w:style w:customStyle="true" w:styleId="PozadinaSvijetloCrvena" w:type="character">
    <w:name w:val="Pozadina_SvijetloCrvena"/>
    <w:basedOn w:val="eSPISCCParagraphDefaultFont"/>
    <w:rsid w:val="00C71C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1C61"/>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3441AB"/>
    <w:rPr>
      <w:sz w:val="24"/>
      <w:szCs w:val="24"/>
      <w:lang w:eastAsia="en-US"/>
    </w:rPr>
  </w:style>
  <w:style w:customStyle="true" w:styleId="msonormal0" w:type="paragraph">
    <w:name w:val="msonormal"/>
    <w:basedOn w:val="Normal"/>
    <w:rsid w:val="00DE3582"/>
    <w:pPr>
      <w:spacing w:afterAutospacing="true" w:after="100" w:beforeAutospacing="true" w:before="100"/>
    </w:pPr>
    <w:rPr>
      <w:lang w:eastAsia="hr-HR"/>
    </w:rPr>
  </w:style>
  <w:style w:customStyle="true" w:styleId="apple-converted-space" w:type="character">
    <w:name w:val="apple-converted-space"/>
    <w:basedOn w:val="Zadanifontodlomka"/>
    <w:rsid w:val="00DE3582"/>
    <w:rPr>
      <w:rFonts w:cs="Times New Roman" w:hAnsi="Times New Roman" w:ascii="Times New Roman" w:hint="defaul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No List"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C71C61"/>
    <w:rPr>
      <w:color w:val="808080"/>
      <w:bdr w:color="auto" w:space="0" w:sz="0" w:val="none"/>
      <w:shd w:color="auto" w:fill="auto" w:val="clear"/>
    </w:rPr>
  </w:style>
  <w:style w:customStyle="1" w:styleId="eSPISCCParagraphDefaultFont" w:type="character">
    <w:name w:val="eSPIS_CC_Paragraph Default Font"/>
    <w:basedOn w:val="Zadanifontodlomka"/>
    <w:rsid w:val="00C71C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C61"/>
    <w:rPr>
      <w:bdr w:color="auto" w:space="0" w:sz="0" w:val="none"/>
      <w:shd w:color="auto" w:fill="FFFFCC" w:val="clear"/>
      <w:lang w:val="hr-HR"/>
    </w:rPr>
  </w:style>
  <w:style w:customStyle="1" w:styleId="PozadinaSvijetloCrvena" w:type="character">
    <w:name w:val="Pozadina_SvijetloCrvena"/>
    <w:basedOn w:val="eSPISCCParagraphDefaultFont"/>
    <w:rsid w:val="00C71C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1C61"/>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3441AB"/>
    <w:rPr>
      <w:sz w:val="24"/>
      <w:szCs w:val="24"/>
      <w:lang w:eastAsia="en-US"/>
    </w:rPr>
  </w:style>
  <w:style w:customStyle="1" w:styleId="msonormal0" w:type="paragraph">
    <w:name w:val="msonormal"/>
    <w:basedOn w:val="Normal"/>
    <w:rsid w:val="00DE3582"/>
    <w:pPr>
      <w:spacing w:after="100" w:afterAutospacing="1" w:before="100" w:beforeAutospacing="1"/>
    </w:pPr>
    <w:rPr>
      <w:lang w:eastAsia="hr-HR"/>
    </w:rPr>
  </w:style>
  <w:style w:customStyle="1" w:styleId="apple-converted-space" w:type="character">
    <w:name w:val="apple-converted-space"/>
    <w:basedOn w:val="Zadanifontodlomka"/>
    <w:rsid w:val="00DE3582"/>
    <w:rPr>
      <w:rFonts w:ascii="Times New Roman" w:cs="Times New Roman" w:hAnsi="Times New Roman" w:hint="default"/>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518222">
      <w:bodyDiv w:val="true"/>
      <w:marLeft w:val="0"/>
      <w:marRight w:val="0"/>
      <w:marTop w:val="0"/>
      <w:marBottom w:val="0"/>
      <w:divBdr>
        <w:top w:space="0" w:sz="0" w:color="auto" w:val="none"/>
        <w:left w:space="0" w:sz="0" w:color="auto" w:val="none"/>
        <w:bottom w:space="0" w:sz="0" w:color="auto" w:val="none"/>
        <w:right w:space="0" w:sz="0" w:color="auto" w:val="none"/>
      </w:divBdr>
    </w:div>
    <w:div w:id="1109666553">
      <w:bodyDiv w:val="true"/>
      <w:marLeft w:val="0"/>
      <w:marRight w:val="0"/>
      <w:marTop w:val="0"/>
      <w:marBottom w:val="0"/>
      <w:divBdr>
        <w:top w:space="0" w:sz="0" w:color="auto" w:val="none"/>
        <w:left w:space="0" w:sz="0" w:color="auto" w:val="none"/>
        <w:bottom w:space="0" w:sz="0" w:color="auto" w:val="none"/>
        <w:right w:space="0" w:sz="0" w:color="auto" w:val="none"/>
      </w:divBdr>
    </w:div>
    <w:div w:id="1697079096">
      <w:bodyDiv w:val="true"/>
      <w:marLeft w:val="0"/>
      <w:marRight w:val="0"/>
      <w:marTop w:val="0"/>
      <w:marBottom w:val="0"/>
      <w:divBdr>
        <w:top w:space="0" w:sz="0" w:color="auto" w:val="none"/>
        <w:left w:space="0" w:sz="0" w:color="auto" w:val="none"/>
        <w:bottom w:space="0" w:sz="0" w:color="auto" w:val="none"/>
        <w:right w:space="0" w:sz="0" w:color="auto" w:val="none"/>
      </w:divBdr>
    </w:div>
    <w:div w:id="17616793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2481</izvorni_sadrzaj>
    <derivirana_varijabla naziv="DomainObject.Predmet.Broj_1">2481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St-2481/2018</izvorni_sadrzaj>
    <derivirana_varijabla naziv="DomainObject.Predmet.OznakaBroj_1">St-2481/2018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TEHNIKA d.d.</izvorni_sadrzaj>
    <derivirana_varijabla naziv="DomainObject.Predmet.ProtustrankaFormated_1">  TEHNIKA d.d.</derivirana_varijabla>
  </DomainObject.Predmet.ProtustrankaFormated>
  <DomainObject.Predmet.ProtustrankaFormatedOIB>
    <izvorni_sadrzaj>  TEHNIKA d.d., OIB 73037001250</izvorni_sadrzaj>
    <derivirana_varijabla naziv="DomainObject.Predmet.ProtustrankaFormatedOIB_1">  TEHNIKA d.d., OIB 73037001250</derivirana_varijabla>
  </DomainObject.Predmet.ProtustrankaFormatedOIB>
  <DomainObject.Predmet.ProtustrankaFormatedWithAdress>
    <izvorni_sadrzaj> TEHNIKA d.d., Ulica grada Vukovara 274, 10000 Zagreb</izvorni_sadrzaj>
    <derivirana_varijabla naziv="DomainObject.Predmet.ProtustrankaFormatedWithAdress_1"> TEHNIKA d.d., Ulica grada Vukovara 274, 10000 Zagreb</derivirana_varijabla>
  </DomainObject.Predmet.ProtustrankaFormatedWithAdress>
  <DomainObject.Predmet.ProtustrankaFormatedWithAdressOIB>
    <izvorni_sadrzaj> TEHNIKA d.d., OIB 73037001250, Ulica grada Vukovara 274, 10000 Zagreb</izvorni_sadrzaj>
    <derivirana_varijabla naziv="DomainObject.Predmet.ProtustrankaFormatedWithAdressOIB_1"> TEHNIKA d.d., OIB 73037001250, Ulica grada Vukovara 274, 10000 Zagreb</derivirana_varijabla>
  </DomainObject.Predmet.ProtustrankaFormatedWithAdressOIB>
  <DomainObject.Predmet.ProtustrankaWithAdress>
    <izvorni_sadrzaj>TEHNIKA d.d. Ulica grada Vukovara 274, 10000 Zagreb</izvorni_sadrzaj>
    <derivirana_varijabla naziv="DomainObject.Predmet.ProtustrankaWithAdress_1">TEHNIKA d.d. Ulica grada Vukovara 274, 10000 Zagreb</derivirana_varijabla>
  </DomainObject.Predmet.ProtustrankaWithAdress>
  <DomainObject.Predmet.ProtustrankaWithAdressOIB>
    <izvorni_sadrzaj>TEHNIKA d.d., OIB 73037001250, Ulica grada Vukovara 274, 10000 Zagreb</izvorni_sadrzaj>
    <derivirana_varijabla naziv="DomainObject.Predmet.ProtustrankaWithAdressOIB_1">TEHNIKA d.d., OIB 73037001250, Ulica grada Vukovara 274, 10000 Zagreb</derivirana_varijabla>
  </DomainObject.Predmet.ProtustrankaWithAdressOIB>
  <DomainObject.Predmet.ProtustrankaNazivFormated>
    <izvorni_sadrzaj>TEHNIKA d.d.</izvorni_sadrzaj>
    <derivirana_varijabla naziv="DomainObject.Predmet.ProtustrankaNazivFormated_1">TEHNIKA d.d.</derivirana_varijabla>
  </DomainObject.Predmet.ProtustrankaNazivFormated>
  <DomainObject.Predmet.ProtustrankaNazivFormatedOIB>
    <izvorni_sadrzaj>TEHNIKA d.d., OIB 73037001250</izvorni_sadrzaj>
    <derivirana_varijabla naziv="DomainObject.Predmet.ProtustrankaNazivFormatedOIB_1">TEHNIKA d.d., OIB 73037001250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TEHNIKA d.d.; Ilija Katić</izvorni_sadrzaj>
    <derivirana_varijabla naziv="DomainObject.Predmet.StrankaFormated_1">  TEHNIKA d.d.; Ilija Katić</derivirana_varijabla>
  </DomainObject.Predmet.StrankaFormated>
  <DomainObject.Predmet.StrankaFormatedOIB>
    <izvorni_sadrzaj>  TEHNIKA d.d., OIB 73037001250; Ilija Katić</izvorni_sadrzaj>
    <derivirana_varijabla naziv="DomainObject.Predmet.StrankaFormatedOIB_1">  TEHNIKA d.d., OIB 73037001250; Ilija Katić</derivirana_varijabla>
  </DomainObject.Predmet.StrankaFormatedOIB>
  <DomainObject.Predmet.StrankaFormatedWithAdress>
    <izvorni_sadrzaj> TEHNIKA d.d., Ulica grada Vukovara 274, 10000 Zagreb; Ilija Katić</izvorni_sadrzaj>
    <derivirana_varijabla naziv="DomainObject.Predmet.StrankaFormatedWithAdress_1"> TEHNIKA d.d., Ulica grada Vukovara 274, 10000 Zagreb; Ilija Katić</derivirana_varijabla>
  </DomainObject.Predmet.StrankaFormatedWithAdress>
  <DomainObject.Predmet.StrankaFormatedWithAdressOIB>
    <izvorni_sadrzaj> TEHNIKA d.d., OIB 73037001250, Ulica grada Vukovara 274, 10000 Zagreb; Ilija Katić</izvorni_sadrzaj>
    <derivirana_varijabla naziv="DomainObject.Predmet.StrankaFormatedWithAdressOIB_1"> TEHNIKA d.d., OIB 73037001250, Ulica grada Vukovara 274, 10000 Zagreb; Ilija Katić</derivirana_varijabla>
  </DomainObject.Predmet.StrankaFormatedWithAdressOIB>
  <DomainObject.Predmet.StrankaWithAdress>
    <izvorni_sadrzaj>TEHNIKA d.d. Ulica grada Vukovara 274,10000 Zagreb,Ilija Katić </izvorni_sadrzaj>
    <derivirana_varijabla naziv="DomainObject.Predmet.StrankaWithAdress_1">TEHNIKA d.d. Ulica grada Vukovara 274,10000 Zagreb,Ilija Katić </derivirana_varijabla>
  </DomainObject.Predmet.StrankaWithAdress>
  <DomainObject.Predmet.StrankaWithAdressOIB>
    <izvorni_sadrzaj>TEHNIKA d.d., OIB 73037001250, Ulica grada Vukovara 274,10000 Zagreb,Ilija Katić</izvorni_sadrzaj>
    <derivirana_varijabla naziv="DomainObject.Predmet.StrankaWithAdressOIB_1">TEHNIKA d.d., OIB 73037001250, Ulica grada Vukovara 274,10000 Zagreb,Ilija Katić</derivirana_varijabla>
  </DomainObject.Predmet.StrankaWithAdressOIB>
  <DomainObject.Predmet.StrankaNazivFormated>
    <izvorni_sadrzaj>TEHNIKA d.d.,Ilija Katić</izvorni_sadrzaj>
    <derivirana_varijabla naziv="DomainObject.Predmet.StrankaNazivFormated_1">TEHNIKA d.d.,Ilija Katić</derivirana_varijabla>
  </DomainObject.Predmet.StrankaNazivFormated>
  <DomainObject.Predmet.StrankaNazivFormatedOIB>
    <izvorni_sadrzaj>TEHNIKA d.d., OIB 73037001250,Ilija Katić</izvorni_sadrzaj>
    <derivirana_varijabla naziv="DomainObject.Predmet.StrankaNazivFormatedOIB_1">TEHNIKA d.d., OIB 73037001250,Ilija Katić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TEHNIKA d.d.</item>
      <item>Ilija Katić</item>
    </izvorni_sadrzaj>
    <derivirana_varijabla naziv="DomainObject.Predmet.StrankaListFormated_1">
      <item>TEHNIKA d.d.</item>
      <item>Ilija Katić</item>
    </derivirana_varijabla>
  </DomainObject.Predmet.StrankaListFormated>
  <DomainObject.Predmet.StrankaListFormatedOIB>
    <izvorni_sadrzaj>
      <item>TEHNIKA d.d., OIB 73037001250</item>
      <item>Ilija Katić</item>
    </izvorni_sadrzaj>
    <derivirana_varijabla naziv="DomainObject.Predmet.StrankaListFormatedOIB_1">
      <item>TEHNIKA d.d., OIB 73037001250</item>
      <item>Ilija Katić</item>
    </derivirana_varijabla>
  </DomainObject.Predmet.StrankaListFormatedOIB>
  <DomainObject.Predmet.StrankaListFormatedWithAdress>
    <izvorni_sadrzaj>
      <item>TEHNIKA d.d., Ulica grada Vukovara 274, 10000 Zagreb</item>
      <item>Ilija Katić</item>
    </izvorni_sadrzaj>
    <derivirana_varijabla naziv="DomainObject.Predmet.StrankaListFormatedWithAdress_1">
      <item>TEHNIKA d.d., Ulica grada Vukovara 274, 10000 Zagreb</item>
      <item>Ilija Katić</item>
    </derivirana_varijabla>
  </DomainObject.Predmet.StrankaListFormatedWithAdress>
  <DomainObject.Predmet.StrankaListFormatedWithAdressOIB>
    <izvorni_sadrzaj>
      <item>TEHNIKA d.d., OIB 73037001250, Ulica grada Vukovara 274, 10000 Zagreb</item>
      <item>Ilija Katić</item>
    </izvorni_sadrzaj>
    <derivirana_varijabla naziv="DomainObject.Predmet.StrankaListFormatedWithAdressOIB_1">
      <item>TEHNIKA d.d., OIB 73037001250, Ulica grada Vukovara 274, 10000 Zagreb</item>
      <item>Ilija Katić</item>
    </derivirana_varijabla>
  </DomainObject.Predmet.StrankaListFormatedWithAdressOIB>
  <DomainObject.Predmet.StrankaListNazivFormated>
    <izvorni_sadrzaj>
      <item>TEHNIKA d.d.</item>
      <item>Ilija Katić</item>
    </izvorni_sadrzaj>
    <derivirana_varijabla naziv="DomainObject.Predmet.StrankaListNazivFormated_1">
      <item>TEHNIKA d.d.</item>
      <item>Ilija Katić</item>
    </derivirana_varijabla>
  </DomainObject.Predmet.StrankaListNazivFormated>
  <DomainObject.Predmet.StrankaListNazivFormatedOIB>
    <izvorni_sadrzaj>
      <item>TEHNIKA d.d., OIB 73037001250</item>
      <item>Ilija Katić</item>
    </izvorni_sadrzaj>
    <derivirana_varijabla naziv="DomainObject.Predmet.StrankaListNazivFormatedOIB_1">
      <item>TEHNIKA d.d., OIB 73037001250</item>
      <item>Ilija Katić</item>
    </derivirana_varijabla>
  </DomainObject.Predmet.StrankaListNazivFormatedOIB>
  <DomainObject.Predmet.ProtuStrankaListFormated>
    <izvorni_sadrzaj>
      <item>TEHNIKA d.d.</item>
    </izvorni_sadrzaj>
    <derivirana_varijabla naziv="DomainObject.Predmet.ProtuStrankaListFormated_1">
      <item>TEHNIKA d.d.</item>
    </derivirana_varijabla>
  </DomainObject.Predmet.ProtuStrankaListFormated>
  <DomainObject.Predmet.ProtuStrankaListFormatedOIB>
    <izvorni_sadrzaj>
      <item>TEHNIKA d.d., OIB 73037001250</item>
    </izvorni_sadrzaj>
    <derivirana_varijabla naziv="DomainObject.Predmet.ProtuStrankaListFormatedOIB_1">
      <item>TEHNIKA d.d., OIB 73037001250</item>
    </derivirana_varijabla>
  </DomainObject.Predmet.ProtuStrankaListFormatedOIB>
  <DomainObject.Predmet.ProtuStrankaListFormatedWithAdress>
    <izvorni_sadrzaj>
      <item>TEHNIKA d.d., Ulica grada Vukovara 274, 10000 Zagreb</item>
    </izvorni_sadrzaj>
    <derivirana_varijabla naziv="DomainObject.Predmet.ProtuStrankaListFormatedWithAdress_1">
      <item>TEHNIKA d.d., Ulica grada Vukovara 274, 10000 Zagreb</item>
    </derivirana_varijabla>
  </DomainObject.Predmet.ProtuStrankaListFormatedWithAdress>
  <DomainObject.Predmet.ProtuStrankaListFormatedWithAdressOIB>
    <izvorni_sadrzaj>
      <item>TEHNIKA d.d., OIB 73037001250, Ulica grada Vukovara 274, 10000 Zagreb</item>
    </izvorni_sadrzaj>
    <derivirana_varijabla naziv="DomainObject.Predmet.ProtuStrankaListFormatedWithAdressOIB_1">
      <item>TEHNIKA d.d., OIB 73037001250, Ulica grada Vukovara 274, 10000 Zagreb</item>
    </derivirana_varijabla>
  </DomainObject.Predmet.ProtuStrankaListFormatedWithAdressOIB>
  <DomainObject.Predmet.ProtuStrankaListNazivFormated>
    <izvorni_sadrzaj>
      <item>TEHNIKA d.d.</item>
    </izvorni_sadrzaj>
    <derivirana_varijabla naziv="DomainObject.Predmet.ProtuStrankaListNazivFormated_1">
      <item>TEHNIKA d.d.</item>
    </derivirana_varijabla>
  </DomainObject.Predmet.ProtuStrankaListNazivFormated>
  <DomainObject.Predmet.ProtuStrankaListNazivFormatedOIB>
    <izvorni_sadrzaj>
      <item>TEHNIKA d.d., OIB 73037001250</item>
    </izvorni_sadrzaj>
    <derivirana_varijabla naziv="DomainObject.Predmet.ProtuStrankaListNazivFormatedOIB_1">
      <item>TEHNIKA d.d., OIB 73037001250</item>
    </derivirana_varijabla>
  </DomainObject.Predmet.ProtuStrankaListNazivFormatedOIB>
  <DomainObject.Predmet.OstaliListFormated>
    <izvorni_sadrzaj>
      <item>RH Ministarstvo financija, Porezna uprava</item>
      <item>RH Ministarstvo financija, Porezna uprava</item>
      <item>ŽDO Zagreb</item>
    </izvorni_sadrzaj>
    <derivirana_varijabla naziv="DomainObject.Predmet.OstaliListFormated_1">
      <item>RH Ministarstvo financija, Porezna uprava</item>
      <item>RH Ministarstvo financija, Porezna uprava</item>
      <item>ŽDO Zagreb</item>
    </derivirana_varijabla>
  </DomainObject.Predmet.OstaliListFormated>
  <DomainObject.Predmet.OstaliListFormatedOIB>
    <izvorni_sadrzaj>
      <item>RH Ministarstvo financija, Porezna uprava, OIB 18683136487</item>
      <item>RH Ministarstvo financija, Porezna uprava, OIB 18683136487</item>
      <item>ŽDO Zagreb, OIB 16488001145</item>
    </izvorni_sadrzaj>
    <derivirana_varijabla naziv="DomainObject.Predmet.OstaliListFormatedOIB_1">
      <item>RH Ministarstvo financija, Porezna uprava, OIB 18683136487</item>
      <item>RH Ministarstvo financija, Porezna uprava, OIB 18683136487</item>
      <item>ŽDO Zagreb, OIB 16488001145</item>
    </derivirana_varijabla>
  </DomainObject.Predmet.OstaliListFormatedOIB>
  <DomainObject.Predmet.OstaliListFormatedWithAdress>
    <izvorni_sadrzaj>
      <item>RH Ministarstvo financija, Porezna uprava, Katančićeva 5, 10000 Zagreb</item>
      <item>RH Ministarstvo financija, Porezna uprava, Ivana Šibla 1, 10000 Zagreb</item>
      <item>ŽDO Zagreb</item>
    </izvorni_sadrzaj>
    <derivirana_varijabla naziv="DomainObject.Predmet.OstaliListFormatedWithAdress_1">
      <item>RH Ministarstvo financija, Porezna uprava, Katančićeva 5, 10000 Zagreb</item>
      <item>RH Ministarstvo financija, Porezna uprava, Ivana Šibla 1, 10000 Zagreb</item>
      <item>ŽDO Zagreb</item>
    </derivirana_varijabla>
  </DomainObject.Predmet.OstaliListFormatedWithAdress>
  <DomainObject.Predmet.OstaliListFormatedWithAdressOIB>
    <izvorni_sadrzaj>
      <item>RH Ministarstvo financija, Porezna uprava, OIB 18683136487, Katančićeva 5, 10000 Zagreb</item>
      <item>RH Ministarstvo financija, Porezna uprava, OIB 18683136487, Ivana Šibla 1, 10000 Zagreb</item>
      <item>ŽDO Zagreb, OIB 16488001145</item>
    </izvorni_sadrzaj>
    <derivirana_varijabla naziv="DomainObject.Predmet.OstaliListFormatedWithAdressOIB_1">
      <item>RH Ministarstvo financija, Porezna uprava, OIB 18683136487, Katančićeva 5, 10000 Zagreb</item>
      <item>RH Ministarstvo financija, Porezna uprava, OIB 18683136487, Ivana Šibla 1, 10000 Zagreb</item>
      <item>ŽDO Zagreb, OIB 16488001145</item>
    </derivirana_varijabla>
  </DomainObject.Predmet.OstaliListFormatedWithAdressOIB>
  <DomainObject.Predmet.OstaliListNazivFormated>
    <izvorni_sadrzaj>
      <item>RH Ministarstvo financija, Porezna uprava</item>
      <item>RH Ministarstvo financija, Porezna uprava</item>
      <item>ŽDO Zagreb</item>
    </izvorni_sadrzaj>
    <derivirana_varijabla naziv="DomainObject.Predmet.OstaliListNazivFormated_1">
      <item>RH Ministarstvo financija, Porezna uprava</item>
      <item>RH Ministarstvo financija, Porezna uprava</item>
      <item>ŽDO Zagreb</item>
    </derivirana_varijabla>
  </DomainObject.Predmet.OstaliListNazivFormated>
  <DomainObject.Predmet.OstaliListNazivFormatedOIB>
    <izvorni_sadrzaj>
      <item>RH Ministarstvo financija, Porezna uprava, OIB 18683136487</item>
      <item>RH Ministarstvo financija, Porezna uprava, OIB 18683136487</item>
      <item>ŽDO Zagreb, OIB 16488001145</item>
    </izvorni_sadrzaj>
    <derivirana_varijabla naziv="DomainObject.Predmet.OstaliListNazivFormatedOIB_1">
      <item>RH Ministarstvo financija, Porezna uprava, OIB 18683136487</item>
      <item>RH Ministarstvo financija, Porezna uprava, OIB 18683136487</item>
      <item>ŽDO Zagreb,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TEHNIKA d.d. i dr.</izvorni_sadrzaj>
    <derivirana_varijabla naziv="DomainObject.Predmet.StrankaIDrugi_1">TEHNIKA d.d. i dr.</derivirana_varijabla>
  </DomainObject.Predmet.StrankaIDrugi>
  <DomainObject.Predmet.ProtustrankaIDrugi>
    <izvorni_sadrzaj>TEHNIKA d.d.</izvorni_sadrzaj>
    <derivirana_varijabla naziv="DomainObject.Predmet.ProtustrankaIDrugi_1">TEHNIKA d.d.</derivirana_varijabla>
  </DomainObject.Predmet.ProtustrankaIDrugi>
  <DomainObject.Predmet.StrankaIDrugiAdressOIB>
    <izvorni_sadrzaj>TEHNIKA d.d., OIB 73037001250, Ulica grada Vukovara 274, 10000 Zagreb i dr.</izvorni_sadrzaj>
    <derivirana_varijabla naziv="DomainObject.Predmet.StrankaIDrugiAdressOIB_1">TEHNIKA d.d., OIB 73037001250, Ulica grada Vukovara 274, 10000 Zagreb i dr.</derivirana_varijabla>
  </DomainObject.Predmet.StrankaIDrugiAdressOIB>
  <DomainObject.Predmet.ProtustrankaIDrugiAdressOIB>
    <izvorni_sadrzaj>TEHNIKA d.d., OIB 73037001250, Ulica grada Vukovara 274, 10000 Zagreb</izvorni_sadrzaj>
    <derivirana_varijabla naziv="DomainObject.Predmet.ProtustrankaIDrugiAdressOIB_1">TEHNIKA d.d., OIB 73037001250, Ulica grada Vukovara 274,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TEHNIKA d.d.</item>
      <item>TEHNIKA d.d.</item>
      <item>Ilija Katić</item>
      <item>RH Ministarstvo financija, Porezna uprava</item>
      <item>RH Ministarstvo financija, Porezna uprava</item>
      <item>ŽDO Zagreb</item>
    </izvorni_sadrzaj>
    <derivirana_varijabla naziv="DomainObject.Predmet.SudioniciListNaziv_1">
      <item>TEHNIKA d.d.</item>
      <item>TEHNIKA d.d.</item>
      <item>Ilija Katić</item>
      <item>RH Ministarstvo financija, Porezna uprava</item>
      <item>RH Ministarstvo financija, Porezna uprava</item>
      <item>ŽDO Zagreb</item>
    </derivirana_varijabla>
  </DomainObject.Predmet.SudioniciListNaziv>
  <DomainObject.Predmet.SudioniciListAdressOIB>
    <izvorni_sadrzaj>
      <item>TEHNIKA d.d., OIB 73037001250, Ulica grada Vukovara 274,10000 Zagreb</item>
      <item>TEHNIKA d.d., OIB 73037001250, Ulica grada Vukovara 274,10000 Zagreb</item>
      <item>Ilija Katić</item>
      <item>RH Ministarstvo financija, Porezna uprava, OIB 18683136487, Katančićeva 5,10000 Zagreb</item>
      <item>RH Ministarstvo financija, Porezna uprava, OIB 18683136487, Ivana Šibla 1,10000 Zagreb</item>
      <item>ŽDO Zagreb, OIB 16488001145</item>
    </izvorni_sadrzaj>
    <derivirana_varijabla naziv="DomainObject.Predmet.SudioniciListAdressOIB_1">
      <item>TEHNIKA d.d., OIB 73037001250, Ulica grada Vukovara 274,10000 Zagreb</item>
      <item>TEHNIKA d.d., OIB 73037001250, Ulica grada Vukovara 274,10000 Zagreb</item>
      <item>Ilija Katić</item>
      <item>RH Ministarstvo financija, Porezna uprava, OIB 18683136487, Katančićeva 5,10000 Zagreb</item>
      <item>RH Ministarstvo financija, Porezna uprava, OIB 18683136487, Ivana Šibla 1,10000 Zagreb</item>
      <item>ŽDO Zagreb, OIB 16488001145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73037001250</item>
      <item>, OIB 73037001250</item>
      <item>, OIB null</item>
      <item>, OIB 18683136487</item>
      <item>, OIB 18683136487</item>
      <item>, OIB 16488001145</item>
    </izvorni_sadrzaj>
    <derivirana_varijabla naziv="DomainObject.Predmet.SudioniciListNazivOIB_1">
      <item>, OIB 73037001250</item>
      <item>, OIB 73037001250</item>
      <item>, OIB null</item>
      <item>, OIB 18683136487</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67</properties:Pages>
  <properties:Words>23633</properties:Words>
  <properties:Characters>135882</properties:Characters>
  <properties:Lines>3227</properties:Lines>
  <properties:Paragraphs>1897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161362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2018-11-09T08:55:00Z</dcterms:created>
  <dc:creator>nribaric</dc:creator>
  <cp:lastModifiedBy>Maja Hajtek</cp:lastModifiedBy>
  <cp:lastPrinted>2018-11-09T08:58:00Z</cp:lastPrinted>
  <dcterms:modified xmlns:xsi="http://www.w3.org/2001/XMLSchema-instance" xsi:type="dcterms:W3CDTF">2018-11-09T12:35:00Z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otvaranju predstečajnog postupka  TEHNIKA D.D. 9.11.2018..docx)</vt:lpwstr>
  </prop:property>
  <prop:property name="CC_coloring" pid="4" fmtid="{D5CDD505-2E9C-101B-9397-08002B2CF9AE}">
    <vt:bool>false</vt:bool>
  </prop:property>
  <prop:property name="BrojStranica" pid="5" fmtid="{D5CDD505-2E9C-101B-9397-08002B2CF9AE}">
    <vt:i4>67</vt:i4>
  </prop:property>
</prop:Properties>
</file>