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dda9" w14:paraId="718dda9" w:rsidRDefault="000B4C67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="000B4C67">
        <w:t>.</w:t>
      </w:r>
      <w:r w:rsidRPr="00992A94">
        <w:t xml:space="preserve"> St-</w:t>
      </w:r>
      <w:r w:rsidR="000B4C67">
        <w:t>9352/15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0B4C67" w:rsidRPr="002E6A69">
        <w:t>ORION</w:t>
      </w:r>
      <w:proofErr w:type="spellEnd"/>
      <w:r w:rsidR="000B4C67" w:rsidRPr="002E6A69">
        <w:t xml:space="preserve"> </w:t>
      </w:r>
      <w:proofErr w:type="spellStart"/>
      <w:r w:rsidR="000B4C67" w:rsidRPr="002E6A69">
        <w:t>MARIS</w:t>
      </w:r>
      <w:proofErr w:type="spellEnd"/>
      <w:r w:rsidR="000B4C67" w:rsidRPr="002E6A69">
        <w:t xml:space="preserve"> d.o.o. za proizvodnju, trgovinu i usluge, </w:t>
      </w:r>
      <w:proofErr w:type="spellStart"/>
      <w:r w:rsidR="000B4C67" w:rsidRPr="002E6A69">
        <w:t>OIB</w:t>
      </w:r>
      <w:proofErr w:type="spellEnd"/>
      <w:r w:rsidR="000B4C67" w:rsidRPr="002E6A69">
        <w:t xml:space="preserve">: 98576328514, </w:t>
      </w:r>
      <w:proofErr w:type="spellStart"/>
      <w:r w:rsidR="000B4C67" w:rsidRPr="002E6A69">
        <w:t>MBS</w:t>
      </w:r>
      <w:proofErr w:type="spellEnd"/>
      <w:r w:rsidR="000B4C67" w:rsidRPr="002E6A69">
        <w:t xml:space="preserve">: 080642042, iz Zagreba, </w:t>
      </w:r>
      <w:proofErr w:type="spellStart"/>
      <w:r w:rsidR="000B4C67" w:rsidRPr="002E6A69">
        <w:t>Medarska</w:t>
      </w:r>
      <w:proofErr w:type="spellEnd"/>
      <w:r w:rsidR="000B4C67" w:rsidRPr="002E6A69">
        <w:t xml:space="preserve"> 69</w:t>
      </w:r>
      <w:r w:rsidR="00BD7A25" w:rsidRPr="006756CC">
        <w:t xml:space="preserve">, </w:t>
      </w:r>
      <w:r w:rsidR="000B4C67">
        <w:t>22. siječnja 2018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0B4C67">
        <w:t>22. siječnja 2018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0B4C67">
        <w:t>22. siječnja 2018.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0168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601689" w:rsidP="00BD641E" w:rsidR="00601689"/>
    <w:p w:rsidRDefault="00601689" w:rsidR="00601689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01689" w:rsidR="00601689" w:rsidRPr="000504A6">
      <w:r>
        <w:tab/>
        <w:t xml:space="preserve">      </w:t>
      </w:r>
      <w:r w:rsidRPr="000E6531">
        <w:t>Ivana Stampf</w:t>
      </w:r>
    </w:p>
    <w:p w:rsidRDefault="00601689" w:rsidP="00BD641E" w:rsidR="00601689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0B4C67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01689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St-9352/2015-16</izvorni_sadrzaj>
    <derivirana_varijabla naziv="DomainObject.Predmet.OdlukaRjesenje.Oznaka_1">St-9352/2015-16</derivirana_varijabla>
  </DomainObject.Predmet.OdlukaRjesenje.Oznaka>
  <DomainObject.Predmet.SudioniciListNaziv>
    <izvorni_sadrzaj>
      <item>FINA Regionalni centar Zagreb</item>
      <item>ORION MARIS d.o.o.</item>
      <item>MARIJAN GUDELJ</item>
    </izvorni_sadrzaj>
    <derivirana_varijabla naziv="DomainObject.Predmet.SudioniciListNaziv_1">
      <item>FINA Regionalni centar Zagreb</item>
      <item>ORION MARIS d.o.o.</item>
      <item>MARIJAN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  <item>MARIJAN GUDELJ, OIB 46116584808, Rebrovac 24,10000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  <item>, OIB 46116584808</item>
    </izvorni_sadrzaj>
    <derivirana_varijabla naziv="DomainObject.Predmet.SudioniciListNazivOIB_1">
      <item>, OIB 85821130368</item>
      <item>, OIB 98576328514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107</properties:Words>
  <properties:Characters>561</properties:Characters>
  <properties:Lines>37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2018-01-22T12:47:00Z</dcterms:created>
  <dc:creator>nmarkovic</dc:creator>
  <cp:lastModifiedBy>Ivana Stampf</cp:lastModifiedBy>
  <cp:lastPrinted>2014-03-31T10:11:00Z</cp:lastPrinted>
  <dcterms:modified xmlns:xsi="http://www.w3.org/2001/XMLSchema-instance" xsi:type="dcterms:W3CDTF">2018-01-22T12:51:00Z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