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86296" w14:paraId="8b86296" w:rsidRDefault="00AE649C" w:rsidP="00FA5B5E" w:rsidR="00AE649C" w:rsidRPr="00B76F3C">
      <w:pPr>
        <w:pStyle w:val="Naslov3"/>
        <w15:collapsed w:val="false"/>
      </w:pPr>
      <w:bookmarkStart w:name="_GoBack" w:id="0"/>
      <w:bookmarkEnd w:id="0"/>
    </w:p>
    <w:p w:rsidRDefault="00937FF9" w:rsidP="006000C1" w:rsidR="006000C1" w:rsidRPr="006000C1">
      <w:pPr>
        <w:pStyle w:val="SudNaziv"/>
        <w:rPr>
          <w:rFonts w:cs="Times New Roman" w:eastAsia="Times New Roman"/>
          <w:bCs/>
          <w:lang w:val="en-US"/>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6000C1" w:rsidRPr="006000C1">
        <w:rPr>
          <w:rFonts w:cs="Times New Roman" w:eastAsia="Times New Roman"/>
          <w:bCs/>
          <w:lang w:val="en-US"/>
        </w:rPr>
        <w:t xml:space="preserve">   REPUBLIKA HRVATSKA</w:t>
      </w:r>
    </w:p>
    <w:p w:rsidRDefault="006000C1" w:rsidP="006000C1" w:rsidR="006000C1" w:rsidRPr="006000C1">
      <w:pPr>
        <w:spacing w:after="0"/>
        <w:jc w:val="both"/>
        <w:rPr>
          <w:rFonts w:cs="Times New Roman" w:eastAsia="Times New Roman"/>
          <w:lang w:val="en-US"/>
        </w:rPr>
      </w:pPr>
      <w:r w:rsidRPr="006000C1">
        <w:rPr>
          <w:rFonts w:cs="Times New Roman" w:eastAsia="Times New Roman"/>
          <w:b/>
          <w:bCs/>
          <w:lang w:val="en-US"/>
        </w:rPr>
        <w:t>TRGOVAČKI SUD U SPLITU</w:t>
      </w:r>
      <w:r w:rsidRPr="006000C1">
        <w:rPr>
          <w:rFonts w:cs="Times New Roman" w:eastAsia="Times New Roman"/>
          <w:lang w:val="en-US"/>
        </w:rPr>
        <w:t xml:space="preserve">                                             </w:t>
      </w:r>
      <w:proofErr w:type="spellStart"/>
      <w:r w:rsidRPr="006000C1">
        <w:rPr>
          <w:rFonts w:cs="Times New Roman" w:eastAsia="Times New Roman"/>
          <w:b/>
          <w:lang w:val="en-US"/>
        </w:rPr>
        <w:t>Broj</w:t>
      </w:r>
      <w:proofErr w:type="spellEnd"/>
      <w:r w:rsidRPr="006000C1">
        <w:rPr>
          <w:rFonts w:cs="Times New Roman" w:eastAsia="Times New Roman"/>
          <w:b/>
          <w:lang w:val="en-US"/>
        </w:rPr>
        <w:t xml:space="preserve">: </w:t>
      </w:r>
      <w:r w:rsidRPr="006000C1">
        <w:rPr>
          <w:rFonts w:cs="Times New Roman" w:eastAsia="Times New Roman"/>
          <w:lang w:val="en-US"/>
        </w:rPr>
        <w:t xml:space="preserve"> </w:t>
      </w:r>
      <w:r w:rsidRPr="006000C1">
        <w:rPr>
          <w:rFonts w:cs="Times New Roman" w:eastAsia="Times New Roman"/>
          <w:b/>
          <w:lang w:val="en-US"/>
        </w:rPr>
        <w:t>14. St-568/2004</w:t>
      </w:r>
      <w:r w:rsidRPr="006000C1">
        <w:rPr>
          <w:rFonts w:cs="Times New Roman" w:eastAsia="Times New Roman"/>
          <w:lang w:val="en-US"/>
        </w:rPr>
        <w:t>.</w:t>
      </w:r>
    </w:p>
    <w:p w:rsidRDefault="006000C1" w:rsidP="006000C1" w:rsidR="006000C1" w:rsidRPr="006000C1">
      <w:pPr>
        <w:spacing w:after="0"/>
        <w:jc w:val="both"/>
        <w:rPr>
          <w:rFonts w:cs="Times New Roman" w:eastAsia="Times New Roman"/>
          <w:b/>
          <w:lang w:val="en-US"/>
        </w:rPr>
      </w:pPr>
      <w:proofErr w:type="spellStart"/>
      <w:r w:rsidRPr="006000C1">
        <w:rPr>
          <w:rFonts w:cs="Times New Roman" w:eastAsia="Times New Roman"/>
          <w:b/>
          <w:lang w:val="en-US"/>
        </w:rPr>
        <w:t>Sukoišanska</w:t>
      </w:r>
      <w:proofErr w:type="spellEnd"/>
      <w:r w:rsidRPr="006000C1">
        <w:rPr>
          <w:rFonts w:cs="Times New Roman" w:eastAsia="Times New Roman"/>
          <w:b/>
          <w:lang w:val="en-US"/>
        </w:rPr>
        <w:t xml:space="preserve"> 6. – 21 000 SPLIT</w:t>
      </w:r>
    </w:p>
    <w:p w:rsidRDefault="006000C1" w:rsidP="006000C1" w:rsidR="006000C1" w:rsidRPr="006000C1">
      <w:pPr>
        <w:spacing w:after="0"/>
        <w:jc w:val="both"/>
        <w:rPr>
          <w:rFonts w:cs="Times New Roman" w:eastAsia="Times New Roman"/>
          <w:lang w:val="en-US"/>
        </w:rPr>
      </w:pPr>
    </w:p>
    <w:p w:rsidRDefault="006000C1" w:rsidP="006000C1" w:rsidR="006000C1" w:rsidRPr="006000C1">
      <w:pPr>
        <w:spacing w:after="0"/>
        <w:jc w:val="both"/>
        <w:rPr>
          <w:rFonts w:cs="Times New Roman" w:eastAsia="Times New Roman"/>
          <w:lang w:val="en-US"/>
        </w:rPr>
      </w:pPr>
    </w:p>
    <w:p w:rsidRDefault="006000C1" w:rsidP="006000C1" w:rsidR="006000C1" w:rsidRPr="006000C1">
      <w:pPr>
        <w:spacing w:after="0"/>
        <w:jc w:val="center"/>
        <w:rPr>
          <w:rFonts w:cs="Times New Roman" w:eastAsia="Times New Roman"/>
          <w:b/>
          <w:lang w:val="fr-FR"/>
        </w:rPr>
      </w:pPr>
      <w:r w:rsidRPr="006000C1">
        <w:rPr>
          <w:rFonts w:cs="Times New Roman" w:eastAsia="Times New Roman"/>
          <w:b/>
          <w:lang w:val="fr-FR"/>
        </w:rPr>
        <w:t>R E P U B L I K A    H R V A T S K A</w:t>
      </w:r>
    </w:p>
    <w:p w:rsidRDefault="006000C1" w:rsidP="006000C1" w:rsidR="006000C1" w:rsidRPr="006000C1">
      <w:pPr>
        <w:spacing w:after="0"/>
        <w:jc w:val="center"/>
        <w:rPr>
          <w:rFonts w:cs="Times New Roman" w:eastAsia="Times New Roman"/>
          <w:b/>
          <w:lang w:val="fr-FR"/>
        </w:rPr>
      </w:pPr>
    </w:p>
    <w:p w:rsidRDefault="006000C1" w:rsidP="006000C1" w:rsidR="006000C1" w:rsidRPr="006000C1">
      <w:pPr>
        <w:spacing w:after="0"/>
        <w:jc w:val="center"/>
        <w:rPr>
          <w:rFonts w:cs="Times New Roman" w:eastAsia="Calibri"/>
          <w:b/>
        </w:rPr>
      </w:pPr>
      <w:r w:rsidRPr="006000C1">
        <w:rPr>
          <w:rFonts w:cs="Times New Roman" w:eastAsia="Calibri"/>
          <w:b/>
        </w:rPr>
        <w:t>Z A K L J U Č A K</w:t>
      </w:r>
    </w:p>
    <w:p w:rsidRDefault="006000C1" w:rsidP="006000C1" w:rsidR="006000C1" w:rsidRPr="006000C1">
      <w:pPr>
        <w:spacing w:after="0"/>
        <w:rPr>
          <w:rFonts w:cs="Times New Roman" w:eastAsia="Times New Roman"/>
          <w:lang w:val="en-US"/>
        </w:rPr>
      </w:pPr>
    </w:p>
    <w:p w:rsidRDefault="006000C1" w:rsidP="006000C1" w:rsidR="006000C1" w:rsidRPr="006000C1">
      <w:pPr>
        <w:spacing w:after="0"/>
        <w:rPr>
          <w:rFonts w:cs="Times New Roman" w:eastAsia="Times New Roman"/>
          <w:lang w:val="en-US"/>
        </w:rPr>
      </w:pPr>
    </w:p>
    <w:p w:rsidRDefault="006000C1" w:rsidP="006000C1" w:rsidR="006000C1" w:rsidRPr="006000C1">
      <w:pPr>
        <w:spacing w:after="0"/>
        <w:jc w:val="both"/>
        <w:rPr>
          <w:rFonts w:cs="Times New Roman" w:eastAsia="Times New Roman"/>
          <w:lang w:val="en-US"/>
        </w:rPr>
      </w:pPr>
      <w:proofErr w:type="spellStart"/>
      <w:r w:rsidRPr="006000C1">
        <w:rPr>
          <w:rFonts w:cs="Times New Roman" w:eastAsia="Times New Roman"/>
          <w:lang w:val="en-US"/>
        </w:rPr>
        <w:t>Trgovački</w:t>
      </w:r>
      <w:proofErr w:type="spellEnd"/>
      <w:r w:rsidRPr="006000C1">
        <w:rPr>
          <w:rFonts w:cs="Times New Roman" w:eastAsia="Times New Roman"/>
          <w:lang w:val="en-US"/>
        </w:rPr>
        <w:t xml:space="preserve"> </w:t>
      </w:r>
      <w:proofErr w:type="spellStart"/>
      <w:r w:rsidRPr="006000C1">
        <w:rPr>
          <w:rFonts w:cs="Times New Roman" w:eastAsia="Times New Roman"/>
          <w:lang w:val="en-US"/>
        </w:rPr>
        <w:t>sud</w:t>
      </w:r>
      <w:proofErr w:type="spellEnd"/>
      <w:r w:rsidRPr="006000C1">
        <w:rPr>
          <w:rFonts w:cs="Times New Roman" w:eastAsia="Times New Roman"/>
          <w:lang w:val="en-US"/>
        </w:rPr>
        <w:t xml:space="preserve"> u </w:t>
      </w:r>
      <w:proofErr w:type="spellStart"/>
      <w:r w:rsidRPr="006000C1">
        <w:rPr>
          <w:rFonts w:cs="Times New Roman" w:eastAsia="Times New Roman"/>
          <w:lang w:val="en-US"/>
        </w:rPr>
        <w:t>Splitu</w:t>
      </w:r>
      <w:proofErr w:type="spellEnd"/>
      <w:r w:rsidRPr="006000C1">
        <w:rPr>
          <w:rFonts w:cs="Times New Roman" w:eastAsia="Times New Roman"/>
          <w:lang w:val="en-US"/>
        </w:rPr>
        <w:t xml:space="preserve">, </w:t>
      </w:r>
      <w:proofErr w:type="spellStart"/>
      <w:r w:rsidRPr="006000C1">
        <w:rPr>
          <w:rFonts w:cs="Times New Roman" w:eastAsia="Times New Roman"/>
          <w:lang w:val="en-US"/>
        </w:rPr>
        <w:t>po</w:t>
      </w:r>
      <w:proofErr w:type="spellEnd"/>
      <w:r w:rsidRPr="006000C1">
        <w:rPr>
          <w:rFonts w:cs="Times New Roman" w:eastAsia="Times New Roman"/>
          <w:lang w:val="en-US"/>
        </w:rPr>
        <w:t xml:space="preserve"> </w:t>
      </w:r>
      <w:proofErr w:type="spellStart"/>
      <w:r w:rsidRPr="006000C1">
        <w:rPr>
          <w:rFonts w:cs="Times New Roman" w:eastAsia="Times New Roman"/>
          <w:lang w:val="en-US"/>
        </w:rPr>
        <w:t>stečajnom</w:t>
      </w:r>
      <w:proofErr w:type="spellEnd"/>
      <w:r w:rsidRPr="006000C1">
        <w:rPr>
          <w:rFonts w:cs="Times New Roman" w:eastAsia="Times New Roman"/>
          <w:lang w:val="en-US"/>
        </w:rPr>
        <w:t xml:space="preserve"> </w:t>
      </w:r>
      <w:proofErr w:type="spellStart"/>
      <w:r w:rsidRPr="006000C1">
        <w:rPr>
          <w:rFonts w:cs="Times New Roman" w:eastAsia="Times New Roman"/>
          <w:lang w:val="en-US"/>
        </w:rPr>
        <w:t>sudcu</w:t>
      </w:r>
      <w:proofErr w:type="spellEnd"/>
      <w:r w:rsidRPr="006000C1">
        <w:rPr>
          <w:rFonts w:cs="Times New Roman" w:eastAsia="Times New Roman"/>
          <w:lang w:val="en-US"/>
        </w:rPr>
        <w:t xml:space="preserve"> </w:t>
      </w:r>
      <w:proofErr w:type="spellStart"/>
      <w:r w:rsidRPr="006000C1">
        <w:rPr>
          <w:rFonts w:cs="Times New Roman" w:eastAsia="Times New Roman"/>
          <w:lang w:val="en-US"/>
        </w:rPr>
        <w:t>Jozi</w:t>
      </w:r>
      <w:proofErr w:type="spellEnd"/>
      <w:r w:rsidRPr="006000C1">
        <w:rPr>
          <w:rFonts w:cs="Times New Roman" w:eastAsia="Times New Roman"/>
          <w:lang w:val="en-US"/>
        </w:rPr>
        <w:t xml:space="preserve"> </w:t>
      </w:r>
      <w:proofErr w:type="spellStart"/>
      <w:r w:rsidRPr="006000C1">
        <w:rPr>
          <w:rFonts w:cs="Times New Roman" w:eastAsia="Times New Roman"/>
          <w:lang w:val="en-US"/>
        </w:rPr>
        <w:t>Ćaleti</w:t>
      </w:r>
      <w:proofErr w:type="spellEnd"/>
      <w:r w:rsidRPr="006000C1">
        <w:rPr>
          <w:rFonts w:cs="Times New Roman" w:eastAsia="Times New Roman"/>
          <w:lang w:val="en-US"/>
        </w:rPr>
        <w:t xml:space="preserve">, u </w:t>
      </w:r>
      <w:proofErr w:type="spellStart"/>
      <w:r w:rsidRPr="006000C1">
        <w:rPr>
          <w:rFonts w:cs="Times New Roman" w:eastAsia="Times New Roman"/>
          <w:lang w:val="en-US"/>
        </w:rPr>
        <w:t>stečajnom</w:t>
      </w:r>
      <w:proofErr w:type="spellEnd"/>
      <w:r w:rsidRPr="006000C1">
        <w:rPr>
          <w:rFonts w:cs="Times New Roman" w:eastAsia="Times New Roman"/>
          <w:lang w:val="en-US"/>
        </w:rPr>
        <w:t xml:space="preserve"> </w:t>
      </w:r>
      <w:proofErr w:type="spellStart"/>
      <w:r w:rsidRPr="006000C1">
        <w:rPr>
          <w:rFonts w:cs="Times New Roman" w:eastAsia="Times New Roman"/>
          <w:lang w:val="en-US"/>
        </w:rPr>
        <w:t>postupku</w:t>
      </w:r>
      <w:proofErr w:type="spellEnd"/>
      <w:r w:rsidRPr="006000C1">
        <w:rPr>
          <w:rFonts w:cs="Times New Roman" w:eastAsia="Times New Roman"/>
          <w:lang w:val="en-US"/>
        </w:rPr>
        <w:t xml:space="preserve"> </w:t>
      </w:r>
      <w:proofErr w:type="spellStart"/>
      <w:r w:rsidRPr="006000C1">
        <w:rPr>
          <w:rFonts w:cs="Times New Roman" w:eastAsia="Times New Roman"/>
          <w:lang w:val="en-US"/>
        </w:rPr>
        <w:t>nad</w:t>
      </w:r>
      <w:proofErr w:type="spellEnd"/>
      <w:r w:rsidRPr="006000C1">
        <w:rPr>
          <w:rFonts w:cs="Times New Roman" w:eastAsia="Times New Roman"/>
          <w:lang w:val="en-US"/>
        </w:rPr>
        <w:t xml:space="preserve"> </w:t>
      </w:r>
      <w:proofErr w:type="spellStart"/>
      <w:r w:rsidRPr="006000C1">
        <w:rPr>
          <w:rFonts w:cs="Times New Roman" w:eastAsia="Times New Roman"/>
          <w:lang w:val="en-US"/>
        </w:rPr>
        <w:t>Stečajnom</w:t>
      </w:r>
      <w:proofErr w:type="spellEnd"/>
      <w:r w:rsidRPr="006000C1">
        <w:rPr>
          <w:rFonts w:cs="Times New Roman" w:eastAsia="Times New Roman"/>
          <w:lang w:val="en-US"/>
        </w:rPr>
        <w:t xml:space="preserve"> </w:t>
      </w:r>
      <w:proofErr w:type="spellStart"/>
      <w:r w:rsidRPr="006000C1">
        <w:rPr>
          <w:rFonts w:cs="Times New Roman" w:eastAsia="Times New Roman"/>
          <w:lang w:val="en-US"/>
        </w:rPr>
        <w:t>masom</w:t>
      </w:r>
      <w:proofErr w:type="spellEnd"/>
      <w:r w:rsidRPr="006000C1">
        <w:rPr>
          <w:rFonts w:cs="Times New Roman" w:eastAsia="Times New Roman"/>
          <w:lang w:val="en-US"/>
        </w:rPr>
        <w:t xml:space="preserve"> </w:t>
      </w:r>
      <w:proofErr w:type="spellStart"/>
      <w:r w:rsidRPr="006000C1">
        <w:rPr>
          <w:rFonts w:cs="Times New Roman" w:eastAsia="Times New Roman"/>
          <w:lang w:val="en-US"/>
        </w:rPr>
        <w:t>bivšega</w:t>
      </w:r>
      <w:proofErr w:type="spellEnd"/>
      <w:r w:rsidRPr="006000C1">
        <w:rPr>
          <w:rFonts w:cs="Times New Roman" w:eastAsia="Times New Roman"/>
          <w:lang w:val="en-US"/>
        </w:rPr>
        <w:t xml:space="preserve"> </w:t>
      </w:r>
      <w:proofErr w:type="spellStart"/>
      <w:r w:rsidRPr="006000C1">
        <w:rPr>
          <w:rFonts w:cs="Times New Roman" w:eastAsia="Times New Roman"/>
          <w:lang w:val="en-US"/>
        </w:rPr>
        <w:t>stečajnog</w:t>
      </w:r>
      <w:proofErr w:type="spellEnd"/>
      <w:r w:rsidRPr="006000C1">
        <w:rPr>
          <w:rFonts w:cs="Times New Roman" w:eastAsia="Times New Roman"/>
          <w:lang w:val="en-US"/>
        </w:rPr>
        <w:t xml:space="preserve"> </w:t>
      </w:r>
      <w:proofErr w:type="spellStart"/>
      <w:r w:rsidRPr="006000C1">
        <w:rPr>
          <w:rFonts w:cs="Times New Roman" w:eastAsia="Times New Roman"/>
          <w:lang w:val="en-US"/>
        </w:rPr>
        <w:t>Dužnika</w:t>
      </w:r>
      <w:proofErr w:type="spellEnd"/>
      <w:r w:rsidRPr="006000C1">
        <w:rPr>
          <w:rFonts w:cs="Times New Roman" w:eastAsia="Times New Roman"/>
          <w:lang w:val="en-US"/>
        </w:rPr>
        <w:t xml:space="preserve">: </w:t>
      </w:r>
      <w:r w:rsidRPr="006000C1">
        <w:rPr>
          <w:rFonts w:cs="Times New Roman" w:eastAsia="Times New Roman"/>
        </w:rPr>
        <w:t xml:space="preserve">GRAĐEVNO, građevinski inženjering, d.o.o., u stečaju, iz Makarske, Stjepana </w:t>
      </w:r>
      <w:proofErr w:type="spellStart"/>
      <w:r w:rsidRPr="006000C1">
        <w:rPr>
          <w:rFonts w:cs="Times New Roman" w:eastAsia="Times New Roman"/>
        </w:rPr>
        <w:t>Ivičevića</w:t>
      </w:r>
      <w:proofErr w:type="spellEnd"/>
      <w:r w:rsidRPr="006000C1">
        <w:rPr>
          <w:rFonts w:cs="Times New Roman" w:eastAsia="Times New Roman"/>
        </w:rPr>
        <w:t xml:space="preserve"> 32,</w:t>
      </w:r>
      <w:r w:rsidRPr="006000C1">
        <w:rPr>
          <w:rFonts w:cs="Times New Roman" w:eastAsia="Times New Roman"/>
          <w:lang w:val="en-US"/>
        </w:rPr>
        <w:t xml:space="preserve"> OIB: 65510330897,</w:t>
      </w:r>
      <w:r w:rsidRPr="006000C1">
        <w:rPr>
          <w:rFonts w:cs="Times New Roman" w:eastAsia="Times New Roman"/>
        </w:rPr>
        <w:t xml:space="preserve"> zastupanog po Stečajnom upravitelju Josipu </w:t>
      </w:r>
      <w:proofErr w:type="spellStart"/>
      <w:r w:rsidRPr="006000C1">
        <w:rPr>
          <w:rFonts w:cs="Times New Roman" w:eastAsia="Times New Roman"/>
        </w:rPr>
        <w:t>Hrgi</w:t>
      </w:r>
      <w:proofErr w:type="spellEnd"/>
      <w:r w:rsidRPr="006000C1">
        <w:rPr>
          <w:rFonts w:cs="Times New Roman" w:eastAsia="Times New Roman"/>
        </w:rPr>
        <w:t>, iz Splita,</w:t>
      </w:r>
      <w:r w:rsidRPr="006000C1">
        <w:rPr>
          <w:rFonts w:cs="Times New Roman" w:eastAsia="Times New Roman"/>
          <w:lang w:val="en-US"/>
        </w:rPr>
        <w:t xml:space="preserve"> </w:t>
      </w:r>
      <w:proofErr w:type="spellStart"/>
      <w:r w:rsidRPr="006000C1">
        <w:rPr>
          <w:rFonts w:cs="Times New Roman" w:eastAsia="Times New Roman"/>
          <w:lang w:val="en-US"/>
        </w:rPr>
        <w:t>Bihaćka</w:t>
      </w:r>
      <w:proofErr w:type="spellEnd"/>
      <w:r w:rsidRPr="006000C1">
        <w:rPr>
          <w:rFonts w:cs="Times New Roman" w:eastAsia="Times New Roman"/>
          <w:lang w:val="en-US"/>
        </w:rPr>
        <w:t xml:space="preserve"> 15, 17. </w:t>
      </w:r>
      <w:proofErr w:type="spellStart"/>
      <w:r w:rsidRPr="006000C1">
        <w:rPr>
          <w:rFonts w:cs="Times New Roman" w:eastAsia="Times New Roman"/>
          <w:lang w:val="en-US"/>
        </w:rPr>
        <w:t>ožujka</w:t>
      </w:r>
      <w:proofErr w:type="spellEnd"/>
      <w:r w:rsidRPr="006000C1">
        <w:rPr>
          <w:rFonts w:cs="Times New Roman" w:eastAsia="Times New Roman"/>
          <w:lang w:val="en-US"/>
        </w:rPr>
        <w:t xml:space="preserve"> 2017</w:t>
      </w:r>
      <w:r w:rsidRPr="006000C1">
        <w:rPr>
          <w:rFonts w:cs="Times New Roman" w:eastAsia="Times New Roman"/>
          <w:lang w:val="de-DE"/>
        </w:rPr>
        <w:t xml:space="preserve">, </w:t>
      </w:r>
    </w:p>
    <w:p w:rsidRDefault="006000C1" w:rsidP="006000C1" w:rsidR="006000C1" w:rsidRPr="006000C1">
      <w:pPr>
        <w:spacing w:after="0"/>
        <w:jc w:val="both"/>
        <w:rPr>
          <w:rFonts w:cs="Times New Roman" w:eastAsia="Calibri"/>
        </w:rPr>
      </w:pPr>
    </w:p>
    <w:p w:rsidRDefault="006000C1" w:rsidP="006000C1" w:rsidR="006000C1" w:rsidRPr="006000C1">
      <w:pPr>
        <w:spacing w:after="0"/>
        <w:jc w:val="both"/>
        <w:rPr>
          <w:rFonts w:cs="Times New Roman" w:eastAsia="Calibri"/>
        </w:rPr>
      </w:pPr>
      <w:r w:rsidRPr="006000C1">
        <w:rPr>
          <w:rFonts w:cs="Times New Roman" w:eastAsia="Calibri"/>
        </w:rPr>
        <w:t xml:space="preserve">     </w:t>
      </w:r>
    </w:p>
    <w:p w:rsidRDefault="006000C1" w:rsidP="006000C1" w:rsidR="006000C1" w:rsidRPr="006000C1">
      <w:pPr>
        <w:spacing w:after="0"/>
        <w:jc w:val="center"/>
        <w:rPr>
          <w:rFonts w:cs="Times New Roman" w:eastAsia="Calibri"/>
          <w:bCs/>
        </w:rPr>
      </w:pPr>
      <w:r w:rsidRPr="006000C1">
        <w:rPr>
          <w:rFonts w:cs="Times New Roman" w:eastAsia="Calibri"/>
          <w:bCs/>
          <w:lang w:val="de-DE"/>
        </w:rPr>
        <w:t>z a k l j u č i o    j e</w:t>
      </w:r>
    </w:p>
    <w:p w:rsidRDefault="006000C1" w:rsidP="006000C1" w:rsidR="006000C1" w:rsidRPr="006000C1">
      <w:pPr>
        <w:spacing w:after="0"/>
        <w:jc w:val="both"/>
        <w:rPr>
          <w:rFonts w:cs="Times New Roman" w:eastAsia="Calibri"/>
        </w:rPr>
      </w:pPr>
      <w:r w:rsidRPr="006000C1">
        <w:rPr>
          <w:rFonts w:cs="Times New Roman" w:eastAsia="Calibri"/>
        </w:rPr>
        <w:t xml:space="preserve">     </w:t>
      </w:r>
    </w:p>
    <w:p w:rsidRDefault="006000C1" w:rsidP="006000C1" w:rsidR="006000C1" w:rsidRPr="006000C1">
      <w:pPr>
        <w:spacing w:after="0"/>
        <w:jc w:val="both"/>
        <w:rPr>
          <w:rFonts w:cs="Times New Roman" w:eastAsia="Calibri"/>
        </w:rPr>
      </w:pPr>
      <w:r w:rsidRPr="006000C1">
        <w:rPr>
          <w:rFonts w:cs="Times New Roman" w:eastAsia="Calibri"/>
        </w:rPr>
        <w:t xml:space="preserve">          Određuje se ovaj stečajni postupak nad uvodno navedenim Dužnikom upisati u sudski stečajni upisnik pod novim stečajnim brojem i to sada kao: „Stečajna masa </w:t>
      </w:r>
      <w:r w:rsidRPr="006000C1">
        <w:rPr>
          <w:rFonts w:cs="Times New Roman" w:eastAsia="Calibri"/>
          <w:lang w:val="en-US"/>
        </w:rPr>
        <w:t xml:space="preserve">GRAĐEVNO, </w:t>
      </w:r>
      <w:proofErr w:type="spellStart"/>
      <w:r w:rsidRPr="006000C1">
        <w:rPr>
          <w:rFonts w:cs="Times New Roman" w:eastAsia="Calibri"/>
          <w:lang w:val="en-US"/>
        </w:rPr>
        <w:t>d.o.o</w:t>
      </w:r>
      <w:proofErr w:type="spellEnd"/>
      <w:r w:rsidRPr="006000C1">
        <w:rPr>
          <w:rFonts w:cs="Times New Roman" w:eastAsia="Calibri"/>
          <w:lang w:val="en-US"/>
        </w:rPr>
        <w:t xml:space="preserve">., u </w:t>
      </w:r>
      <w:proofErr w:type="spellStart"/>
      <w:r w:rsidRPr="006000C1">
        <w:rPr>
          <w:rFonts w:cs="Times New Roman" w:eastAsia="Calibri"/>
          <w:lang w:val="en-US"/>
        </w:rPr>
        <w:t>stečaju</w:t>
      </w:r>
      <w:proofErr w:type="spellEnd"/>
      <w:r w:rsidRPr="006000C1">
        <w:rPr>
          <w:rFonts w:cs="Times New Roman" w:eastAsia="Calibri"/>
          <w:lang w:val="en-US"/>
        </w:rPr>
        <w:t xml:space="preserve">, </w:t>
      </w:r>
      <w:proofErr w:type="spellStart"/>
      <w:r w:rsidRPr="006000C1">
        <w:rPr>
          <w:rFonts w:cs="Times New Roman" w:eastAsia="Calibri"/>
          <w:lang w:val="en-US"/>
        </w:rPr>
        <w:t>iz</w:t>
      </w:r>
      <w:proofErr w:type="spellEnd"/>
      <w:r w:rsidRPr="006000C1">
        <w:rPr>
          <w:rFonts w:cs="Times New Roman" w:eastAsia="Calibri"/>
          <w:lang w:val="en-US"/>
        </w:rPr>
        <w:t xml:space="preserve"> </w:t>
      </w:r>
      <w:proofErr w:type="spellStart"/>
      <w:r w:rsidRPr="006000C1">
        <w:rPr>
          <w:rFonts w:cs="Times New Roman" w:eastAsia="Calibri"/>
          <w:lang w:val="en-US"/>
        </w:rPr>
        <w:t>Makarske</w:t>
      </w:r>
      <w:proofErr w:type="spellEnd"/>
      <w:r w:rsidRPr="006000C1">
        <w:rPr>
          <w:rFonts w:cs="Times New Roman" w:eastAsia="Calibri"/>
        </w:rPr>
        <w:t>“, što će provesti stečajna pisarnica ovog Suda, nakon čega će se pod novim stečajnim brojem rješenjem odrediti nastavljanje postupka radi naknadne diobe i potom stečajna masa upisati u sudski registar.</w:t>
      </w:r>
    </w:p>
    <w:p w:rsidRDefault="006000C1" w:rsidP="006000C1" w:rsidR="006000C1" w:rsidRPr="006000C1">
      <w:pPr>
        <w:spacing w:after="0"/>
        <w:jc w:val="both"/>
        <w:rPr>
          <w:rFonts w:cs="Times New Roman" w:eastAsia="Calibri"/>
        </w:rPr>
      </w:pPr>
    </w:p>
    <w:p w:rsidRDefault="006000C1" w:rsidP="006000C1" w:rsidR="006000C1" w:rsidRPr="006000C1">
      <w:pPr>
        <w:spacing w:after="0"/>
        <w:jc w:val="both"/>
        <w:rPr>
          <w:rFonts w:cs="Times New Roman" w:eastAsia="Calibri"/>
        </w:rPr>
      </w:pPr>
    </w:p>
    <w:p w:rsidRDefault="006000C1" w:rsidP="006000C1" w:rsidR="006000C1" w:rsidRPr="006000C1">
      <w:pPr>
        <w:spacing w:after="0"/>
        <w:jc w:val="center"/>
        <w:rPr>
          <w:rFonts w:cs="Times New Roman" w:eastAsia="Calibri"/>
        </w:rPr>
      </w:pPr>
      <w:r w:rsidRPr="006000C1">
        <w:rPr>
          <w:rFonts w:cs="Times New Roman" w:eastAsia="Calibri"/>
        </w:rPr>
        <w:t>Split, 17. ožujka 2017.</w:t>
      </w:r>
    </w:p>
    <w:p w:rsidRDefault="006000C1" w:rsidP="006000C1" w:rsidR="006000C1" w:rsidRPr="006000C1">
      <w:pPr>
        <w:spacing w:after="0"/>
        <w:jc w:val="both"/>
        <w:rPr>
          <w:rFonts w:cs="Times New Roman" w:eastAsia="Calibri"/>
        </w:rPr>
      </w:pPr>
    </w:p>
    <w:p w:rsidRDefault="006000C1" w:rsidP="006000C1" w:rsidR="006000C1" w:rsidRPr="006000C1">
      <w:pPr>
        <w:spacing w:after="0"/>
        <w:jc w:val="both"/>
        <w:rPr>
          <w:rFonts w:cs="Times New Roman" w:eastAsia="Calibri"/>
        </w:rPr>
      </w:pPr>
      <w:r w:rsidRPr="006000C1">
        <w:rPr>
          <w:rFonts w:cs="Times New Roman" w:eastAsia="Calibri"/>
        </w:rPr>
        <w:t xml:space="preserve">                         </w:t>
      </w:r>
      <w:r w:rsidRPr="006000C1">
        <w:rPr>
          <w:rFonts w:cs="Times New Roman" w:eastAsia="Calibri"/>
        </w:rPr>
        <w:tab/>
        <w:t xml:space="preserve">                                                                           S U D A C:</w:t>
      </w:r>
    </w:p>
    <w:p w:rsidRDefault="006000C1" w:rsidP="006000C1" w:rsidR="006000C1" w:rsidRPr="006000C1">
      <w:pPr>
        <w:spacing w:after="0"/>
        <w:jc w:val="both"/>
        <w:rPr>
          <w:rFonts w:cs="Times New Roman" w:eastAsia="Calibri"/>
        </w:rPr>
      </w:pPr>
      <w:r w:rsidRPr="006000C1">
        <w:rPr>
          <w:rFonts w:cs="Times New Roman" w:eastAsia="Calibri"/>
        </w:rPr>
        <w:t xml:space="preserve">                                                                                                             Jozo Ćaleta,v.r.,</w:t>
      </w:r>
    </w:p>
    <w:p w:rsidRDefault="006000C1" w:rsidP="006000C1" w:rsidR="006000C1" w:rsidRPr="006000C1">
      <w:pPr>
        <w:spacing w:after="0"/>
        <w:jc w:val="both"/>
        <w:rPr>
          <w:rFonts w:cs="Times New Roman" w:eastAsia="Calibri"/>
        </w:rPr>
      </w:pPr>
    </w:p>
    <w:p w:rsidRDefault="006000C1" w:rsidP="006000C1" w:rsidR="006000C1" w:rsidRPr="006000C1">
      <w:pPr>
        <w:spacing w:after="0"/>
        <w:jc w:val="both"/>
        <w:rPr>
          <w:rFonts w:cs="Times New Roman" w:eastAsia="Calibri"/>
        </w:rPr>
      </w:pPr>
    </w:p>
    <w:p w:rsidRDefault="006000C1" w:rsidP="006000C1" w:rsidR="006000C1" w:rsidRPr="006000C1">
      <w:pPr>
        <w:spacing w:after="0"/>
        <w:jc w:val="both"/>
        <w:rPr>
          <w:rFonts w:cs="Times New Roman" w:eastAsia="Calibri"/>
        </w:rPr>
      </w:pPr>
      <w:r w:rsidRPr="006000C1">
        <w:rPr>
          <w:rFonts w:cs="Times New Roman" w:eastAsia="Calibri"/>
          <w:u w:val="single"/>
        </w:rPr>
        <w:t>Pravna pouka:</w:t>
      </w:r>
      <w:r w:rsidRPr="006000C1">
        <w:rPr>
          <w:rFonts w:cs="Times New Roman" w:eastAsia="Calibri"/>
        </w:rPr>
        <w:t xml:space="preserve">  Protiv ovog Zaključka nije dopušten pravni lijek.</w:t>
      </w:r>
    </w:p>
    <w:p w:rsidRDefault="006000C1" w:rsidP="006000C1" w:rsidR="006000C1" w:rsidRPr="006000C1">
      <w:pPr>
        <w:spacing w:after="0"/>
        <w:jc w:val="both"/>
        <w:rPr>
          <w:rFonts w:cs="Times New Roman" w:eastAsia="Calibri"/>
        </w:rPr>
      </w:pPr>
    </w:p>
    <w:p w:rsidRDefault="006000C1" w:rsidP="006000C1" w:rsidR="006000C1" w:rsidRPr="006000C1">
      <w:pPr>
        <w:spacing w:after="0"/>
        <w:jc w:val="both"/>
        <w:rPr>
          <w:rFonts w:cs="Times New Roman" w:eastAsia="Calibri"/>
        </w:rPr>
      </w:pPr>
    </w:p>
    <w:p w:rsidRDefault="006000C1" w:rsidP="006000C1" w:rsidR="006000C1" w:rsidRPr="006000C1">
      <w:pPr>
        <w:spacing w:after="0"/>
        <w:jc w:val="both"/>
        <w:rPr>
          <w:rFonts w:cs="Times New Roman" w:eastAsia="Calibri"/>
        </w:rPr>
      </w:pPr>
      <w:r w:rsidRPr="006000C1">
        <w:rPr>
          <w:rFonts w:cs="Times New Roman" w:eastAsia="Calibri"/>
          <w:u w:val="single"/>
        </w:rPr>
        <w:t>DNA:</w:t>
      </w:r>
      <w:r w:rsidRPr="006000C1">
        <w:rPr>
          <w:rFonts w:cs="Times New Roman" w:eastAsia="Calibri"/>
        </w:rPr>
        <w:t xml:space="preserve">    1.  Sudska stečajna pisarnica, ovdje,</w:t>
      </w:r>
    </w:p>
    <w:p w:rsidRDefault="006000C1" w:rsidP="006000C1" w:rsidR="006000C1" w:rsidRPr="006000C1">
      <w:pPr>
        <w:spacing w:after="0"/>
        <w:jc w:val="both"/>
        <w:rPr>
          <w:rFonts w:cs="Times New Roman" w:eastAsia="Calibri"/>
        </w:rPr>
      </w:pPr>
      <w:r w:rsidRPr="006000C1">
        <w:rPr>
          <w:rFonts w:cs="Times New Roman" w:eastAsia="Calibri"/>
        </w:rPr>
        <w:t xml:space="preserve">              2.  Stečajni upravitelj Josip </w:t>
      </w:r>
      <w:proofErr w:type="spellStart"/>
      <w:r w:rsidRPr="006000C1">
        <w:rPr>
          <w:rFonts w:cs="Times New Roman" w:eastAsia="Calibri"/>
        </w:rPr>
        <w:t>Hrga</w:t>
      </w:r>
      <w:proofErr w:type="spellEnd"/>
      <w:r w:rsidRPr="006000C1">
        <w:rPr>
          <w:rFonts w:cs="Times New Roman" w:eastAsia="Calibri"/>
        </w:rPr>
        <w:t>, Split,</w:t>
      </w:r>
      <w:r w:rsidRPr="006000C1">
        <w:rPr>
          <w:rFonts w:cs="Times New Roman" w:eastAsia="Times New Roman"/>
          <w:lang w:val="en-US"/>
        </w:rPr>
        <w:t xml:space="preserve"> </w:t>
      </w:r>
      <w:proofErr w:type="spellStart"/>
      <w:r w:rsidRPr="006000C1">
        <w:rPr>
          <w:rFonts w:cs="Times New Roman" w:eastAsia="Calibri"/>
          <w:lang w:val="en-US"/>
        </w:rPr>
        <w:t>Bihaćka</w:t>
      </w:r>
      <w:proofErr w:type="spellEnd"/>
      <w:r w:rsidRPr="006000C1">
        <w:rPr>
          <w:rFonts w:cs="Times New Roman" w:eastAsia="Calibri"/>
          <w:lang w:val="en-US"/>
        </w:rPr>
        <w:t xml:space="preserve"> 15,</w:t>
      </w:r>
    </w:p>
    <w:p w:rsidRDefault="006000C1" w:rsidP="006000C1" w:rsidR="006000C1" w:rsidRPr="006000C1">
      <w:pPr>
        <w:spacing w:after="0"/>
        <w:jc w:val="both"/>
        <w:rPr>
          <w:rFonts w:cs="Times New Roman" w:eastAsia="Calibri"/>
        </w:rPr>
      </w:pPr>
      <w:r w:rsidRPr="006000C1">
        <w:rPr>
          <w:rFonts w:cs="Times New Roman" w:eastAsia="Calibri"/>
        </w:rPr>
        <w:t xml:space="preserve">              3.  e-Oglasna ploča – rok 20. dana,</w:t>
      </w:r>
    </w:p>
    <w:p w:rsidRDefault="006000C1" w:rsidP="006000C1" w:rsidR="006000C1" w:rsidRPr="006000C1">
      <w:pPr>
        <w:spacing w:after="0"/>
        <w:jc w:val="both"/>
        <w:rPr>
          <w:rFonts w:cs="Times New Roman" w:eastAsia="Calibri"/>
        </w:rPr>
      </w:pPr>
      <w:r w:rsidRPr="006000C1">
        <w:rPr>
          <w:rFonts w:cs="Times New Roman" w:eastAsia="Calibri"/>
        </w:rPr>
        <w:t xml:space="preserve">              4.  Spis.</w:t>
      </w:r>
    </w:p>
    <w:p w:rsidRDefault="006000C1" w:rsidP="006000C1" w:rsidR="006000C1" w:rsidRPr="006000C1">
      <w:pPr>
        <w:spacing w:after="0"/>
        <w:jc w:val="both"/>
        <w:rPr>
          <w:rFonts w:cs="Times New Roman" w:eastAsia="Calibri"/>
        </w:rPr>
      </w:pPr>
    </w:p>
    <w:p w:rsidRDefault="006000C1" w:rsidP="006000C1" w:rsidR="006000C1" w:rsidRPr="006000C1">
      <w:pPr>
        <w:spacing w:after="0"/>
        <w:jc w:val="both"/>
        <w:rPr>
          <w:rFonts w:cs="Times New Roman" w:eastAsia="Calibri"/>
        </w:rPr>
      </w:pPr>
    </w:p>
    <w:p w:rsidRDefault="006000C1" w:rsidP="006000C1" w:rsidR="006000C1" w:rsidRPr="006000C1">
      <w:pPr>
        <w:spacing w:after="0"/>
        <w:jc w:val="both"/>
        <w:rPr>
          <w:rFonts w:cs="Times New Roman" w:eastAsia="Calibri"/>
        </w:rPr>
      </w:pPr>
      <w:r w:rsidRPr="006000C1">
        <w:rPr>
          <w:rFonts w:cs="Times New Roman" w:eastAsia="Calibri"/>
        </w:rPr>
        <w:t>Split, 17. ožujka 2017.                             SUDAC:  Jozo Ćaleta,</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00C1"/>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431614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St-568/2004-18</izvorni_sadrzaj>
    <derivirana_varijabla naziv="DomainObject.Oznaka_1">St-568/2004-18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izvorni_sadrzaj>
    <derivirana_varijabla naziv="DomainObject.Predmet.Broj_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2004.</izvorni_sadrzaj>
    <derivirana_varijabla naziv="DomainObject.Predmet.DatumOsnivanja_1">19. veljače 2004.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siječnja 2017.</izvorni_sadrzaj>
    <derivirana_varijabla naziv="DomainObject.Predmet.DatumRjesavanja_1">2.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St-568/2004</izvorni_sadrzaj>
    <derivirana_varijabla naziv="DomainObject.Predmet.OznakaBroj_1">St-568/2004</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GRAĐEVNO, građevinski inženjering d.o.o., u stečaju</izvorni_sadrzaj>
    <derivirana_varijabla naziv="DomainObject.Predmet.ProtustrankaFormated_1">  GRAĐEVNO, građevinski inženjering d.o.o., u stečaju</derivirana_varijabla>
  </DomainObject.Predmet.ProtustrankaFormated>
  <DomainObject.Predmet.ProtustrankaFormatedOIB>
    <izvorni_sadrzaj>  GRAĐEVNO, građevinski inženjering d.o.o., u stečaju, OIB 65510330897</izvorni_sadrzaj>
    <derivirana_varijabla naziv="DomainObject.Predmet.ProtustrankaFormatedOIB_1">  GRAĐEVNO, građevinski inženjering d.o.o., u stečaju, OIB 65510330897</derivirana_varijabla>
  </DomainObject.Predmet.ProtustrankaFormatedOIB>
  <DomainObject.Predmet.ProtustrankaFormatedWithAdress>
    <izvorni_sadrzaj> GRAĐEVNO, građevinski inženjering d.o.o., u stečaju, Stjepana Ivičevića 32, 21300 Makarska</izvorni_sadrzaj>
    <derivirana_varijabla naziv="DomainObject.Predmet.ProtustrankaFormatedWithAdress_1"> GRAĐEVNO, građevinski inženjering d.o.o., u stečaju, Stjepana Ivičevića 32, 21300 Makarska</derivirana_varijabla>
  </DomainObject.Predmet.ProtustrankaFormatedWithAdress>
  <DomainObject.Predmet.ProtustrankaFormatedWithAdressOIB>
    <izvorni_sadrzaj> GRAĐEVNO, građevinski inženjering d.o.o., u stečaju, OIB 65510330897, Stjepana Ivičevića 32, 21300 Makarska</izvorni_sadrzaj>
    <derivirana_varijabla naziv="DomainObject.Predmet.ProtustrankaFormatedWithAdressOIB_1"> GRAĐEVNO, građevinski inženjering d.o.o., u stečaju, OIB 65510330897, Stjepana Ivičevića 32, 21300 Makarska</derivirana_varijabla>
  </DomainObject.Predmet.ProtustrankaFormatedWithAdressOIB>
  <DomainObject.Predmet.ProtustrankaWithAdress>
    <izvorni_sadrzaj>GRAĐEVNO, građevinski inženjering d.o.o., u stečaju Stjepana Ivičevića 32, 21300 Makarska</izvorni_sadrzaj>
    <derivirana_varijabla naziv="DomainObject.Predmet.ProtustrankaWithAdress_1">GRAĐEVNO, građevinski inženjering d.o.o., u stečaju Stjepana Ivičevića 32, 21300 Makarska</derivirana_varijabla>
  </DomainObject.Predmet.ProtustrankaWithAdress>
  <DomainObject.Predmet.ProtustrankaWithAdressOIB>
    <izvorni_sadrzaj>GRAĐEVNO, građevinski inženjering d.o.o., u stečaju, OIB 65510330897, Stjepana Ivičevića 32, 21300 Makarska</izvorni_sadrzaj>
    <derivirana_varijabla naziv="DomainObject.Predmet.ProtustrankaWithAdressOIB_1">GRAĐEVNO, građevinski inženjering d.o.o., u stečaju, OIB 65510330897, Stjepana Ivičevića 32, 21300 Makarska</derivirana_varijabla>
  </DomainObject.Predmet.ProtustrankaWithAdressOIB>
  <DomainObject.Predmet.ProtustrankaNazivFormated>
    <izvorni_sadrzaj>GRAĐEVNO, građevinski inženjering d.o.o., u stečaju</izvorni_sadrzaj>
    <derivirana_varijabla naziv="DomainObject.Predmet.ProtustrankaNazivFormated_1">GRAĐEVNO, građevinski inženjering d.o.o., u stečaju</derivirana_varijabla>
  </DomainObject.Predmet.ProtustrankaNazivFormated>
  <DomainObject.Predmet.ProtustrankaNazivFormatedOIB>
    <izvorni_sadrzaj>GRAĐEVNO, građevinski inženjering d.o.o., u stečaju, OIB 65510330897</izvorni_sadrzaj>
    <derivirana_varijabla naziv="DomainObject.Predmet.ProtustrankaNazivFormatedOIB_1">GRAĐEVNO, građevinski inženjering d.o.o., u stečaju, OIB 65510330897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Mevludin Alić; Ante Duvnjak; Ivan Erceg; Veselko Erceg; Živko Gavrić; Ante Glavinić; Tonći Jakša; Zdravko Jonjić; Jovan Jović; Božidar Klarić; Zdravko Alvir; Mladen Beneta; Marko Begović; ČEDOMIR BIJELIĆ; Josip Buljević; Denis Družijanić; Josip Katavić; Juro Kostreš; Ante Lapenda; Joze Lendić; Nediljko Lendić; Stipo Martinović; Nediljko Panžić; Ivan Pejković; Neven Pletikosić; Jure Prgomet; Ante Primorac; Jozo Primorac; Igor Puharić; Ivo Ravlić; Drago Ravlić; Damir Ribarević; Milan Roso; Mato Roso; Matko Staničić; Tomislav Šarić; Branko Škrabić; Nedjeljko Šapit; Veselko Šapit; Željko Tamburović; Ratko Tripić; Ivan Tomaš; Jozo Tolj; Željko Topić; Boris Turina; Filip Utrobičić; Ivan Vrdoljak; Marin Vidović; Ivica Vujčić; Milan Vujčić; Zoran Vujčić; Zvonko Zelić; Ante Guć; Ante Lozo; Miroslav Matijašević; Ivan Baletić</izvorni_sadrzaj>
    <derivirana_varijabla naziv="DomainObject.Predmet.StrankaFormated_1">  Mevludin Alić; Ante Duvnjak; Ivan Erceg; Veselko Erceg; Živko Gavrić; Ante Glavinić; Tonći Jakša; Zdravko Jonjić; Jovan Jović; Božidar Klarić; Zdravko Alvir; Mladen Beneta; Marko Begović; ČEDOMIR BIJELIĆ; Josip Buljević; Denis Družijanić; Josip Katavić; Juro Kostreš; Ante Lapenda; Joze Lendić; Nediljko Lendić; Stipo Martinović; Nediljko Panžić; Ivan Pejković; Neven Pletikosić; Jure Prgomet; Ante Primorac; Jozo Primorac; Igor Puharić; Ivo Ravlić; Drago Ravlić; Damir Ribarević; Milan Roso; Mato Roso; Matko Staničić; Tomislav Šarić; Branko Škrabić; Nedjeljko Šapit; Veselko Šapit; Željko Tamburović; Ratko Tripić; Ivan Tomaš; Jozo Tolj; Željko Topić; Boris Turina; Filip Utrobičić; Ivan Vrdoljak; Marin Vidović; Ivica Vujčić; Milan Vujčić; Zoran Vujčić; Zvonko Zelić; Ante Guć; Ante Lozo; Miroslav Matijašević; Ivan Baletić</derivirana_varijabla>
  </DomainObject.Predmet.StrankaFormated>
  <DomainObject.Predmet.StrankaFormatedOIB>
    <izvorni_sadrzaj>  Mevludin Alić, OIB 33470624183; Ante Duvnjak, OIB 24082374827; Ivan Erceg, OIB 05913044345; Veselko Erceg, OIB 20046306819; Živko Gavrić, OIB 58416670261; Ante Glavinić, OIB 99453096029; Tonći Jakša, OIB 12676184640; Zdravko Jonjić, OIB 09854807651; Jovan Jović, OIB 20018571603; Božidar Klarić, OIB 03062836995; Zdravko Alvir, OIB 70425555794; Mladen Beneta, OIB 52057430841; Marko Begović, OIB 91058103383; ČEDOMIR BIJELIĆ, OIB 46000013272; Josip Buljević, OIB 64962512999; Denis Družijanić, OIB 34617161726; Josip Katavić, OIB 84183611399; Juro Kostreš, OIB 21691527218; Ante Lapenda, OIB 08908150430; Joze Lendić, OIB 07322138220; Nediljko Lendić, OIB 60823691539; Stipo Martinović, OIB 49916585967; Nediljko Panžić, OIB 08101052641; Ivan Pejković, OIB 00358736062; Neven Pletikosić, OIB 70433958764; Jure Prgomet, OIB 91948913494; Ante Primorac, OIB 51758747272; Jozo Primorac, OIB 60357658887; Igor Puharić, OIB 08499180803; Ivo Ravlić, OIB 63592870846; Drago Ravlić, OIB 34092177656; Damir Ribarević, OIB 60592693489; Milan Roso, OIB 30780939496; Mato Roso, OIB 16769738327; Matko Staničić, OIB 77319697219; Tomislav Šarić, OIB 03280988305; Branko Škrabić, OIB 87324504480; Nedjeljko Šapit, OIB 99758596165; Veselko Šapit, OIB 56782538313; Željko Tamburović, OIB 10248367466; Ratko Tripić, OIB 99430586017; Ivan Tomaš, OIB 96102950015; Jozo Tolj, OIB 88543350507; Željko Topić, OIB 44485504580; Boris Turina, OIB 24035120932; Filip Utrobičić, OIB 91430725331; Ivan Vrdoljak, OIB 80249403468; Marin Vidović, OIB 80879072243; Ivica Vujčić, OIB 34997245725; Milan Vujčić, OIB 71531446875; Zoran Vujčić, OIB 93317010951; Zvonko Zelić, OIB 07740308475; Ante Guć, OIB 39758981793; Ante Lozo, OIB 24012042370; Miroslav Matijašević, OIB 02571424353; Ivan Baletić, OIB 58280648614</izvorni_sadrzaj>
    <derivirana_varijabla naziv="DomainObject.Predmet.StrankaFormatedOIB_1">  Mevludin Alić, OIB 33470624183; Ante Duvnjak, OIB 24082374827; Ivan Erceg, OIB 05913044345; Veselko Erceg, OIB 20046306819; Živko Gavrić, OIB 58416670261; Ante Glavinić, OIB 99453096029; Tonći Jakša, OIB 12676184640; Zdravko Jonjić, OIB 09854807651; Jovan Jović, OIB 20018571603; Božidar Klarić, OIB 03062836995; Zdravko Alvir, OIB 70425555794; Mladen Beneta, OIB 52057430841; Marko Begović, OIB 91058103383; ČEDOMIR BIJELIĆ, OIB 46000013272; Josip Buljević, OIB 64962512999; Denis Družijanić, OIB 34617161726; Josip Katavić, OIB 84183611399; Juro Kostreš, OIB 21691527218; Ante Lapenda, OIB 08908150430; Joze Lendić, OIB 07322138220; Nediljko Lendić, OIB 60823691539; Stipo Martinović, OIB 49916585967; Nediljko Panžić, OIB 08101052641; Ivan Pejković, OIB 00358736062; Neven Pletikosić, OIB 70433958764; Jure Prgomet, OIB 91948913494; Ante Primorac, OIB 51758747272; Jozo Primorac, OIB 60357658887; Igor Puharić, OIB 08499180803; Ivo Ravlić, OIB 63592870846; Drago Ravlić, OIB 34092177656; Damir Ribarević, OIB 60592693489; Milan Roso, OIB 30780939496; Mato Roso, OIB 16769738327; Matko Staničić, OIB 77319697219; Tomislav Šarić, OIB 03280988305; Branko Škrabić, OIB 87324504480; Nedjeljko Šapit, OIB 99758596165; Veselko Šapit, OIB 56782538313; Željko Tamburović, OIB 10248367466; Ratko Tripić, OIB 99430586017; Ivan Tomaš, OIB 96102950015; Jozo Tolj, OIB 88543350507; Željko Topić, OIB 44485504580; Boris Turina, OIB 24035120932; Filip Utrobičić, OIB 91430725331; Ivan Vrdoljak, OIB 80249403468; Marin Vidović, OIB 80879072243; Ivica Vujčić, OIB 34997245725; Milan Vujčić, OIB 71531446875; Zoran Vujčić, OIB 93317010951; Zvonko Zelić, OIB 07740308475; Ante Guć, OIB 39758981793; Ante Lozo, OIB 24012042370; Miroslav Matijašević, OIB 02571424353; Ivan Baletić, OIB 58280648614</derivirana_varijabla>
  </DomainObject.Predmet.StrankaFormatedOIB>
  <DomainObject.Predmet.StrankaFormatedWithAdress>
    <izvorni_sadrzaj> Mevludin Alić, Tučepska 13 A, 21300 Makarska; Ante Duvnjak, ZRINSKO-FRANKOPANSKA 3 (ranije: MAKARSKA, ZRINSKO-FRANKOPANSKA, 4/2), 21300 Makarska; Ivan Erceg, Zrinsko-frankopanska 6/2, 21300 Makarska; Veselko Erceg, Zrinsko-frankopanska 35, 21300 Makarska; Živko Gavrić, Zrinsko-frankopanska 35, 21300 Makarska; Ante Glavinić, Stari Velikobrdski Put 22, 21300 Makarska; Tonći Jakša, Breljanska 4, 21300 Makarska; Zdravko Jonjić, Marka Marulića 5/2, 21300 Makarska; Jovan Jović, ZRINSKO-FRANKOPANSKA 35 (ranije: MAKARSKA, ZRINSKO-FRANKOPANSKA, 6/2), 21300 Makarska; Božidar Klarić, Stomarica 19, 21320 Brela; Zdravko Alvir, Stari Velikobrdski Put 26 A, 21300 Makarska; Mladen Beneta, ZRINSKO-FRANKOPANSKA 35 (ranije: MAKARSKA, ZRINSKO-FRANKOPANSKA, 6/2), 21300 Makarska; Marko Begović, Breljanska 4, 21300 Makarska; ČEDOMIR BIJELIĆ, Vrgorska ulica 4a, 21300 Makarska; Josip Buljević, Stranice 4, 21255 Slime; Denis Družijanić, Slikara Gojaka 15, 21300 Makarska; Josip Katavić, Zrinsko Frankopanska 19, 21300 Makarska; Juro Kostreš; Ante Lapenda; Joze Lendić, BIOKOVSKA 32 B (ranije: MAKARSKA, MIHOVILA GLAVINIĆA, 9), 21300 Makarska; Nediljko Lendić, PODGORSKE SKALE 9 (ranije: MAKARSKA, PODGORSKE SKALE, 2/4), 21300 Makarska; Stipo Martinović, Dubrovačka 7, 21300 Makarska; Nediljko Panžić, KIPARA MEŠTROVIĆA 14 (ranije: MAKARSKA, KIPARA MEŠTROVIĆA, 4), 21300 Makarska; Ivan Pejković, Kipara Meštrovića 10, 21300 Makarska; Neven Pletikosić, Stjepana Radića 17, 21300 Makarska; Jure Prgomet, Put Mlikarica 10, 21300 Makarska; Ante Primorac; Jozo Primorac, Vrgorački Put 4 A, 21300 Makarska; Igor Puharić, Kralja P. Krešimira Iv 72, 21300 Makarska; Ivo Ravlić, Dubrovačka 9, 21300 Makarska; Drago Ravlić, Zrinsko-frankopanska 27, 21300 Makarska; Damir Ribarević, Ulica Don Mihovila Pavlinovića 6, 21320 Baška Voda; Milan Roso, Podgorske Skale 2/5, 21300 Makarska; Mato Roso, VRGORSKA 4 A (ranije: MAKARSKA, VRGORAČKI PUT, 4 A), 21300 Makarska; Matko Staničić, Bast 95, 21320 Bast; Tomislav Šarić, Gornji Ratac 23, 21300 Tučepi; Branko Škrabić, CESTA DOMOVINSKOG RATA 5 (ranije: GORNJA BRELA, GORNJA BRELA, 4), 21255 Gornja Brela; Nedjeljko Šapit, Požare 26, 21300 Makarska; Veselko Šapit, Zagrebačka 35, 21300 Makarska; Željko Tamburović, Kalalarga 28, 21300 Makarska; Ratko Tripić; Ivan Tomaš, Kipara Meštrovića S4, 21300 Makarska; Jozo Tolj, Stjepana Radića 19, 21300 Makarska; Željko Topić, LIČKA 4 (ranije: MAKARSKA, ZAGREBAČKA, 5/4), 21300 Makarska; Boris Turina, KIPARA MEŠTROVIĆA 10 (ranije: MAKARSKA, KIPARA MEŠTROVIĆA, 4), 21300 Makarska; Filip Utrobičić, ĆUDAN 7 (ranije: SLIME, SLIME, 0), 21255 Slime; Ivan Vrdoljak, VRGORSKA 4 (ranije: MAKARSKA, VRGORAČKI PUT, 4 A), 21300 Makarska; Marin Vidović, Primorska 5, 21300 Makarska; Ivica Vujčić, Maslinarska 32 A, 21300 Makarska; Milan Vujčić, Zrinsko-frankopanska 6/2, 21300 Makarska; Zoran Vujčić, Tučepska 13, 21300 Makarska; Zvonko Zelić, Hvarska 11, 21300 Makarska; Ante Guć, STJEPANA RADIĆA 6 (ranije: MAKARSKA, STJEPANA RADIĆA, 4/1), 21300 Makarska; Ante Lozo, Rusendić 5, 21300 Veliko Brdo; Miroslav Matijašević, MOLIZANSKIH HRVATA 60 (ranije: MAKARSKA, MOLIZANSKIH HRVATA, 1/2), 21300 Makarska; Ivan Baletić, Antuna Gustava Matoša 1, 21300 Makarska</izvorni_sadrzaj>
    <derivirana_varijabla naziv="DomainObject.Predmet.StrankaFormatedWithAdress_1"> Mevludin Alić, Tučepska 13 A, 21300 Makarska; Ante Duvnjak, ZRINSKO-FRANKOPANSKA 3 (ranije: MAKARSKA, ZRINSKO-FRANKOPANSKA, 4/2), 21300 Makarska; Ivan Erceg, Zrinsko-frankopanska 6/2, 21300 Makarska; Veselko Erceg, Zrinsko-frankopanska 35, 21300 Makarska; Živko Gavrić, Zrinsko-frankopanska 35, 21300 Makarska; Ante Glavinić, Stari Velikobrdski Put 22, 21300 Makarska; Tonći Jakša, Breljanska 4, 21300 Makarska; Zdravko Jonjić, Marka Marulića 5/2, 21300 Makarska; Jovan Jović, ZRINSKO-FRANKOPANSKA 35 (ranije: MAKARSKA, ZRINSKO-FRANKOPANSKA, 6/2), 21300 Makarska; Božidar Klarić, Stomarica 19, 21320 Brela; Zdravko Alvir, Stari Velikobrdski Put 26 A, 21300 Makarska; Mladen Beneta, ZRINSKO-FRANKOPANSKA 35 (ranije: MAKARSKA, ZRINSKO-FRANKOPANSKA, 6/2), 21300 Makarska; Marko Begović, Breljanska 4, 21300 Makarska; ČEDOMIR BIJELIĆ, Vrgorska ulica 4a, 21300 Makarska; Josip Buljević, Stranice 4, 21255 Slime; Denis Družijanić, Slikara Gojaka 15, 21300 Makarska; Josip Katavić, Zrinsko Frankopanska 19, 21300 Makarska; Juro Kostreš; Ante Lapenda; Joze Lendić, BIOKOVSKA 32 B (ranije: MAKARSKA, MIHOVILA GLAVINIĆA, 9), 21300 Makarska; Nediljko Lendić, PODGORSKE SKALE 9 (ranije: MAKARSKA, PODGORSKE SKALE, 2/4), 21300 Makarska; Stipo Martinović, Dubrovačka 7, 21300 Makarska; Nediljko Panžić, KIPARA MEŠTROVIĆA 14 (ranije: MAKARSKA, KIPARA MEŠTROVIĆA, 4), 21300 Makarska; Ivan Pejković, Kipara Meštrovića 10, 21300 Makarska; Neven Pletikosić, Stjepana Radića 17, 21300 Makarska; Jure Prgomet, Put Mlikarica 10, 21300 Makarska; Ante Primorac; Jozo Primorac, Vrgorački Put 4 A, 21300 Makarska; Igor Puharić, Kralja P. Krešimira Iv 72, 21300 Makarska; Ivo Ravlić, Dubrovačka 9, 21300 Makarska; Drago Ravlić, Zrinsko-frankopanska 27, 21300 Makarska; Damir Ribarević, Ulica Don Mihovila Pavlinovića 6, 21320 Baška Voda; Milan Roso, Podgorske Skale 2/5, 21300 Makarska; Mato Roso, VRGORSKA 4 A (ranije: MAKARSKA, VRGORAČKI PUT, 4 A), 21300 Makarska; Matko Staničić, Bast 95, 21320 Bast; Tomislav Šarić, Gornji Ratac 23, 21300 Tučepi; Branko Škrabić, CESTA DOMOVINSKOG RATA 5 (ranije: GORNJA BRELA, GORNJA BRELA, 4), 21255 Gornja Brela; Nedjeljko Šapit, Požare 26, 21300 Makarska; Veselko Šapit, Zagrebačka 35, 21300 Makarska; Željko Tamburović, Kalalarga 28, 21300 Makarska; Ratko Tripić; Ivan Tomaš, Kipara Meštrovića S4, 21300 Makarska; Jozo Tolj, Stjepana Radića 19, 21300 Makarska; Željko Topić, LIČKA 4 (ranije: MAKARSKA, ZAGREBAČKA, 5/4), 21300 Makarska; Boris Turina, KIPARA MEŠTROVIĆA 10 (ranije: MAKARSKA, KIPARA MEŠTROVIĆA, 4), 21300 Makarska; Filip Utrobičić, ĆUDAN 7 (ranije: SLIME, SLIME, 0), 21255 Slime; Ivan Vrdoljak, VRGORSKA 4 (ranije: MAKARSKA, VRGORAČKI PUT, 4 A), 21300 Makarska; Marin Vidović, Primorska 5, 21300 Makarska; Ivica Vujčić, Maslinarska 32 A, 21300 Makarska; Milan Vujčić, Zrinsko-frankopanska 6/2, 21300 Makarska; Zoran Vujčić, Tučepska 13, 21300 Makarska; Zvonko Zelić, Hvarska 11, 21300 Makarska; Ante Guć, STJEPANA RADIĆA 6 (ranije: MAKARSKA, STJEPANA RADIĆA, 4/1), 21300 Makarska; Ante Lozo, Rusendić 5, 21300 Veliko Brdo; Miroslav Matijašević, MOLIZANSKIH HRVATA 60 (ranije: MAKARSKA, MOLIZANSKIH HRVATA, 1/2), 21300 Makarska; Ivan Baletić, Antuna Gustava Matoša 1, 21300 Makarska</derivirana_varijabla>
  </DomainObject.Predmet.StrankaFormatedWithAdress>
  <DomainObject.Predmet.StrankaFormatedWithAdressOIB>
    <izvorni_sadrzaj> Mevludin Alić, OIB 33470624183, Tučepska 13 A, 21300 Makarska; Ante Duvnjak, OIB 24082374827, ZRINSKO-FRANKOPANSKA 3 (ranije: MAKARSKA, ZRINSKO-FRANKOPANSKA, 4/2), 21300 Makarska; Ivan Erceg, OIB 05913044345, Zrinsko-frankopanska 6/2, 21300 Makarska; Veselko Erceg, OIB 20046306819, Zrinsko-frankopanska 35, 21300 Makarska; Živko Gavrić, OIB 58416670261, Zrinsko-frankopanska 35, 21300 Makarska; Ante Glavinić, OIB 99453096029, Stari Velikobrdski Put 22, 21300 Makarska; Tonći Jakša, OIB 12676184640, Breljanska 4, 21300 Makarska; Zdravko Jonjić, OIB 09854807651, Marka Marulića 5/2, 21300 Makarska; Jovan Jović, OIB 20018571603, ZRINSKO-FRANKOPANSKA 35 (ranije: MAKARSKA, ZRINSKO-FRANKOPANSKA, 6/2), 21300 Makarska; Božidar Klarić, OIB 03062836995, Stomarica 19, 21320 Brela; Zdravko Alvir, OIB 70425555794, Stari Velikobrdski Put 26 A, 21300 Makarska; Mladen Beneta, OIB 52057430841, ZRINSKO-FRANKOPANSKA 35 (ranije: MAKARSKA, ZRINSKO-FRANKOPANSKA, 6/2), 21300 Makarska; Marko Begović, OIB 91058103383, Breljanska 4, 21300 Makarska; ČEDOMIR BIJELIĆ, OIB 46000013272, Vrgorska ulica 4a, 21300 Makarska; Josip Buljević, OIB 64962512999, Stranice 4, 21255 Slime; Denis Družijanić, OIB 34617161726, Slikara Gojaka 15, 21300 Makarska; Josip Katavić, OIB 84183611399, Zrinsko Frankopanska 19, 21300 Makarska; Juro Kostreš, OIB 21691527218; Ante Lapenda, OIB 08908150430; Joze Lendić, OIB 07322138220, BIOKOVSKA 32 B (ranije: MAKARSKA, MIHOVILA GLAVINIĆA, 9), 21300 Makarska; Nediljko Lendić, OIB 60823691539, PODGORSKE SKALE 9 (ranije: MAKARSKA, PODGORSKE SKALE, 2/4), 21300 Makarska; Stipo Martinović, OIB 49916585967, Dubrovačka 7, 21300 Makarska; Nediljko Panžić, OIB 08101052641, KIPARA MEŠTROVIĆA 14 (ranije: MAKARSKA, KIPARA MEŠTROVIĆA, 4), 21300 Makarska; Ivan Pejković, OIB 00358736062, Kipara Meštrovića 10, 21300 Makarska; Neven Pletikosić, OIB 70433958764, Stjepana Radića 17, 21300 Makarska; Jure Prgomet, OIB 91948913494, Put Mlikarica 10, 21300 Makarska; Ante Primorac, OIB 51758747272; Jozo Primorac, OIB 60357658887, Vrgorački Put 4 A, 21300 Makarska; Igor Puharić, OIB 08499180803, Kralja P. Krešimira Iv 72, 21300 Makarska; Ivo Ravlić, OIB 63592870846, Dubrovačka 9, 21300 Makarska; Drago Ravlić, OIB 34092177656, Zrinsko-frankopanska 27, 21300 Makarska; Damir Ribarević, OIB 60592693489, Ulica Don Mihovila Pavlinovića 6, 21320 Baška Voda; Milan Roso, OIB 30780939496, Podgorske Skale 2/5, 21300 Makarska; Mato Roso, OIB 16769738327, VRGORSKA 4 A (ranije: MAKARSKA, VRGORAČKI PUT, 4 A), 21300 Makarska; Matko Staničić, OIB 77319697219, Bast 95, 21320 Bast; Tomislav Šarić, OIB 03280988305, Gornji Ratac 23, 21300 Tučepi; Branko Škrabić, OIB 87324504480, CESTA DOMOVINSKOG RATA 5 (ranije: GORNJA BRELA, GORNJA BRELA, 4), 21255 Gornja Brela; Nedjeljko Šapit, OIB 99758596165, Požare 26, 21300 Makarska; Veselko Šapit, OIB 56782538313, Zagrebačka 35, 21300 Makarska; Željko Tamburović, OIB 10248367466, Kalalarga 28, 21300 Makarska; Ratko Tripić, OIB 99430586017; Ivan Tomaš, OIB 96102950015, Kipara Meštrovića S4, 21300 Makarska; Jozo Tolj, OIB 88543350507, Stjepana Radića 19, 21300 Makarska; Željko Topić, OIB 44485504580, LIČKA 4 (ranije: MAKARSKA, ZAGREBAČKA, 5/4), 21300 Makarska; Boris Turina, OIB 24035120932, KIPARA MEŠTROVIĆA 10 (ranije: MAKARSKA, KIPARA MEŠTROVIĆA, 4), 21300 Makarska; Filip Utrobičić, OIB 91430725331, ĆUDAN 7 (ranije: SLIME, SLIME, 0), 21255 Slime; Ivan Vrdoljak, OIB 80249403468, VRGORSKA 4 (ranije: MAKARSKA, VRGORAČKI PUT, 4 A), 21300 Makarska; Marin Vidović, OIB 80879072243, Primorska 5, 21300 Makarska; Ivica Vujčić, OIB 34997245725, Maslinarska 32 A, 21300 Makarska; Milan Vujčić, OIB 71531446875, Zrinsko-frankopanska 6/2, 21300 Makarska; Zoran Vujčić, OIB 93317010951, Tučepska 13, 21300 Makarska; Zvonko Zelić, OIB 07740308475, Hvarska 11, 21300 Makarska; Ante Guć, OIB 39758981793, STJEPANA RADIĆA 6 (ranije: MAKARSKA, STJEPANA RADIĆA, 4/1), 21300 Makarska; Ante Lozo, OIB 24012042370, Rusendić 5, 21300 Veliko Brdo; Miroslav Matijašević, OIB 02571424353, MOLIZANSKIH HRVATA 60 (ranije: MAKARSKA, MOLIZANSKIH HRVATA, 1/2), 21300 Makarska; Ivan Baletić, OIB 58280648614, Antuna Gustava Matoša 1, 21300 Makarska</izvorni_sadrzaj>
    <derivirana_varijabla naziv="DomainObject.Predmet.StrankaFormatedWithAdressOIB_1"> Mevludin Alić, OIB 33470624183, Tučepska 13 A, 21300 Makarska; Ante Duvnjak, OIB 24082374827, ZRINSKO-FRANKOPANSKA 3 (ranije: MAKARSKA, ZRINSKO-FRANKOPANSKA, 4/2), 21300 Makarska; Ivan Erceg, OIB 05913044345, Zrinsko-frankopanska 6/2, 21300 Makarska; Veselko Erceg, OIB 20046306819, Zrinsko-frankopanska 35, 21300 Makarska; Živko Gavrić, OIB 58416670261, Zrinsko-frankopanska 35, 21300 Makarska; Ante Glavinić, OIB 99453096029, Stari Velikobrdski Put 22, 21300 Makarska; Tonći Jakša, OIB 12676184640, Breljanska 4, 21300 Makarska; Zdravko Jonjić, OIB 09854807651, Marka Marulića 5/2, 21300 Makarska; Jovan Jović, OIB 20018571603, ZRINSKO-FRANKOPANSKA 35 (ranije: MAKARSKA, ZRINSKO-FRANKOPANSKA, 6/2), 21300 Makarska; Božidar Klarić, OIB 03062836995, Stomarica 19, 21320 Brela; Zdravko Alvir, OIB 70425555794, Stari Velikobrdski Put 26 A, 21300 Makarska; Mladen Beneta, OIB 52057430841, ZRINSKO-FRANKOPANSKA 35 (ranije: MAKARSKA, ZRINSKO-FRANKOPANSKA, 6/2), 21300 Makarska; Marko Begović, OIB 91058103383, Breljanska 4, 21300 Makarska; ČEDOMIR BIJELIĆ, OIB 46000013272, Vrgorska ulica 4a, 21300 Makarska; Josip Buljević, OIB 64962512999, Stranice 4, 21255 Slime; Denis Družijanić, OIB 34617161726, Slikara Gojaka 15, 21300 Makarska; Josip Katavić, OIB 84183611399, Zrinsko Frankopanska 19, 21300 Makarska; Juro Kostreš, OIB 21691527218; Ante Lapenda, OIB 08908150430; Joze Lendić, OIB 07322138220, BIOKOVSKA 32 B (ranije: MAKARSKA, MIHOVILA GLAVINIĆA, 9), 21300 Makarska; Nediljko Lendić, OIB 60823691539, PODGORSKE SKALE 9 (ranije: MAKARSKA, PODGORSKE SKALE, 2/4), 21300 Makarska; Stipo Martinović, OIB 49916585967, Dubrovačka 7, 21300 Makarska; Nediljko Panžić, OIB 08101052641, KIPARA MEŠTROVIĆA 14 (ranije: MAKARSKA, KIPARA MEŠTROVIĆA, 4), 21300 Makarska; Ivan Pejković, OIB 00358736062, Kipara Meštrovića 10, 21300 Makarska; Neven Pletikosić, OIB 70433958764, Stjepana Radića 17, 21300 Makarska; Jure Prgomet, OIB 91948913494, Put Mlikarica 10, 21300 Makarska; Ante Primorac, OIB 51758747272; Jozo Primorac, OIB 60357658887, Vrgorački Put 4 A, 21300 Makarska; Igor Puharić, OIB 08499180803, Kralja P. Krešimira Iv 72, 21300 Makarska; Ivo Ravlić, OIB 63592870846, Dubrovačka 9, 21300 Makarska; Drago Ravlić, OIB 34092177656, Zrinsko-frankopanska 27, 21300 Makarska; Damir Ribarević, OIB 60592693489, Ulica Don Mihovila Pavlinovića 6, 21320 Baška Voda; Milan Roso, OIB 30780939496, Podgorske Skale 2/5, 21300 Makarska; Mato Roso, OIB 16769738327, VRGORSKA 4 A (ranije: MAKARSKA, VRGORAČKI PUT, 4 A), 21300 Makarska; Matko Staničić, OIB 77319697219, Bast 95, 21320 Bast; Tomislav Šarić, OIB 03280988305, Gornji Ratac 23, 21300 Tučepi; Branko Škrabić, OIB 87324504480, CESTA DOMOVINSKOG RATA 5 (ranije: GORNJA BRELA, GORNJA BRELA, 4), 21255 Gornja Brela; Nedjeljko Šapit, OIB 99758596165, Požare 26, 21300 Makarska; Veselko Šapit, OIB 56782538313, Zagrebačka 35, 21300 Makarska; Željko Tamburović, OIB 10248367466, Kalalarga 28, 21300 Makarska; Ratko Tripić, OIB 99430586017; Ivan Tomaš, OIB 96102950015, Kipara Meštrovića S4, 21300 Makarska; Jozo Tolj, OIB 88543350507, Stjepana Radića 19, 21300 Makarska; Željko Topić, OIB 44485504580, LIČKA 4 (ranije: MAKARSKA, ZAGREBAČKA, 5/4), 21300 Makarska; Boris Turina, OIB 24035120932, KIPARA MEŠTROVIĆA 10 (ranije: MAKARSKA, KIPARA MEŠTROVIĆA, 4), 21300 Makarska; Filip Utrobičić, OIB 91430725331, ĆUDAN 7 (ranije: SLIME, SLIME, 0), 21255 Slime; Ivan Vrdoljak, OIB 80249403468, VRGORSKA 4 (ranije: MAKARSKA, VRGORAČKI PUT, 4 A), 21300 Makarska; Marin Vidović, OIB 80879072243, Primorska 5, 21300 Makarska; Ivica Vujčić, OIB 34997245725, Maslinarska 32 A, 21300 Makarska; Milan Vujčić, OIB 71531446875, Zrinsko-frankopanska 6/2, 21300 Makarska; Zoran Vujčić, OIB 93317010951, Tučepska 13, 21300 Makarska; Zvonko Zelić, OIB 07740308475, Hvarska 11, 21300 Makarska; Ante Guć, OIB 39758981793, STJEPANA RADIĆA 6 (ranije: MAKARSKA, STJEPANA RADIĆA, 4/1), 21300 Makarska; Ante Lozo, OIB 24012042370, Rusendić 5, 21300 Veliko Brdo; Miroslav Matijašević, OIB 02571424353, MOLIZANSKIH HRVATA 60 (ranije: MAKARSKA, MOLIZANSKIH HRVATA, 1/2), 21300 Makarska; Ivan Baletić, OIB 58280648614, Antuna Gustava Matoša 1, 21300 Makarska</derivirana_varijabla>
  </DomainObject.Predmet.StrankaFormatedWithAdressOIB>
  <DomainObject.Predmet.StrankaWithAdress>
    <izvorni_sadrzaj>Mevludin Alić Tučepska 13 A,21300 Makarska,Ante Duvnjak ZRINSKO-FRANKOPANSKA 3 (ranije: MAKARSKA, ZRINSKO-FRANKOPANSKA, 4/2),21300 Makarska,Ivan Erceg Zrinsko-frankopanska 6/2,21300 Makarska,Veselko Erceg Zrinsko-frankopanska 35,21300 Makarska,Živko Gavrić Zrinsko-frankopanska 35,21300 Makarska,Ante Glavinić Stari Velikobrdski Put 22,21300 Makarska,Tonći Jakša Breljanska 4,21300 Makarska,Zdravko Jonjić Marka Marulića 5/2,21300 Makarska,Jovan Jović ZRINSKO-FRANKOPANSKA 35 (ranije: MAKARSKA, ZRINSKO-FRANKOPANSKA, 6/2),21300 Makarska,Božidar Klarić Stomarica 19,21320 Brela,Zdravko Alvir Stari Velikobrdski Put 26 A,21300 Makarska,Mladen Beneta ZRINSKO-FRANKOPANSKA 35 (ranije: MAKARSKA, ZRINSKO-FRANKOPANSKA, 6/2),21300 Makarska,Marko Begović Breljanska 4,21300 Makarska,ČEDOMIR BIJELIĆ Vrgorska ulica 4a,21300 Makarska,Josip Buljević Stranice 4,21255 Slime,Denis Družijanić Slikara Gojaka 15,21300 Makarska,Josip Katavić Zrinsko Frankopanska 19,21300 Makarska,Juro Kostreš ,Ante Lapenda ,Joze Lendić BIOKOVSKA 32 B (ranije: MAKARSKA, MIHOVILA GLAVINIĆA, 9),21300 Makarska,Nediljko Lendić PODGORSKE SKALE 9 (ranije: MAKARSKA, PODGORSKE SKALE, 2/4),21300 Makarska,Stipo Martinović Dubrovačka 7,21300 Makarska,Nediljko Panžić KIPARA MEŠTROVIĆA 14 (ranije: MAKARSKA, KIPARA MEŠTROVIĆA, 4),21300 Makarska,Ivan Pejković Kipara Meštrovića 10,21300 Makarska,Neven Pletikosić Stjepana Radića 17,21300 Makarska,Jure Prgomet Put Mlikarica 10,21300 Makarska,Ante Primorac ,Jozo Primorac Vrgorački Put 4 A,21300 Makarska,Igor Puharić Kralja P. Krešimira Iv 72,21300 Makarska,Ivo Ravlić Dubrovačka 9,21300 Makarska,Drago Ravlić Zrinsko-frankopanska 27,21300 Makarska,Damir Ribarević Ulica Don Mihovila Pavlinovića 6,21320 Baška Voda,Milan Roso Podgorske Skale 2/5,21300 Makarska,Mato Roso VRGORSKA 4 A (ranije: MAKARSKA, VRGORAČKI PUT, 4 A),21300 Makarska,Matko Staničić Bast 95,21320 Bast,Tomislav Šarić Gornji Ratac 23,21300 Tučepi,Branko Škrabić CESTA DOMOVINSKOG RATA 5 (ranije: GORNJA BRELA, GORNJA BRELA, 4),21255 Gornja Brela,Nedjeljko Šapit Požare 26,21300 Makarska,Veselko Šapit Zagrebačka 35,21300 Makarska,Željko Tamburović Kalalarga 28,21300 Makarska,Ratko Tripić ,Ivan Tomaš Kipara Meštrovića S4,21300 Makarska,Jozo Tolj Stjepana Radića 19,21300 Makarska,Željko Topić LIČKA 4 (ranije: MAKARSKA, ZAGREBAČKA, 5/4),21300 Makarska,Boris Turina KIPARA MEŠTROVIĆA 10 (ranije: MAKARSKA, KIPARA MEŠTROVIĆA, 4),21300 Makarska,Filip Utrobičić ĆUDAN 7 (ranije: SLIME, SLIME, 0),21255 Slime,Ivan Vrdoljak VRGORSKA 4 (ranije: MAKARSKA, VRGORAČKI PUT, 4 A),21300 Makarska,Marin Vidović Primorska 5,21300 Makarska,Ivica Vujčić Maslinarska 32 A,21300 Makarska,Milan Vujčić Zrinsko-frankopanska 6/2,21300 Makarska,Zoran Vujčić Tučepska 13,21300 Makarska,Zvonko Zelić Hvarska 11,21300 Makarska,Ante Guć STJEPANA RADIĆA 6 (ranije: MAKARSKA, STJEPANA RADIĆA, 4/1),21300 Makarska,Ante Lozo Rusendić 5,21300 Veliko Brdo,Miroslav Matijašević MOLIZANSKIH HRVATA 60 (ranije: MAKARSKA, MOLIZANSKIH HRVATA, 1/2),21300 Makarska,Ivan Baletić Antuna Gustava Matoša 1,21300 Makarska</izvorni_sadrzaj>
    <derivirana_varijabla naziv="DomainObject.Predmet.StrankaWithAdress_1">Mevludin Alić Tučepska 13 A,21300 Makarska,Ante Duvnjak ZRINSKO-FRANKOPANSKA 3 (ranije: MAKARSKA, ZRINSKO-FRANKOPANSKA, 4/2),21300 Makarska,Ivan Erceg Zrinsko-frankopanska 6/2,21300 Makarska,Veselko Erceg Zrinsko-frankopanska 35,21300 Makarska,Živko Gavrić Zrinsko-frankopanska 35,21300 Makarska,Ante Glavinić Stari Velikobrdski Put 22,21300 Makarska,Tonći Jakša Breljanska 4,21300 Makarska,Zdravko Jonjić Marka Marulića 5/2,21300 Makarska,Jovan Jović ZRINSKO-FRANKOPANSKA 35 (ranije: MAKARSKA, ZRINSKO-FRANKOPANSKA, 6/2),21300 Makarska,Božidar Klarić Stomarica 19,21320 Brela,Zdravko Alvir Stari Velikobrdski Put 26 A,21300 Makarska,Mladen Beneta ZRINSKO-FRANKOPANSKA 35 (ranije: MAKARSKA, ZRINSKO-FRANKOPANSKA, 6/2),21300 Makarska,Marko Begović Breljanska 4,21300 Makarska,ČEDOMIR BIJELIĆ Vrgorska ulica 4a,21300 Makarska,Josip Buljević Stranice 4,21255 Slime,Denis Družijanić Slikara Gojaka 15,21300 Makarska,Josip Katavić Zrinsko Frankopanska 19,21300 Makarska,Juro Kostreš ,Ante Lapenda ,Joze Lendić BIOKOVSKA 32 B (ranije: MAKARSKA, MIHOVILA GLAVINIĆA, 9),21300 Makarska,Nediljko Lendić PODGORSKE SKALE 9 (ranije: MAKARSKA, PODGORSKE SKALE, 2/4),21300 Makarska,Stipo Martinović Dubrovačka 7,21300 Makarska,Nediljko Panžić KIPARA MEŠTROVIĆA 14 (ranije: MAKARSKA, KIPARA MEŠTROVIĆA, 4),21300 Makarska,Ivan Pejković Kipara Meštrovića 10,21300 Makarska,Neven Pletikosić Stjepana Radića 17,21300 Makarska,Jure Prgomet Put Mlikarica 10,21300 Makarska,Ante Primorac ,Jozo Primorac Vrgorački Put 4 A,21300 Makarska,Igor Puharić Kralja P. Krešimira Iv 72,21300 Makarska,Ivo Ravlić Dubrovačka 9,21300 Makarska,Drago Ravlić Zrinsko-frankopanska 27,21300 Makarska,Damir Ribarević Ulica Don Mihovila Pavlinovića 6,21320 Baška Voda,Milan Roso Podgorske Skale 2/5,21300 Makarska,Mato Roso VRGORSKA 4 A (ranije: MAKARSKA, VRGORAČKI PUT, 4 A),21300 Makarska,Matko Staničić Bast 95,21320 Bast,Tomislav Šarić Gornji Ratac 23,21300 Tučepi,Branko Škrabić CESTA DOMOVINSKOG RATA 5 (ranije: GORNJA BRELA, GORNJA BRELA, 4),21255 Gornja Brela,Nedjeljko Šapit Požare 26,21300 Makarska,Veselko Šapit Zagrebačka 35,21300 Makarska,Željko Tamburović Kalalarga 28,21300 Makarska,Ratko Tripić ,Ivan Tomaš Kipara Meštrovića S4,21300 Makarska,Jozo Tolj Stjepana Radića 19,21300 Makarska,Željko Topić LIČKA 4 (ranije: MAKARSKA, ZAGREBAČKA, 5/4),21300 Makarska,Boris Turina KIPARA MEŠTROVIĆA 10 (ranije: MAKARSKA, KIPARA MEŠTROVIĆA, 4),21300 Makarska,Filip Utrobičić ĆUDAN 7 (ranije: SLIME, SLIME, 0),21255 Slime,Ivan Vrdoljak VRGORSKA 4 (ranije: MAKARSKA, VRGORAČKI PUT, 4 A),21300 Makarska,Marin Vidović Primorska 5,21300 Makarska,Ivica Vujčić Maslinarska 32 A,21300 Makarska,Milan Vujčić Zrinsko-frankopanska 6/2,21300 Makarska,Zoran Vujčić Tučepska 13,21300 Makarska,Zvonko Zelić Hvarska 11,21300 Makarska,Ante Guć STJEPANA RADIĆA 6 (ranije: MAKARSKA, STJEPANA RADIĆA, 4/1),21300 Makarska,Ante Lozo Rusendić 5,21300 Veliko Brdo,Miroslav Matijašević MOLIZANSKIH HRVATA 60 (ranije: MAKARSKA, MOLIZANSKIH HRVATA, 1/2),21300 Makarska,Ivan Baletić Antuna Gustava Matoša 1,21300 Makarska</derivirana_varijabla>
  </DomainObject.Predmet.StrankaWithAdress>
  <DomainObject.Predmet.StrankaWithAdressOIB>
    <izvorni_sadrzaj>Mevludin Alić, OIB 33470624183, Tučepska 13 A,21300 Makarska,Ante Duvnjak, OIB 24082374827, ZRINSKO-FRANKOPANSKA 3 (ranije: MAKARSKA, ZRINSKO-FRANKOPANSKA, 4/2),21300 Makarska,Ivan Erceg, OIB 05913044345, Zrinsko-frankopanska 6/2,21300 Makarska,Veselko Erceg, OIB 20046306819, Zrinsko-frankopanska 35,21300 Makarska,Živko Gavrić, OIB 58416670261, Zrinsko-frankopanska 35,21300 Makarska,Ante Glavinić, OIB 99453096029, Stari Velikobrdski Put 22,21300 Makarska,Tonći Jakša, OIB 12676184640, Breljanska 4,21300 Makarska,Zdravko Jonjić, OIB 09854807651, Marka Marulića 5/2,21300 Makarska,Jovan Jović, OIB 20018571603, ZRINSKO-FRANKOPANSKA 35 (ranije: MAKARSKA, ZRINSKO-FRANKOPANSKA, 6/2),21300 Makarska,Božidar Klarić, OIB 03062836995, Stomarica 19,21320 Brela,Zdravko Alvir, OIB 70425555794, Stari Velikobrdski Put 26 A,21300 Makarska,Mladen Beneta, OIB 52057430841, ZRINSKO-FRANKOPANSKA 35 (ranije: MAKARSKA, ZRINSKO-FRANKOPANSKA, 6/2),21300 Makarska,Marko Begović, OIB 91058103383, Breljanska 4,21300 Makarska,ČEDOMIR BIJELIĆ, OIB 46000013272, Vrgorska ulica 4a,21300 Makarska,Josip Buljević, OIB 64962512999, Stranice 4,21255 Slime,Denis Družijanić, OIB 34617161726, Slikara Gojaka 15,21300 Makarska,Josip Katavić, OIB 84183611399, Zrinsko Frankopanska 19,21300 Makarska,Juro Kostreš, OIB 21691527218,Ante Lapenda, OIB 08908150430,Joze Lendić, OIB 07322138220, BIOKOVSKA 32 B (ranije: MAKARSKA, MIHOVILA GLAVINIĆA, 9),21300 Makarska,Nediljko Lendić, OIB 60823691539, PODGORSKE SKALE 9 (ranije: MAKARSKA, PODGORSKE SKALE, 2/4),21300 Makarska,Stipo Martinović, OIB 49916585967, Dubrovačka 7,21300 Makarska,Nediljko Panžić, OIB 08101052641, KIPARA MEŠTROVIĆA 14 (ranije: MAKARSKA, KIPARA MEŠTROVIĆA, 4),21300 Makarska,Ivan Pejković, OIB 00358736062, Kipara Meštrovića 10,21300 Makarska,Neven Pletikosić, OIB 70433958764, Stjepana Radića 17,21300 Makarska,Jure Prgomet, OIB 91948913494, Put Mlikarica 10,21300 Makarska,Ante Primorac, OIB 51758747272,Jozo Primorac, OIB 60357658887, Vrgorački Put 4 A,21300 Makarska,Igor Puharić, OIB 08499180803, Kralja P. Krešimira Iv 72,21300 Makarska,Ivo Ravlić, OIB 63592870846, Dubrovačka 9,21300 Makarska,Drago Ravlić, OIB 34092177656, Zrinsko-frankopanska 27,21300 Makarska,Damir Ribarević, OIB 60592693489, Ulica Don Mihovila Pavlinovića 6,21320 Baška Voda,Milan Roso, OIB 30780939496, Podgorske Skale 2/5,21300 Makarska,Mato Roso, OIB 16769738327, VRGORSKA 4 A (ranije: MAKARSKA, VRGORAČKI PUT, 4 A),21300 Makarska,Matko Staničić, OIB 77319697219, Bast 95,21320 Bast,Tomislav Šarić, OIB 03280988305, Gornji Ratac 23,21300 Tučepi,Branko Škrabić, OIB 87324504480, CESTA DOMOVINSKOG RATA 5 (ranije: GORNJA BRELA, GORNJA BRELA, 4),21255 Gornja Brela,Nedjeljko Šapit, OIB 99758596165, Požare 26,21300 Makarska,Veselko Šapit, OIB 56782538313, Zagrebačka 35,21300 Makarska,Željko Tamburović, OIB 10248367466, Kalalarga 28,21300 Makarska,Ratko Tripić, OIB 99430586017,Ivan Tomaš, OIB 96102950015, Kipara Meštrovića S4,21300 Makarska,Jozo Tolj, OIB 88543350507, Stjepana Radića 19,21300 Makarska,Željko Topić, OIB 44485504580, LIČKA 4 (ranije: MAKARSKA, ZAGREBAČKA, 5/4),21300 Makarska,Boris Turina, OIB 24035120932, KIPARA MEŠTROVIĆA 10 (ranije: MAKARSKA, KIPARA MEŠTROVIĆA, 4),21300 Makarska,Filip Utrobičić, OIB 91430725331, ĆUDAN 7 (ranije: SLIME, SLIME, 0),21255 Slime,Ivan Vrdoljak, OIB 80249403468, VRGORSKA 4 (ranije: MAKARSKA, VRGORAČKI PUT, 4 A),21300 Makarska,Marin Vidović, OIB 80879072243, Primorska 5,21300 Makarska,Ivica Vujčić, OIB 34997245725, Maslinarska 32 A,21300 Makarska,Milan Vujčić, OIB 71531446875, Zrinsko-frankopanska 6/2,21300 Makarska,Zoran Vujčić, OIB 93317010951, Tučepska 13,21300 Makarska,Zvonko Zelić, OIB 07740308475, Hvarska 11,21300 Makarska,Ante Guć, OIB 39758981793, STJEPANA RADIĆA 6 (ranije: MAKARSKA, STJEPANA RADIĆA, 4/1),21300 Makarska,Ante Lozo, OIB 24012042370, Rusendić 5,21300 Veliko Brdo,Miroslav Matijašević, OIB 02571424353, MOLIZANSKIH HRVATA 60 (ranije: MAKARSKA, MOLIZANSKIH HRVATA, 1/2),21300 Makarska,Ivan Baletić, OIB 58280648614, Antuna Gustava Matoša 1,21300 Makarska</izvorni_sadrzaj>
    <derivirana_varijabla naziv="DomainObject.Predmet.StrankaWithAdressOIB_1">Mevludin Alić, OIB 33470624183, Tučepska 13 A,21300 Makarska,Ante Duvnjak, OIB 24082374827, ZRINSKO-FRANKOPANSKA 3 (ranije: MAKARSKA, ZRINSKO-FRANKOPANSKA, 4/2),21300 Makarska,Ivan Erceg, OIB 05913044345, Zrinsko-frankopanska 6/2,21300 Makarska,Veselko Erceg, OIB 20046306819, Zrinsko-frankopanska 35,21300 Makarska,Živko Gavrić, OIB 58416670261, Zrinsko-frankopanska 35,21300 Makarska,Ante Glavinić, OIB 99453096029, Stari Velikobrdski Put 22,21300 Makarska,Tonći Jakša, OIB 12676184640, Breljanska 4,21300 Makarska,Zdravko Jonjić, OIB 09854807651, Marka Marulića 5/2,21300 Makarska,Jovan Jović, OIB 20018571603, ZRINSKO-FRANKOPANSKA 35 (ranije: MAKARSKA, ZRINSKO-FRANKOPANSKA, 6/2),21300 Makarska,Božidar Klarić, OIB 03062836995, Stomarica 19,21320 Brela,Zdravko Alvir, OIB 70425555794, Stari Velikobrdski Put 26 A,21300 Makarska,Mladen Beneta, OIB 52057430841, ZRINSKO-FRANKOPANSKA 35 (ranije: MAKARSKA, ZRINSKO-FRANKOPANSKA, 6/2),21300 Makarska,Marko Begović, OIB 91058103383, Breljanska 4,21300 Makarska,ČEDOMIR BIJELIĆ, OIB 46000013272, Vrgorska ulica 4a,21300 Makarska,Josip Buljević, OIB 64962512999, Stranice 4,21255 Slime,Denis Družijanić, OIB 34617161726, Slikara Gojaka 15,21300 Makarska,Josip Katavić, OIB 84183611399, Zrinsko Frankopanska 19,21300 Makarska,Juro Kostreš, OIB 21691527218,Ante Lapenda, OIB 08908150430,Joze Lendić, OIB 07322138220, BIOKOVSKA 32 B (ranije: MAKARSKA, MIHOVILA GLAVINIĆA, 9),21300 Makarska,Nediljko Lendić, OIB 60823691539, PODGORSKE SKALE 9 (ranije: MAKARSKA, PODGORSKE SKALE, 2/4),21300 Makarska,Stipo Martinović, OIB 49916585967, Dubrovačka 7,21300 Makarska,Nediljko Panžić, OIB 08101052641, KIPARA MEŠTROVIĆA 14 (ranije: MAKARSKA, KIPARA MEŠTROVIĆA, 4),21300 Makarska,Ivan Pejković, OIB 00358736062, Kipara Meštrovića 10,21300 Makarska,Neven Pletikosić, OIB 70433958764, Stjepana Radića 17,21300 Makarska,Jure Prgomet, OIB 91948913494, Put Mlikarica 10,21300 Makarska,Ante Primorac, OIB 51758747272,Jozo Primorac, OIB 60357658887, Vrgorački Put 4 A,21300 Makarska,Igor Puharić, OIB 08499180803, Kralja P. Krešimira Iv 72,21300 Makarska,Ivo Ravlić, OIB 63592870846, Dubrovačka 9,21300 Makarska,Drago Ravlić, OIB 34092177656, Zrinsko-frankopanska 27,21300 Makarska,Damir Ribarević, OIB 60592693489, Ulica Don Mihovila Pavlinovića 6,21320 Baška Voda,Milan Roso, OIB 30780939496, Podgorske Skale 2/5,21300 Makarska,Mato Roso, OIB 16769738327, VRGORSKA 4 A (ranije: MAKARSKA, VRGORAČKI PUT, 4 A),21300 Makarska,Matko Staničić, OIB 77319697219, Bast 95,21320 Bast,Tomislav Šarić, OIB 03280988305, Gornji Ratac 23,21300 Tučepi,Branko Škrabić, OIB 87324504480, CESTA DOMOVINSKOG RATA 5 (ranije: GORNJA BRELA, GORNJA BRELA, 4),21255 Gornja Brela,Nedjeljko Šapit, OIB 99758596165, Požare 26,21300 Makarska,Veselko Šapit, OIB 56782538313, Zagrebačka 35,21300 Makarska,Željko Tamburović, OIB 10248367466, Kalalarga 28,21300 Makarska,Ratko Tripić, OIB 99430586017,Ivan Tomaš, OIB 96102950015, Kipara Meštrovića S4,21300 Makarska,Jozo Tolj, OIB 88543350507, Stjepana Radića 19,21300 Makarska,Željko Topić, OIB 44485504580, LIČKA 4 (ranije: MAKARSKA, ZAGREBAČKA, 5/4),21300 Makarska,Boris Turina, OIB 24035120932, KIPARA MEŠTROVIĆA 10 (ranije: MAKARSKA, KIPARA MEŠTROVIĆA, 4),21300 Makarska,Filip Utrobičić, OIB 91430725331, ĆUDAN 7 (ranije: SLIME, SLIME, 0),21255 Slime,Ivan Vrdoljak, OIB 80249403468, VRGORSKA 4 (ranije: MAKARSKA, VRGORAČKI PUT, 4 A),21300 Makarska,Marin Vidović, OIB 80879072243, Primorska 5,21300 Makarska,Ivica Vujčić, OIB 34997245725, Maslinarska 32 A,21300 Makarska,Milan Vujčić, OIB 71531446875, Zrinsko-frankopanska 6/2,21300 Makarska,Zoran Vujčić, OIB 93317010951, Tučepska 13,21300 Makarska,Zvonko Zelić, OIB 07740308475, Hvarska 11,21300 Makarska,Ante Guć, OIB 39758981793, STJEPANA RADIĆA 6 (ranije: MAKARSKA, STJEPANA RADIĆA, 4/1),21300 Makarska,Ante Lozo, OIB 24012042370, Rusendić 5,21300 Veliko Brdo,Miroslav Matijašević, OIB 02571424353, MOLIZANSKIH HRVATA 60 (ranije: MAKARSKA, MOLIZANSKIH HRVATA, 1/2),21300 Makarska,Ivan Baletić, OIB 58280648614, Antuna Gustava Matoša 1,21300 Makarska</derivirana_varijabla>
  </DomainObject.Predmet.StrankaWithAdressOIB>
  <DomainObject.Predmet.StrankaNazivFormated>
    <izvorni_sadrzaj>Mevludin Alić,Ante Duvnjak,Ivan Erceg,Veselko Erceg,Živko Gavrić,Ante Glavinić,Tonći Jakša,Zdravko Jonjić,Jovan Jović,Božidar Klarić,Zdravko Alvir,Mladen Beneta,Marko Begović,ČEDOMIR BIJELIĆ,Josip Buljević,Denis Družijanić,Josip Katavić,Juro Kostreš,Ante Lapenda,Joze Lendić,Nediljko Lendić,Stipo Martinović,Nediljko Panžić,Ivan Pejković,Neven Pletikosić,Jure Prgomet,Ante Primorac,Jozo Primorac,Igor Puharić,Ivo Ravlić,Drago Ravlić,Damir Ribarević,Milan Roso,Mato Roso,Matko Staničić,Tomislav Šarić,Branko Škrabić,Nedjeljko Šapit,Veselko Šapit,Željko Tamburović,Ratko Tripić,Ivan Tomaš,Jozo Tolj,Željko Topić,Boris Turina,Filip Utrobičić,Ivan Vrdoljak,Marin Vidović,Ivica Vujčić,Milan Vujčić,Zoran Vujčić,Zvonko Zelić,Ante Guć,Ante Lozo,Miroslav Matijašević,Ivan Baletić</izvorni_sadrzaj>
    <derivirana_varijabla naziv="DomainObject.Predmet.StrankaNazivFormated_1">Mevludin Alić,Ante Duvnjak,Ivan Erceg,Veselko Erceg,Živko Gavrić,Ante Glavinić,Tonći Jakša,Zdravko Jonjić,Jovan Jović,Božidar Klarić,Zdravko Alvir,Mladen Beneta,Marko Begović,ČEDOMIR BIJELIĆ,Josip Buljević,Denis Družijanić,Josip Katavić,Juro Kostreš,Ante Lapenda,Joze Lendić,Nediljko Lendić,Stipo Martinović,Nediljko Panžić,Ivan Pejković,Neven Pletikosić,Jure Prgomet,Ante Primorac,Jozo Primorac,Igor Puharić,Ivo Ravlić,Drago Ravlić,Damir Ribarević,Milan Roso,Mato Roso,Matko Staničić,Tomislav Šarić,Branko Škrabić,Nedjeljko Šapit,Veselko Šapit,Željko Tamburović,Ratko Tripić,Ivan Tomaš,Jozo Tolj,Željko Topić,Boris Turina,Filip Utrobičić,Ivan Vrdoljak,Marin Vidović,Ivica Vujčić,Milan Vujčić,Zoran Vujčić,Zvonko Zelić,Ante Guć,Ante Lozo,Miroslav Matijašević,Ivan Baletić</derivirana_varijabla>
  </DomainObject.Predmet.StrankaNazivFormated>
  <DomainObject.Predmet.StrankaNazivFormatedOIB>
    <izvorni_sadrzaj>Mevludin Alić, OIB 33470624183,Ante Duvnjak, OIB 24082374827,Ivan Erceg, OIB 05913044345,Veselko Erceg, OIB 20046306819,Živko Gavrić, OIB 58416670261,Ante Glavinić, OIB 99453096029,Tonći Jakša, OIB 12676184640,Zdravko Jonjić, OIB 09854807651,Jovan Jović, OIB 20018571603,Božidar Klarić, OIB 03062836995,Zdravko Alvir, OIB 70425555794,Mladen Beneta, OIB 52057430841,Marko Begović, OIB 91058103383,ČEDOMIR BIJELIĆ, OIB 46000013272,Josip Buljević, OIB 64962512999,Denis Družijanić, OIB 34617161726,Josip Katavić, OIB 84183611399,Juro Kostreš, OIB 21691527218,Ante Lapenda, OIB 08908150430,Joze Lendić, OIB 07322138220,Nediljko Lendić, OIB 60823691539,Stipo Martinović, OIB 49916585967,Nediljko Panžić, OIB 08101052641,Ivan Pejković, OIB 00358736062,Neven Pletikosić, OIB 70433958764,Jure Prgomet, OIB 91948913494,Ante Primorac, OIB 51758747272,Jozo Primorac, OIB 60357658887,Igor Puharić, OIB 08499180803,Ivo Ravlić, OIB 63592870846,Drago Ravlić, OIB 34092177656,Damir Ribarević, OIB 60592693489,Milan Roso, OIB 30780939496,Mato Roso, OIB 16769738327,Matko Staničić, OIB 77319697219,Tomislav Šarić, OIB 03280988305,Branko Škrabić, OIB 87324504480,Nedjeljko Šapit, OIB 99758596165,Veselko Šapit, OIB 56782538313,Željko Tamburović, OIB 10248367466,Ratko Tripić, OIB 99430586017,Ivan Tomaš, OIB 96102950015,Jozo Tolj, OIB 88543350507,Željko Topić, OIB 44485504580,Boris Turina, OIB 24035120932,Filip Utrobičić, OIB 91430725331,Ivan Vrdoljak, OIB 80249403468,Marin Vidović, OIB 80879072243,Ivica Vujčić, OIB 34997245725,Milan Vujčić, OIB 71531446875,Zoran Vujčić, OIB 93317010951,Zvonko Zelić, OIB 07740308475,Ante Guć, OIB 39758981793,Ante Lozo, OIB 24012042370,Miroslav Matijašević, OIB 02571424353,Ivan Baletić, OIB 58280648614</izvorni_sadrzaj>
    <derivirana_varijabla naziv="DomainObject.Predmet.StrankaNazivFormatedOIB_1">Mevludin Alić, OIB 33470624183,Ante Duvnjak, OIB 24082374827,Ivan Erceg, OIB 05913044345,Veselko Erceg, OIB 20046306819,Živko Gavrić, OIB 58416670261,Ante Glavinić, OIB 99453096029,Tonći Jakša, OIB 12676184640,Zdravko Jonjić, OIB 09854807651,Jovan Jović, OIB 20018571603,Božidar Klarić, OIB 03062836995,Zdravko Alvir, OIB 70425555794,Mladen Beneta, OIB 52057430841,Marko Begović, OIB 91058103383,ČEDOMIR BIJELIĆ, OIB 46000013272,Josip Buljević, OIB 64962512999,Denis Družijanić, OIB 34617161726,Josip Katavić, OIB 84183611399,Juro Kostreš, OIB 21691527218,Ante Lapenda, OIB 08908150430,Joze Lendić, OIB 07322138220,Nediljko Lendić, OIB 60823691539,Stipo Martinović, OIB 49916585967,Nediljko Panžić, OIB 08101052641,Ivan Pejković, OIB 00358736062,Neven Pletikosić, OIB 70433958764,Jure Prgomet, OIB 91948913494,Ante Primorac, OIB 51758747272,Jozo Primorac, OIB 60357658887,Igor Puharić, OIB 08499180803,Ivo Ravlić, OIB 63592870846,Drago Ravlić, OIB 34092177656,Damir Ribarević, OIB 60592693489,Milan Roso, OIB 30780939496,Mato Roso, OIB 16769738327,Matko Staničić, OIB 77319697219,Tomislav Šarić, OIB 03280988305,Branko Škrabić, OIB 87324504480,Nedjeljko Šapit, OIB 99758596165,Veselko Šapit, OIB 56782538313,Željko Tamburović, OIB 10248367466,Ratko Tripić, OIB 99430586017,Ivan Tomaš, OIB 96102950015,Jozo Tolj, OIB 88543350507,Željko Topić, OIB 44485504580,Boris Turina, OIB 24035120932,Filip Utrobičić, OIB 91430725331,Ivan Vrdoljak, OIB 80249403468,Marin Vidović, OIB 80879072243,Ivica Vujčić, OIB 34997245725,Milan Vujčić, OIB 71531446875,Zoran Vujčić, OIB 93317010951,Zvonko Zelić, OIB 07740308475,Ante Guć, OIB 39758981793,Ante Lozo, OIB 24012042370,Miroslav Matijašević, OIB 02571424353,Ivan Baletić, OIB 58280648614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Mevludin Alić</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izvorni_sadrzaj>
    <derivirana_varijabla naziv="DomainObject.Predmet.StrankaListFormated_1">
      <item>Mevludin Alić</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derivirana_varijabla>
  </DomainObject.Predmet.StrankaListFormated>
  <DomainObject.Predmet.StrankaListFormatedOIB>
    <izvorni_sadrzaj>
      <item>Mevludin Alić, OIB 33470624183</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Zdravko Alvir, OIB 70425555794</item>
      <item>Mladen Beneta, OIB 52057430841</item>
      <item>Marko Begović, OIB 91058103383</item>
      <item>ČEDOMIR BIJELIĆ, OIB 46000013272</item>
      <item>Josip Buljević, OIB 64962512999</item>
      <item>Denis Družijanić, OIB 34617161726</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izvorni_sadrzaj>
    <derivirana_varijabla naziv="DomainObject.Predmet.StrankaListFormatedOIB_1">
      <item>Mevludin Alić, OIB 33470624183</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Zdravko Alvir, OIB 70425555794</item>
      <item>Mladen Beneta, OIB 52057430841</item>
      <item>Marko Begović, OIB 91058103383</item>
      <item>ČEDOMIR BIJELIĆ, OIB 46000013272</item>
      <item>Josip Buljević, OIB 64962512999</item>
      <item>Denis Družijanić, OIB 34617161726</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derivirana_varijabla>
  </DomainObject.Predmet.StrankaListFormatedOIB>
  <DomainObject.Predmet.StrankaListFormatedWithAdress>
    <izvorni_sadrzaj>
      <item>Mevludin Alić, Tučepska 13 A, 21300 Makarska</item>
      <item>Ante Duvnjak, ZRINSKO-FRANKOPANSKA 3 (ranije: MAKARSKA, ZRINSKO-FRANKOPANSKA, 4/2), 21300 Makarska</item>
      <item>Ivan Erceg, Zrinsko-frankopanska 6/2, 21300 Makarska</item>
      <item>Veselko Erceg, Zrinsko-frankopanska 35, 21300 Makarska</item>
      <item>Živko Gavrić, Zrinsko-frankopanska 35, 21300 Makarska</item>
      <item>Ante Glavinić, Stari Velikobrdski Put 22, 21300 Makarska</item>
      <item>Tonći Jakša, Breljanska 4, 21300 Makarska</item>
      <item>Zdravko Jonjić, Marka Marulića 5/2, 21300 Makarska</item>
      <item>Jovan Jović, ZRINSKO-FRANKOPANSKA 35 (ranije: MAKARSKA, ZRINSKO-FRANKOPANSKA, 6/2), 21300 Makarska</item>
      <item>Božidar Klarić, Stomarica 19, 21320 Brela</item>
      <item>Zdravko Alvir, Stari Velikobrdski Put 26 A, 21300 Makarska</item>
      <item>Mladen Beneta, ZRINSKO-FRANKOPANSKA 35 (ranije: MAKARSKA, ZRINSKO-FRANKOPANSKA, 6/2), 21300 Makarska</item>
      <item>Marko Begović, Breljanska 4, 21300 Makarska</item>
      <item>ČEDOMIR BIJELIĆ, Vrgorska ulica 4a, 21300 Makarska</item>
      <item>Josip Buljević, Stranice 4, 21255 Slime</item>
      <item>Denis Družijanić, Slikara Gojaka 15, 21300 Makarska</item>
      <item>Josip Katavić, Zrinsko Frankopanska 19, 21300 Makarska</item>
      <item>Juro Kostreš</item>
      <item>Ante Lapenda</item>
      <item>Joze Lendić, BIOKOVSKA 32 B (ranije: MAKARSKA, MIHOVILA GLAVINIĆA, 9), 21300 Makarska</item>
      <item>Nediljko Lendić, PODGORSKE SKALE 9 (ranije: MAKARSKA, PODGORSKE SKALE, 2/4), 21300 Makarska</item>
      <item>Stipo Martinović, Dubrovačka 7, 21300 Makarska</item>
      <item>Nediljko Panžić, KIPARA MEŠTROVIĆA 14 (ranije: MAKARSKA, KIPARA MEŠTROVIĆA, 4), 21300 Makarska</item>
      <item>Ivan Pejković, Kipara Meštrovića 10, 21300 Makarska</item>
      <item>Neven Pletikosić, Stjepana Radića 17, 21300 Makarska</item>
      <item>Jure Prgomet, Put Mlikarica 10, 21300 Makarska</item>
      <item>Ante Primorac</item>
      <item>Jozo Primorac, Vrgorački Put 4 A, 21300 Makarska</item>
      <item>Igor Puharić, Kralja P. Krešimira Iv 72, 21300 Makarska</item>
      <item>Ivo Ravlić, Dubrovačka 9, 21300 Makarska</item>
      <item>Drago Ravlić, Zrinsko-frankopanska 27, 21300 Makarska</item>
      <item>Damir Ribarević, Ulica Don Mihovila Pavlinovića 6, 21320 Baška Voda</item>
      <item>Milan Roso, Podgorske Skale 2/5, 21300 Makarska</item>
      <item>Mato Roso, VRGORSKA 4 A (ranije: MAKARSKA, VRGORAČKI PUT, 4 A), 21300 Makarska</item>
      <item>Matko Staničić, Bast 95, 21320 Bast</item>
      <item>Tomislav Šarić, Gornji Ratac 23, 21300 Tučepi</item>
      <item>Branko Škrabić, CESTA DOMOVINSKOG RATA 5 (ranije: GORNJA BRELA, GORNJA BRELA, 4), 21255 Gornja Brela</item>
      <item>Nedjeljko Šapit, Požare 26, 21300 Makarska</item>
      <item>Veselko Šapit, Zagrebačka 35, 21300 Makarska</item>
      <item>Željko Tamburović, Kalalarga 28, 21300 Makarska</item>
      <item>Ratko Tripić</item>
      <item>Ivan Tomaš, Kipara Meštrovića S4, 21300 Makarska</item>
      <item>Jozo Tolj, Stjepana Radića 19, 21300 Makarska</item>
      <item>Željko Topić, LIČKA 4 (ranije: MAKARSKA, ZAGREBAČKA, 5/4), 21300 Makarska</item>
      <item>Boris Turina, KIPARA MEŠTROVIĆA 10 (ranije: MAKARSKA, KIPARA MEŠTROVIĆA, 4), 21300 Makarska</item>
      <item>Filip Utrobičić, ĆUDAN 7 (ranije: SLIME, SLIME, 0), 21255 Slime</item>
      <item>Ivan Vrdoljak, VRGORSKA 4 (ranije: MAKARSKA, VRGORAČKI PUT, 4 A), 21300 Makarska</item>
      <item>Marin Vidović, Primorska 5, 21300 Makarska</item>
      <item>Ivica Vujčić, Maslinarska 32 A, 21300 Makarska</item>
      <item>Milan Vujčić, Zrinsko-frankopanska 6/2, 21300 Makarska</item>
      <item>Zoran Vujčić, Tučepska 13, 21300 Makarska</item>
      <item>Zvonko Zelić, Hvarska 11, 21300 Makarska</item>
      <item>Ante Guć, STJEPANA RADIĆA 6 (ranije: MAKARSKA, STJEPANA RADIĆA, 4/1), 21300 Makarska</item>
      <item>Ante Lozo, Rusendić 5, 21300 Veliko Brdo</item>
      <item>Miroslav Matijašević, MOLIZANSKIH HRVATA 60 (ranije: MAKARSKA, MOLIZANSKIH HRVATA, 1/2), 21300 Makarska</item>
      <item>Ivan Baletić, Antuna Gustava Matoša 1, 21300 Makarska</item>
    </izvorni_sadrzaj>
    <derivirana_varijabla naziv="DomainObject.Predmet.StrankaListFormatedWithAdress_1">
      <item>Mevludin Alić, Tučepska 13 A, 21300 Makarska</item>
      <item>Ante Duvnjak, ZRINSKO-FRANKOPANSKA 3 (ranije: MAKARSKA, ZRINSKO-FRANKOPANSKA, 4/2), 21300 Makarska</item>
      <item>Ivan Erceg, Zrinsko-frankopanska 6/2, 21300 Makarska</item>
      <item>Veselko Erceg, Zrinsko-frankopanska 35, 21300 Makarska</item>
      <item>Živko Gavrić, Zrinsko-frankopanska 35, 21300 Makarska</item>
      <item>Ante Glavinić, Stari Velikobrdski Put 22, 21300 Makarska</item>
      <item>Tonći Jakša, Breljanska 4, 21300 Makarska</item>
      <item>Zdravko Jonjić, Marka Marulića 5/2, 21300 Makarska</item>
      <item>Jovan Jović, ZRINSKO-FRANKOPANSKA 35 (ranije: MAKARSKA, ZRINSKO-FRANKOPANSKA, 6/2), 21300 Makarska</item>
      <item>Božidar Klarić, Stomarica 19, 21320 Brela</item>
      <item>Zdravko Alvir, Stari Velikobrdski Put 26 A, 21300 Makarska</item>
      <item>Mladen Beneta, ZRINSKO-FRANKOPANSKA 35 (ranije: MAKARSKA, ZRINSKO-FRANKOPANSKA, 6/2), 21300 Makarska</item>
      <item>Marko Begović, Breljanska 4, 21300 Makarska</item>
      <item>ČEDOMIR BIJELIĆ, Vrgorska ulica 4a, 21300 Makarska</item>
      <item>Josip Buljević, Stranice 4, 21255 Slime</item>
      <item>Denis Družijanić, Slikara Gojaka 15, 21300 Makarska</item>
      <item>Josip Katavić, Zrinsko Frankopanska 19, 21300 Makarska</item>
      <item>Juro Kostreš</item>
      <item>Ante Lapenda</item>
      <item>Joze Lendić, BIOKOVSKA 32 B (ranije: MAKARSKA, MIHOVILA GLAVINIĆA, 9), 21300 Makarska</item>
      <item>Nediljko Lendić, PODGORSKE SKALE 9 (ranije: MAKARSKA, PODGORSKE SKALE, 2/4), 21300 Makarska</item>
      <item>Stipo Martinović, Dubrovačka 7, 21300 Makarska</item>
      <item>Nediljko Panžić, KIPARA MEŠTROVIĆA 14 (ranije: MAKARSKA, KIPARA MEŠTROVIĆA, 4), 21300 Makarska</item>
      <item>Ivan Pejković, Kipara Meštrovića 10, 21300 Makarska</item>
      <item>Neven Pletikosić, Stjepana Radića 17, 21300 Makarska</item>
      <item>Jure Prgomet, Put Mlikarica 10, 21300 Makarska</item>
      <item>Ante Primorac</item>
      <item>Jozo Primorac, Vrgorački Put 4 A, 21300 Makarska</item>
      <item>Igor Puharić, Kralja P. Krešimira Iv 72, 21300 Makarska</item>
      <item>Ivo Ravlić, Dubrovačka 9, 21300 Makarska</item>
      <item>Drago Ravlić, Zrinsko-frankopanska 27, 21300 Makarska</item>
      <item>Damir Ribarević, Ulica Don Mihovila Pavlinovića 6, 21320 Baška Voda</item>
      <item>Milan Roso, Podgorske Skale 2/5, 21300 Makarska</item>
      <item>Mato Roso, VRGORSKA 4 A (ranije: MAKARSKA, VRGORAČKI PUT, 4 A), 21300 Makarska</item>
      <item>Matko Staničić, Bast 95, 21320 Bast</item>
      <item>Tomislav Šarić, Gornji Ratac 23, 21300 Tučepi</item>
      <item>Branko Škrabić, CESTA DOMOVINSKOG RATA 5 (ranije: GORNJA BRELA, GORNJA BRELA, 4), 21255 Gornja Brela</item>
      <item>Nedjeljko Šapit, Požare 26, 21300 Makarska</item>
      <item>Veselko Šapit, Zagrebačka 35, 21300 Makarska</item>
      <item>Željko Tamburović, Kalalarga 28, 21300 Makarska</item>
      <item>Ratko Tripić</item>
      <item>Ivan Tomaš, Kipara Meštrovića S4, 21300 Makarska</item>
      <item>Jozo Tolj, Stjepana Radića 19, 21300 Makarska</item>
      <item>Željko Topić, LIČKA 4 (ranije: MAKARSKA, ZAGREBAČKA, 5/4), 21300 Makarska</item>
      <item>Boris Turina, KIPARA MEŠTROVIĆA 10 (ranije: MAKARSKA, KIPARA MEŠTROVIĆA, 4), 21300 Makarska</item>
      <item>Filip Utrobičić, ĆUDAN 7 (ranije: SLIME, SLIME, 0), 21255 Slime</item>
      <item>Ivan Vrdoljak, VRGORSKA 4 (ranije: MAKARSKA, VRGORAČKI PUT, 4 A), 21300 Makarska</item>
      <item>Marin Vidović, Primorska 5, 21300 Makarska</item>
      <item>Ivica Vujčić, Maslinarska 32 A, 21300 Makarska</item>
      <item>Milan Vujčić, Zrinsko-frankopanska 6/2, 21300 Makarska</item>
      <item>Zoran Vujčić, Tučepska 13, 21300 Makarska</item>
      <item>Zvonko Zelić, Hvarska 11, 21300 Makarska</item>
      <item>Ante Guć, STJEPANA RADIĆA 6 (ranije: MAKARSKA, STJEPANA RADIĆA, 4/1), 21300 Makarska</item>
      <item>Ante Lozo, Rusendić 5, 21300 Veliko Brdo</item>
      <item>Miroslav Matijašević, MOLIZANSKIH HRVATA 60 (ranije: MAKARSKA, MOLIZANSKIH HRVATA, 1/2), 21300 Makarska</item>
      <item>Ivan Baletić, Antuna Gustava Matoša 1, 21300 Makarska</item>
    </derivirana_varijabla>
  </DomainObject.Predmet.StrankaListFormatedWithAdress>
  <DomainObject.Predmet.StrankaListFormatedWithAdressOIB>
    <izvorni_sadrzaj>
      <item>Mevludin Alić, OIB 33470624183, Tučepska 13 A, 21300 Makarska</item>
      <item>Ante Duvnjak, OIB 24082374827, ZRINSKO-FRANKOPANSKA 3 (ranije: MAKARSKA, ZRINSKO-FRANKOPANSKA, 4/2), 21300 Makarska</item>
      <item>Ivan Erceg, OIB 05913044345, Zrinsko-frankopanska 6/2, 21300 Makarska</item>
      <item>Veselko Erceg, OIB 20046306819, Zrinsko-frankopanska 35, 21300 Makarska</item>
      <item>Živko Gavrić, OIB 58416670261, Zrinsko-frankopanska 35, 21300 Makarska</item>
      <item>Ante Glavinić, OIB 99453096029, Stari Velikobrdski Put 22, 21300 Makarska</item>
      <item>Tonći Jakša, OIB 12676184640, Breljanska 4, 21300 Makarska</item>
      <item>Zdravko Jonjić, OIB 09854807651, Marka Marulića 5/2, 21300 Makarska</item>
      <item>Jovan Jović, OIB 20018571603, ZRINSKO-FRANKOPANSKA 35 (ranije: MAKARSKA, ZRINSKO-FRANKOPANSKA, 6/2), 21300 Makarska</item>
      <item>Božidar Klarić, OIB 03062836995, Stomarica 19, 21320 Brela</item>
      <item>Zdravko Alvir, OIB 70425555794, Stari Velikobrdski Put 26 A, 21300 Makarska</item>
      <item>Mladen Beneta, OIB 52057430841, ZRINSKO-FRANKOPANSKA 35 (ranije: MAKARSKA, ZRINSKO-FRANKOPANSKA, 6/2), 21300 Makarska</item>
      <item>Marko Begović, OIB 91058103383, Breljanska 4, 21300 Makarska</item>
      <item>ČEDOMIR BIJELIĆ, OIB 46000013272, Vrgorska ulica 4a, 21300 Makarska</item>
      <item>Josip Buljević, OIB 64962512999, Stranice 4, 21255 Slime</item>
      <item>Denis Družijanić, OIB 34617161726, Slikara Gojaka 15, 21300 Makarska</item>
      <item>Josip Katavić, OIB 84183611399, Zrinsko Frankopanska 19, 21300 Makarska</item>
      <item>Juro Kostreš, OIB 21691527218</item>
      <item>Ante Lapenda, OIB 08908150430</item>
      <item>Joze Lendić, OIB 07322138220, BIOKOVSKA 32 B (ranije: MAKARSKA, MIHOVILA GLAVINIĆA, 9), 21300 Makarska</item>
      <item>Nediljko Lendić, OIB 60823691539, PODGORSKE SKALE 9 (ranije: MAKARSKA, PODGORSKE SKALE, 2/4), 21300 Makarska</item>
      <item>Stipo Martinović, OIB 49916585967, Dubrovačka 7, 21300 Makarska</item>
      <item>Nediljko Panžić, OIB 08101052641, KIPARA MEŠTROVIĆA 14 (ranije: MAKARSKA, KIPARA MEŠTROVIĆA, 4), 21300 Makarska</item>
      <item>Ivan Pejković, OIB 00358736062, Kipara Meštrovića 10, 21300 Makarska</item>
      <item>Neven Pletikosić, OIB 70433958764, Stjepana Radića 17, 21300 Makarska</item>
      <item>Jure Prgomet, OIB 91948913494, Put Mlikarica 10, 21300 Makarska</item>
      <item>Ante Primorac, OIB 51758747272</item>
      <item>Jozo Primorac, OIB 60357658887, Vrgorački Put 4 A, 21300 Makarska</item>
      <item>Igor Puharić, OIB 08499180803, Kralja P. Krešimira Iv 72, 21300 Makarska</item>
      <item>Ivo Ravlić, OIB 63592870846, Dubrovačka 9, 21300 Makarska</item>
      <item>Drago Ravlić, OIB 34092177656, Zrinsko-frankopanska 27, 21300 Makarska</item>
      <item>Damir Ribarević, OIB 60592693489, Ulica Don Mihovila Pavlinovića 6, 21320 Baška Voda</item>
      <item>Milan Roso, OIB 30780939496, Podgorske Skale 2/5, 21300 Makarska</item>
      <item>Mato Roso, OIB 16769738327, VRGORSKA 4 A (ranije: MAKARSKA, VRGORAČKI PUT, 4 A), 21300 Makarska</item>
      <item>Matko Staničić, OIB 77319697219, Bast 95, 21320 Bast</item>
      <item>Tomislav Šarić, OIB 03280988305, Gornji Ratac 23, 21300 Tučepi</item>
      <item>Branko Škrabić, OIB 87324504480, CESTA DOMOVINSKOG RATA 5 (ranije: GORNJA BRELA, GORNJA BRELA, 4), 21255 Gornja Brela</item>
      <item>Nedjeljko Šapit, OIB 99758596165, Požare 26, 21300 Makarska</item>
      <item>Veselko Šapit, OIB 56782538313, Zagrebačka 35, 21300 Makarska</item>
      <item>Željko Tamburović, OIB 10248367466, Kalalarga 28, 21300 Makarska</item>
      <item>Ratko Tripić, OIB 99430586017</item>
      <item>Ivan Tomaš, OIB 96102950015, Kipara Meštrovića S4, 21300 Makarska</item>
      <item>Jozo Tolj, OIB 88543350507, Stjepana Radića 19, 21300 Makarska</item>
      <item>Željko Topić, OIB 44485504580, LIČKA 4 (ranije: MAKARSKA, ZAGREBAČKA, 5/4), 21300 Makarska</item>
      <item>Boris Turina, OIB 24035120932, KIPARA MEŠTROVIĆA 10 (ranije: MAKARSKA, KIPARA MEŠTROVIĆA, 4), 21300 Makarska</item>
      <item>Filip Utrobičić, OIB 91430725331, ĆUDAN 7 (ranije: SLIME, SLIME, 0), 21255 Slime</item>
      <item>Ivan Vrdoljak, OIB 80249403468, VRGORSKA 4 (ranije: MAKARSKA, VRGORAČKI PUT, 4 A), 21300 Makarska</item>
      <item>Marin Vidović, OIB 80879072243, Primorska 5, 21300 Makarska</item>
      <item>Ivica Vujčić, OIB 34997245725, Maslinarska 32 A, 21300 Makarska</item>
      <item>Milan Vujčić, OIB 71531446875, Zrinsko-frankopanska 6/2, 21300 Makarska</item>
      <item>Zoran Vujčić, OIB 93317010951, Tučepska 13, 21300 Makarska</item>
      <item>Zvonko Zelić, OIB 07740308475, Hvarska 11, 21300 Makarska</item>
      <item>Ante Guć, OIB 39758981793, STJEPANA RADIĆA 6 (ranije: MAKARSKA, STJEPANA RADIĆA, 4/1), 21300 Makarska</item>
      <item>Ante Lozo, OIB 24012042370, Rusendić 5, 21300 Veliko Brdo</item>
      <item>Miroslav Matijašević, OIB 02571424353, MOLIZANSKIH HRVATA 60 (ranije: MAKARSKA, MOLIZANSKIH HRVATA, 1/2), 21300 Makarska</item>
      <item>Ivan Baletić, OIB 58280648614, Antuna Gustava Matoša 1, 21300 Makarska</item>
    </izvorni_sadrzaj>
    <derivirana_varijabla naziv="DomainObject.Predmet.StrankaListFormatedWithAdressOIB_1">
      <item>Mevludin Alić, OIB 33470624183, Tučepska 13 A, 21300 Makarska</item>
      <item>Ante Duvnjak, OIB 24082374827, ZRINSKO-FRANKOPANSKA 3 (ranije: MAKARSKA, ZRINSKO-FRANKOPANSKA, 4/2), 21300 Makarska</item>
      <item>Ivan Erceg, OIB 05913044345, Zrinsko-frankopanska 6/2, 21300 Makarska</item>
      <item>Veselko Erceg, OIB 20046306819, Zrinsko-frankopanska 35, 21300 Makarska</item>
      <item>Živko Gavrić, OIB 58416670261, Zrinsko-frankopanska 35, 21300 Makarska</item>
      <item>Ante Glavinić, OIB 99453096029, Stari Velikobrdski Put 22, 21300 Makarska</item>
      <item>Tonći Jakša, OIB 12676184640, Breljanska 4, 21300 Makarska</item>
      <item>Zdravko Jonjić, OIB 09854807651, Marka Marulića 5/2, 21300 Makarska</item>
      <item>Jovan Jović, OIB 20018571603, ZRINSKO-FRANKOPANSKA 35 (ranije: MAKARSKA, ZRINSKO-FRANKOPANSKA, 6/2), 21300 Makarska</item>
      <item>Božidar Klarić, OIB 03062836995, Stomarica 19, 21320 Brela</item>
      <item>Zdravko Alvir, OIB 70425555794, Stari Velikobrdski Put 26 A, 21300 Makarska</item>
      <item>Mladen Beneta, OIB 52057430841, ZRINSKO-FRANKOPANSKA 35 (ranije: MAKARSKA, ZRINSKO-FRANKOPANSKA, 6/2), 21300 Makarska</item>
      <item>Marko Begović, OIB 91058103383, Breljanska 4, 21300 Makarska</item>
      <item>ČEDOMIR BIJELIĆ, OIB 46000013272, Vrgorska ulica 4a, 21300 Makarska</item>
      <item>Josip Buljević, OIB 64962512999, Stranice 4, 21255 Slime</item>
      <item>Denis Družijanić, OIB 34617161726, Slikara Gojaka 15, 21300 Makarska</item>
      <item>Josip Katavić, OIB 84183611399, Zrinsko Frankopanska 19, 21300 Makarska</item>
      <item>Juro Kostreš, OIB 21691527218</item>
      <item>Ante Lapenda, OIB 08908150430</item>
      <item>Joze Lendić, OIB 07322138220, BIOKOVSKA 32 B (ranije: MAKARSKA, MIHOVILA GLAVINIĆA, 9), 21300 Makarska</item>
      <item>Nediljko Lendić, OIB 60823691539, PODGORSKE SKALE 9 (ranije: MAKARSKA, PODGORSKE SKALE, 2/4), 21300 Makarska</item>
      <item>Stipo Martinović, OIB 49916585967, Dubrovačka 7, 21300 Makarska</item>
      <item>Nediljko Panžić, OIB 08101052641, KIPARA MEŠTROVIĆA 14 (ranije: MAKARSKA, KIPARA MEŠTROVIĆA, 4), 21300 Makarska</item>
      <item>Ivan Pejković, OIB 00358736062, Kipara Meštrovića 10, 21300 Makarska</item>
      <item>Neven Pletikosić, OIB 70433958764, Stjepana Radića 17, 21300 Makarska</item>
      <item>Jure Prgomet, OIB 91948913494, Put Mlikarica 10, 21300 Makarska</item>
      <item>Ante Primorac, OIB 51758747272</item>
      <item>Jozo Primorac, OIB 60357658887, Vrgorački Put 4 A, 21300 Makarska</item>
      <item>Igor Puharić, OIB 08499180803, Kralja P. Krešimira Iv 72, 21300 Makarska</item>
      <item>Ivo Ravlić, OIB 63592870846, Dubrovačka 9, 21300 Makarska</item>
      <item>Drago Ravlić, OIB 34092177656, Zrinsko-frankopanska 27, 21300 Makarska</item>
      <item>Damir Ribarević, OIB 60592693489, Ulica Don Mihovila Pavlinovića 6, 21320 Baška Voda</item>
      <item>Milan Roso, OIB 30780939496, Podgorske Skale 2/5, 21300 Makarska</item>
      <item>Mato Roso, OIB 16769738327, VRGORSKA 4 A (ranije: MAKARSKA, VRGORAČKI PUT, 4 A), 21300 Makarska</item>
      <item>Matko Staničić, OIB 77319697219, Bast 95, 21320 Bast</item>
      <item>Tomislav Šarić, OIB 03280988305, Gornji Ratac 23, 21300 Tučepi</item>
      <item>Branko Škrabić, OIB 87324504480, CESTA DOMOVINSKOG RATA 5 (ranije: GORNJA BRELA, GORNJA BRELA, 4), 21255 Gornja Brela</item>
      <item>Nedjeljko Šapit, OIB 99758596165, Požare 26, 21300 Makarska</item>
      <item>Veselko Šapit, OIB 56782538313, Zagrebačka 35, 21300 Makarska</item>
      <item>Željko Tamburović, OIB 10248367466, Kalalarga 28, 21300 Makarska</item>
      <item>Ratko Tripić, OIB 99430586017</item>
      <item>Ivan Tomaš, OIB 96102950015, Kipara Meštrovića S4, 21300 Makarska</item>
      <item>Jozo Tolj, OIB 88543350507, Stjepana Radića 19, 21300 Makarska</item>
      <item>Željko Topić, OIB 44485504580, LIČKA 4 (ranije: MAKARSKA, ZAGREBAČKA, 5/4), 21300 Makarska</item>
      <item>Boris Turina, OIB 24035120932, KIPARA MEŠTROVIĆA 10 (ranije: MAKARSKA, KIPARA MEŠTROVIĆA, 4), 21300 Makarska</item>
      <item>Filip Utrobičić, OIB 91430725331, ĆUDAN 7 (ranije: SLIME, SLIME, 0), 21255 Slime</item>
      <item>Ivan Vrdoljak, OIB 80249403468, VRGORSKA 4 (ranije: MAKARSKA, VRGORAČKI PUT, 4 A), 21300 Makarska</item>
      <item>Marin Vidović, OIB 80879072243, Primorska 5, 21300 Makarska</item>
      <item>Ivica Vujčić, OIB 34997245725, Maslinarska 32 A, 21300 Makarska</item>
      <item>Milan Vujčić, OIB 71531446875, Zrinsko-frankopanska 6/2, 21300 Makarska</item>
      <item>Zoran Vujčić, OIB 93317010951, Tučepska 13, 21300 Makarska</item>
      <item>Zvonko Zelić, OIB 07740308475, Hvarska 11, 21300 Makarska</item>
      <item>Ante Guć, OIB 39758981793, STJEPANA RADIĆA 6 (ranije: MAKARSKA, STJEPANA RADIĆA, 4/1), 21300 Makarska</item>
      <item>Ante Lozo, OIB 24012042370, Rusendić 5, 21300 Veliko Brdo</item>
      <item>Miroslav Matijašević, OIB 02571424353, MOLIZANSKIH HRVATA 60 (ranije: MAKARSKA, MOLIZANSKIH HRVATA, 1/2), 21300 Makarska</item>
      <item>Ivan Baletić, OIB 58280648614, Antuna Gustava Matoša 1, 21300 Makarska</item>
    </derivirana_varijabla>
  </DomainObject.Predmet.StrankaListFormatedWithAdressOIB>
  <DomainObject.Predmet.StrankaListNazivFormated>
    <izvorni_sadrzaj>
      <item>Mevludin Alić</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izvorni_sadrzaj>
    <derivirana_varijabla naziv="DomainObject.Predmet.StrankaListNazivFormated_1">
      <item>Mevludin Alić</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derivirana_varijabla>
  </DomainObject.Predmet.StrankaListNazivFormated>
  <DomainObject.Predmet.StrankaListNazivFormatedOIB>
    <izvorni_sadrzaj>
      <item>Mevludin Alić, OIB 33470624183</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Zdravko Alvir, OIB 70425555794</item>
      <item>Mladen Beneta, OIB 52057430841</item>
      <item>Marko Begović, OIB 91058103383</item>
      <item>ČEDOMIR BIJELIĆ, OIB 46000013272</item>
      <item>Josip Buljević, OIB 64962512999</item>
      <item>Denis Družijanić, OIB 34617161726</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izvorni_sadrzaj>
    <derivirana_varijabla naziv="DomainObject.Predmet.StrankaListNazivFormatedOIB_1">
      <item>Mevludin Alić, OIB 33470624183</item>
      <item>Ante Duvnjak, OIB 24082374827</item>
      <item>Ivan Erceg, OIB 05913044345</item>
      <item>Veselko Erceg, OIB 20046306819</item>
      <item>Živko Gavrić, OIB 58416670261</item>
      <item>Ante Glavinić, OIB 99453096029</item>
      <item>Tonći Jakša, OIB 12676184640</item>
      <item>Zdravko Jonjić, OIB 09854807651</item>
      <item>Jovan Jović, OIB 20018571603</item>
      <item>Božidar Klarić, OIB 03062836995</item>
      <item>Zdravko Alvir, OIB 70425555794</item>
      <item>Mladen Beneta, OIB 52057430841</item>
      <item>Marko Begović, OIB 91058103383</item>
      <item>ČEDOMIR BIJELIĆ, OIB 46000013272</item>
      <item>Josip Buljević, OIB 64962512999</item>
      <item>Denis Družijanić, OIB 34617161726</item>
      <item>Josip Katavić, OIB 84183611399</item>
      <item>Juro Kostreš, OIB 21691527218</item>
      <item>Ante Lapenda, OIB 08908150430</item>
      <item>Joze Lendić, OIB 07322138220</item>
      <item>Nediljko Lendić, OIB 60823691539</item>
      <item>Stipo Martinović, OIB 49916585967</item>
      <item>Nediljko Panžić, OIB 08101052641</item>
      <item>Ivan Pejković, OIB 00358736062</item>
      <item>Neven Pletikosić, OIB 70433958764</item>
      <item>Jure Prgomet, OIB 91948913494</item>
      <item>Ante Primorac, OIB 51758747272</item>
      <item>Jozo Primorac, OIB 60357658887</item>
      <item>Igor Puharić, OIB 08499180803</item>
      <item>Ivo Ravlić, OIB 63592870846</item>
      <item>Drago Ravlić, OIB 34092177656</item>
      <item>Damir Ribarević, OIB 60592693489</item>
      <item>Milan Roso, OIB 30780939496</item>
      <item>Mato Roso, OIB 16769738327</item>
      <item>Matko Staničić, OIB 77319697219</item>
      <item>Tomislav Šarić, OIB 03280988305</item>
      <item>Branko Škrabić, OIB 87324504480</item>
      <item>Nedjeljko Šapit, OIB 99758596165</item>
      <item>Veselko Šapit, OIB 56782538313</item>
      <item>Željko Tamburović, OIB 10248367466</item>
      <item>Ratko Tripić, OIB 99430586017</item>
      <item>Ivan Tomaš, OIB 96102950015</item>
      <item>Jozo Tolj, OIB 88543350507</item>
      <item>Željko Topić, OIB 44485504580</item>
      <item>Boris Turina, OIB 24035120932</item>
      <item>Filip Utrobičić, OIB 91430725331</item>
      <item>Ivan Vrdoljak, OIB 80249403468</item>
      <item>Marin Vidović, OIB 80879072243</item>
      <item>Ivica Vujčić, OIB 34997245725</item>
      <item>Milan Vujčić, OIB 71531446875</item>
      <item>Zoran Vujčić, OIB 93317010951</item>
      <item>Zvonko Zelić, OIB 07740308475</item>
      <item>Ante Guć, OIB 39758981793</item>
      <item>Ante Lozo, OIB 24012042370</item>
      <item>Miroslav Matijašević, OIB 02571424353</item>
      <item>Ivan Baletić, OIB 58280648614</item>
    </derivirana_varijabla>
  </DomainObject.Predmet.StrankaListNazivFormatedOIB>
  <DomainObject.Predmet.ProtuStrankaListFormated>
    <izvorni_sadrzaj>
      <item>GRAĐEVNO, građevinski inženjering d.o.o., u stečaju</item>
    </izvorni_sadrzaj>
    <derivirana_varijabla naziv="DomainObject.Predmet.ProtuStrankaListFormated_1">
      <item>GRAĐEVNO, građevinski inženjering d.o.o., u stečaju</item>
    </derivirana_varijabla>
  </DomainObject.Predmet.ProtuStrankaListFormated>
  <DomainObject.Predmet.ProtuStrankaListFormatedOIB>
    <izvorni_sadrzaj>
      <item>GRAĐEVNO, građevinski inženjering d.o.o., u stečaju, OIB 65510330897</item>
    </izvorni_sadrzaj>
    <derivirana_varijabla naziv="DomainObject.Predmet.ProtuStrankaListFormatedOIB_1">
      <item>GRAĐEVNO, građevinski inženjering d.o.o., u stečaju, OIB 65510330897</item>
    </derivirana_varijabla>
  </DomainObject.Predmet.ProtuStrankaListFormatedOIB>
  <DomainObject.Predmet.ProtuStrankaListFormatedWithAdress>
    <izvorni_sadrzaj>
      <item>GRAĐEVNO, građevinski inženjering d.o.o., u stečaju, Stjepana Ivičevića 32, 21300 Makarska</item>
    </izvorni_sadrzaj>
    <derivirana_varijabla naziv="DomainObject.Predmet.ProtuStrankaListFormatedWithAdress_1">
      <item>GRAĐEVNO, građevinski inženjering d.o.o., u stečaju, Stjepana Ivičevića 32, 21300 Makarska</item>
    </derivirana_varijabla>
  </DomainObject.Predmet.ProtuStrankaListFormatedWithAdress>
  <DomainObject.Predmet.ProtuStrankaListFormatedWithAdressOIB>
    <izvorni_sadrzaj>
      <item>GRAĐEVNO, građevinski inženjering d.o.o., u stečaju, OIB 65510330897, Stjepana Ivičevića 32, 21300 Makarska</item>
    </izvorni_sadrzaj>
    <derivirana_varijabla naziv="DomainObject.Predmet.ProtuStrankaListFormatedWithAdressOIB_1">
      <item>GRAĐEVNO, građevinski inženjering d.o.o., u stečaju, OIB 65510330897, Stjepana Ivičevića 32, 21300 Makarska</item>
    </derivirana_varijabla>
  </DomainObject.Predmet.ProtuStrankaListFormatedWithAdressOIB>
  <DomainObject.Predmet.ProtuStrankaListNazivFormated>
    <izvorni_sadrzaj>
      <item>GRAĐEVNO, građevinski inženjering d.o.o., u stečaju</item>
    </izvorni_sadrzaj>
    <derivirana_varijabla naziv="DomainObject.Predmet.ProtuStrankaListNazivFormated_1">
      <item>GRAĐEVNO, građevinski inženjering d.o.o., u stečaju</item>
    </derivirana_varijabla>
  </DomainObject.Predmet.ProtuStrankaListNazivFormated>
  <DomainObject.Predmet.ProtuStrankaListNazivFormatedOIB>
    <izvorni_sadrzaj>
      <item>GRAĐEVNO, građevinski inženjering d.o.o., u stečaju, OIB 65510330897</item>
    </izvorni_sadrzaj>
    <derivirana_varijabla naziv="DomainObject.Predmet.ProtuStrankaListNazivFormatedOIB_1">
      <item>GRAĐEVNO, građevinski inženjering d.o.o., u stečaju, OIB 65510330897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St-568/2004-18</izvorni_sadrzaj>
    <derivirana_varijabla naziv="DomainObject.PoslovniBrojDokumenta_1">St-568/2004-18</derivirana_varijabla>
  </DomainObject.PoslovniBrojDokumenta>
  <DomainObject.Predmet.StrankaIDrugi>
    <izvorni_sadrzaj>Mevludin Alić i dr.</izvorni_sadrzaj>
    <derivirana_varijabla naziv="DomainObject.Predmet.StrankaIDrugi_1">Mevludin Alić i dr.</derivirana_varijabla>
  </DomainObject.Predmet.StrankaIDrugi>
  <DomainObject.Predmet.ProtustrankaIDrugi>
    <izvorni_sadrzaj>GRAĐEVNO, građevinski inženjering d.o.o., u stečaju</izvorni_sadrzaj>
    <derivirana_varijabla naziv="DomainObject.Predmet.ProtustrankaIDrugi_1">GRAĐEVNO, građevinski inženjering d.o.o., u stečaju</derivirana_varijabla>
  </DomainObject.Predmet.ProtustrankaIDrugi>
  <DomainObject.Predmet.StrankaIDrugiAdressOIB>
    <izvorni_sadrzaj>Mevludin Alić, OIB 33470624183, Tučepska 13 A, 21300 Makarska i dr.</izvorni_sadrzaj>
    <derivirana_varijabla naziv="DomainObject.Predmet.StrankaIDrugiAdressOIB_1">Mevludin Alić, OIB 33470624183, Tučepska 13 A, 21300 Makarska i dr.</derivirana_varijabla>
  </DomainObject.Predmet.StrankaIDrugiAdressOIB>
  <DomainObject.Predmet.ProtustrankaIDrugiAdressOIB>
    <izvorni_sadrzaj>GRAĐEVNO, građevinski inženjering d.o.o., u stečaju, OIB 65510330897, Stjepana Ivičevića 32, 21300 Makarska</izvorni_sadrzaj>
    <derivirana_varijabla naziv="DomainObject.Predmet.ProtustrankaIDrugiAdressOIB_1">GRAĐEVNO, građevinski inženjering d.o.o., u stečaju, OIB 65510330897, Stjepana Ivičevića 32,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siječnja 2017.</izvorni_sadrzaj>
    <derivirana_varijabla naziv="DomainObject.Predmet.OdlukaRjesenje.DatumDonosenjaOdluke_1">2. siječnja 2017.</derivirana_varijabla>
  </DomainObject.Predmet.OdlukaRjesenje.DatumDonosenjaOdluke>
  <DomainObject.Predmet.OdlukaRjesenje.DatumPravomocnosti>
    <izvorni_sadrzaj>19. siječnja 2017.</izvorni_sadrzaj>
    <derivirana_varijabla naziv="DomainObject.Predmet.OdlukaRjesenje.DatumPravomocnosti_1">19. siječnja 2017.</derivirana_varijabla>
  </DomainObject.Predmet.OdlukaRjesenje.DatumPravomocnosti>
  <DomainObject.Predmet.OdlukaRjesenje.Oznaka>
    <izvorni_sadrzaj>St-568/2004-12</izvorni_sadrzaj>
    <derivirana_varijabla naziv="DomainObject.Predmet.OdlukaRjesenje.Oznaka_1">St-568/2004-12</derivirana_varijabla>
  </DomainObject.Predmet.OdlukaRjesenje.Oznaka>
  <DomainObject.Predmet.SudioniciListNaziv>
    <izvorni_sadrzaj>
      <item>Mevludin Alić</item>
      <item>GRAĐEVNO, građevinski inženjering d.o.o., u stečaju</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izvorni_sadrzaj>
    <derivirana_varijabla naziv="DomainObject.Predmet.SudioniciListNaziv_1">
      <item>Mevludin Alić</item>
      <item>GRAĐEVNO, građevinski inženjering d.o.o., u stečaju</item>
      <item>Ante Duvnjak</item>
      <item>Ivan Erceg</item>
      <item>Veselko Erceg</item>
      <item>Živko Gavrić</item>
      <item>Ante Glavinić</item>
      <item>Tonći Jakša</item>
      <item>Zdravko Jonjić</item>
      <item>Jovan Jović</item>
      <item>Božidar Klarić</item>
      <item>Zdravko Alvir</item>
      <item>Mladen Beneta</item>
      <item>Marko Begović</item>
      <item>ČEDOMIR BIJELIĆ</item>
      <item>Josip Buljević</item>
      <item>Denis Družijanić</item>
      <item>Josip Katavić</item>
      <item>Juro Kostreš</item>
      <item>Ante Lapenda</item>
      <item>Joze Lendić</item>
      <item>Nediljko Lendić</item>
      <item>Stipo Martinović</item>
      <item>Nediljko Panžić</item>
      <item>Ivan Pejković</item>
      <item>Neven Pletikosić</item>
      <item>Jure Prgomet</item>
      <item>Ante Primorac</item>
      <item>Jozo Primorac</item>
      <item>Igor Puharić</item>
      <item>Ivo Ravlić</item>
      <item>Drago Ravlić</item>
      <item>Damir Ribarević</item>
      <item>Milan Roso</item>
      <item>Mato Roso</item>
      <item>Matko Staničić</item>
      <item>Tomislav Šarić</item>
      <item>Branko Škrabić</item>
      <item>Nedjeljko Šapit</item>
      <item>Veselko Šapit</item>
      <item>Željko Tamburović</item>
      <item>Ratko Tripić</item>
      <item>Ivan Tomaš</item>
      <item>Jozo Tolj</item>
      <item>Željko Topić</item>
      <item>Boris Turina</item>
      <item>Filip Utrobičić</item>
      <item>Ivan Vrdoljak</item>
      <item>Marin Vidović</item>
      <item>Ivica Vujčić</item>
      <item>Milan Vujčić</item>
      <item>Zoran Vujčić</item>
      <item>Zvonko Zelić</item>
      <item>Ante Guć</item>
      <item>Ante Lozo</item>
      <item>Miroslav Matijašević</item>
      <item>Ivan Baletić</item>
    </derivirana_varijabla>
  </DomainObject.Predmet.SudioniciListNaziv>
  <DomainObject.Predmet.SudioniciListAdressOIB>
    <izvorni_sadrzaj>
      <item>Mevludin Alić, OIB 33470624183, Tučepska 13 A,21300 Makarska</item>
      <item>GRAĐEVNO, građevinski inženjering d.o.o., u stečaju, OIB 65510330897, Stjepana Ivičevića 32,21300 Makarska</item>
      <item>Ante Duvnjak, OIB 24082374827, ZRINSKO-FRANKOPANSKA 3 (ranije: MAKARSKA, ZRINSKO-FRANKOPANSKA, 4/2),21300 Makarska</item>
      <item>Ivan Erceg, OIB 05913044345, Zrinsko-frankopanska 6/2,21300 Makarska</item>
      <item>Veselko Erceg, OIB 20046306819, Zrinsko-frankopanska 35,21300 Makarska</item>
      <item>Živko Gavrić, OIB 58416670261, Zrinsko-frankopanska 35,21300 Makarska</item>
      <item>Ante Glavinić, OIB 99453096029, Stari Velikobrdski Put 22,21300 Makarska</item>
      <item>Tonći Jakša, OIB 12676184640, Breljanska 4,21300 Makarska</item>
      <item>Zdravko Jonjić, OIB 09854807651, Marka Marulića 5/2,21300 Makarska</item>
      <item>Jovan Jović, OIB 20018571603, ZRINSKO-FRANKOPANSKA 35 (ranije: MAKARSKA, ZRINSKO-FRANKOPANSKA, 6/2),21300 Makarska</item>
      <item>Božidar Klarić, OIB 03062836995, Stomarica 19,21320 Brela</item>
      <item>Zdravko Alvir, OIB 70425555794, Stari Velikobrdski Put 26 A,21300 Makarska</item>
      <item>Mladen Beneta, OIB 52057430841, ZRINSKO-FRANKOPANSKA 35 (ranije: MAKARSKA, ZRINSKO-FRANKOPANSKA, 6/2),21300 Makarska</item>
      <item>Marko Begović, OIB 91058103383, Breljanska 4,21300 Makarska</item>
      <item>ČEDOMIR BIJELIĆ, OIB 46000013272, Vrgorska ulica 4a,21300 Makarska</item>
      <item>Josip Buljević, OIB 64962512999, Stranice 4,21255 Slime</item>
      <item>Denis Družijanić, OIB 34617161726, Slikara Gojaka 15,21300 Makarska</item>
      <item>Josip Katavić, OIB 84183611399, Zrinsko Frankopanska 19,21300 Makarska</item>
      <item>Juro Kostreš, OIB 21691527218</item>
      <item>Ante Lapenda, OIB 08908150430</item>
      <item>Joze Lendić, OIB 07322138220, BIOKOVSKA 32 B (ranije: MAKARSKA, MIHOVILA GLAVINIĆA, 9),21300 Makarska</item>
      <item>Nediljko Lendić, OIB 60823691539, PODGORSKE SKALE 9 (ranije: MAKARSKA, PODGORSKE SKALE, 2/4),21300 Makarska</item>
      <item>Stipo Martinović, OIB 49916585967, Dubrovačka 7,21300 Makarska</item>
      <item>Nediljko Panžić, OIB 08101052641, KIPARA MEŠTROVIĆA 14 (ranije: MAKARSKA, KIPARA MEŠTROVIĆA, 4),21300 Makarska</item>
      <item>Ivan Pejković, OIB 00358736062, Kipara Meštrovića 10,21300 Makarska</item>
      <item>Neven Pletikosić, OIB 70433958764, Stjepana Radića 17,21300 Makarska</item>
      <item>Jure Prgomet, OIB 91948913494, Put Mlikarica 10,21300 Makarska</item>
      <item>Ante Primorac, OIB 51758747272</item>
      <item>Jozo Primorac, OIB 60357658887, Vrgorački Put 4 A,21300 Makarska</item>
      <item>Igor Puharić, OIB 08499180803, Kralja P. Krešimira Iv 72,21300 Makarska</item>
      <item>Ivo Ravlić, OIB 63592870846, Dubrovačka 9,21300 Makarska</item>
      <item>Drago Ravlić, OIB 34092177656, Zrinsko-frankopanska 27,21300 Makarska</item>
      <item>Damir Ribarević, OIB 60592693489, Ulica Don Mihovila Pavlinovića 6,21320 Baška Voda</item>
      <item>Milan Roso, OIB 30780939496, Podgorske Skale 2/5,21300 Makarska</item>
      <item>Mato Roso, OIB 16769738327, VRGORSKA 4 A (ranije: MAKARSKA, VRGORAČKI PUT, 4 A),21300 Makarska</item>
      <item>Matko Staničić, OIB 77319697219, Bast 95,21320 Bast</item>
      <item>Tomislav Šarić, OIB 03280988305, Gornji Ratac 23,21300 Tučepi</item>
      <item>Branko Škrabić, OIB 87324504480, CESTA DOMOVINSKOG RATA 5 (ranije: GORNJA BRELA, GORNJA BRELA, 4),21255 Gornja Brela</item>
      <item>Nedjeljko Šapit, OIB 99758596165, Požare 26,21300 Makarska</item>
      <item>Veselko Šapit, OIB 56782538313, Zagrebačka 35,21300 Makarska</item>
      <item>Željko Tamburović, OIB 10248367466, Kalalarga 28,21300 Makarska</item>
      <item>Ratko Tripić, OIB 99430586017</item>
      <item>Ivan Tomaš, OIB 96102950015, Kipara Meštrovića S4,21300 Makarska</item>
      <item>Jozo Tolj, OIB 88543350507, Stjepana Radića 19,21300 Makarska</item>
      <item>Željko Topić, OIB 44485504580, LIČKA 4 (ranije: MAKARSKA, ZAGREBAČKA, 5/4),21300 Makarska</item>
      <item>Boris Turina, OIB 24035120932, KIPARA MEŠTROVIĆA 10 (ranije: MAKARSKA, KIPARA MEŠTROVIĆA, 4),21300 Makarska</item>
      <item>Filip Utrobičić, OIB 91430725331, ĆUDAN 7 (ranije: SLIME, SLIME, 0),21255 Slime</item>
      <item>Ivan Vrdoljak, OIB 80249403468, VRGORSKA 4 (ranije: MAKARSKA, VRGORAČKI PUT, 4 A),21300 Makarska</item>
      <item>Marin Vidović, OIB 80879072243, Primorska 5,21300 Makarska</item>
      <item>Ivica Vujčić, OIB 34997245725, Maslinarska 32 A,21300 Makarska</item>
      <item>Milan Vujčić, OIB 71531446875, Zrinsko-frankopanska 6/2,21300 Makarska</item>
      <item>Zoran Vujčić, OIB 93317010951, Tučepska 13,21300 Makarska</item>
      <item>Zvonko Zelić, OIB 07740308475, Hvarska 11,21300 Makarska</item>
      <item>Ante Guć, OIB 39758981793, STJEPANA RADIĆA 6 (ranije: MAKARSKA, STJEPANA RADIĆA, 4/1),21300 Makarska</item>
      <item>Ante Lozo, OIB 24012042370, Rusendić 5,21300 Veliko Brdo</item>
      <item>Miroslav Matijašević, OIB 02571424353, MOLIZANSKIH HRVATA 60 (ranije: MAKARSKA, MOLIZANSKIH HRVATA, 1/2),21300 Makarska</item>
      <item>Ivan Baletić, OIB 58280648614, Antuna Gustava Matoša 1,21300 Makarska</item>
    </izvorni_sadrzaj>
    <derivirana_varijabla naziv="DomainObject.Predmet.SudioniciListAdressOIB_1">
      <item>Mevludin Alić, OIB 33470624183, Tučepska 13 A,21300 Makarska</item>
      <item>GRAĐEVNO, građevinski inženjering d.o.o., u stečaju, OIB 65510330897, Stjepana Ivičevića 32,21300 Makarska</item>
      <item>Ante Duvnjak, OIB 24082374827, ZRINSKO-FRANKOPANSKA 3 (ranije: MAKARSKA, ZRINSKO-FRANKOPANSKA, 4/2),21300 Makarska</item>
      <item>Ivan Erceg, OIB 05913044345, Zrinsko-frankopanska 6/2,21300 Makarska</item>
      <item>Veselko Erceg, OIB 20046306819, Zrinsko-frankopanska 35,21300 Makarska</item>
      <item>Živko Gavrić, OIB 58416670261, Zrinsko-frankopanska 35,21300 Makarska</item>
      <item>Ante Glavinić, OIB 99453096029, Stari Velikobrdski Put 22,21300 Makarska</item>
      <item>Tonći Jakša, OIB 12676184640, Breljanska 4,21300 Makarska</item>
      <item>Zdravko Jonjić, OIB 09854807651, Marka Marulića 5/2,21300 Makarska</item>
      <item>Jovan Jović, OIB 20018571603, ZRINSKO-FRANKOPANSKA 35 (ranije: MAKARSKA, ZRINSKO-FRANKOPANSKA, 6/2),21300 Makarska</item>
      <item>Božidar Klarić, OIB 03062836995, Stomarica 19,21320 Brela</item>
      <item>Zdravko Alvir, OIB 70425555794, Stari Velikobrdski Put 26 A,21300 Makarska</item>
      <item>Mladen Beneta, OIB 52057430841, ZRINSKO-FRANKOPANSKA 35 (ranije: MAKARSKA, ZRINSKO-FRANKOPANSKA, 6/2),21300 Makarska</item>
      <item>Marko Begović, OIB 91058103383, Breljanska 4,21300 Makarska</item>
      <item>ČEDOMIR BIJELIĆ, OIB 46000013272, Vrgorska ulica 4a,21300 Makarska</item>
      <item>Josip Buljević, OIB 64962512999, Stranice 4,21255 Slime</item>
      <item>Denis Družijanić, OIB 34617161726, Slikara Gojaka 15,21300 Makarska</item>
      <item>Josip Katavić, OIB 84183611399, Zrinsko Frankopanska 19,21300 Makarska</item>
      <item>Juro Kostreš, OIB 21691527218</item>
      <item>Ante Lapenda, OIB 08908150430</item>
      <item>Joze Lendić, OIB 07322138220, BIOKOVSKA 32 B (ranije: MAKARSKA, MIHOVILA GLAVINIĆA, 9),21300 Makarska</item>
      <item>Nediljko Lendić, OIB 60823691539, PODGORSKE SKALE 9 (ranije: MAKARSKA, PODGORSKE SKALE, 2/4),21300 Makarska</item>
      <item>Stipo Martinović, OIB 49916585967, Dubrovačka 7,21300 Makarska</item>
      <item>Nediljko Panžić, OIB 08101052641, KIPARA MEŠTROVIĆA 14 (ranije: MAKARSKA, KIPARA MEŠTROVIĆA, 4),21300 Makarska</item>
      <item>Ivan Pejković, OIB 00358736062, Kipara Meštrovića 10,21300 Makarska</item>
      <item>Neven Pletikosić, OIB 70433958764, Stjepana Radića 17,21300 Makarska</item>
      <item>Jure Prgomet, OIB 91948913494, Put Mlikarica 10,21300 Makarska</item>
      <item>Ante Primorac, OIB 51758747272</item>
      <item>Jozo Primorac, OIB 60357658887, Vrgorački Put 4 A,21300 Makarska</item>
      <item>Igor Puharić, OIB 08499180803, Kralja P. Krešimira Iv 72,21300 Makarska</item>
      <item>Ivo Ravlić, OIB 63592870846, Dubrovačka 9,21300 Makarska</item>
      <item>Drago Ravlić, OIB 34092177656, Zrinsko-frankopanska 27,21300 Makarska</item>
      <item>Damir Ribarević, OIB 60592693489, Ulica Don Mihovila Pavlinovića 6,21320 Baška Voda</item>
      <item>Milan Roso, OIB 30780939496, Podgorske Skale 2/5,21300 Makarska</item>
      <item>Mato Roso, OIB 16769738327, VRGORSKA 4 A (ranije: MAKARSKA, VRGORAČKI PUT, 4 A),21300 Makarska</item>
      <item>Matko Staničić, OIB 77319697219, Bast 95,21320 Bast</item>
      <item>Tomislav Šarić, OIB 03280988305, Gornji Ratac 23,21300 Tučepi</item>
      <item>Branko Škrabić, OIB 87324504480, CESTA DOMOVINSKOG RATA 5 (ranije: GORNJA BRELA, GORNJA BRELA, 4),21255 Gornja Brela</item>
      <item>Nedjeljko Šapit, OIB 99758596165, Požare 26,21300 Makarska</item>
      <item>Veselko Šapit, OIB 56782538313, Zagrebačka 35,21300 Makarska</item>
      <item>Željko Tamburović, OIB 10248367466, Kalalarga 28,21300 Makarska</item>
      <item>Ratko Tripić, OIB 99430586017</item>
      <item>Ivan Tomaš, OIB 96102950015, Kipara Meštrovića S4,21300 Makarska</item>
      <item>Jozo Tolj, OIB 88543350507, Stjepana Radića 19,21300 Makarska</item>
      <item>Željko Topić, OIB 44485504580, LIČKA 4 (ranije: MAKARSKA, ZAGREBAČKA, 5/4),21300 Makarska</item>
      <item>Boris Turina, OIB 24035120932, KIPARA MEŠTROVIĆA 10 (ranije: MAKARSKA, KIPARA MEŠTROVIĆA, 4),21300 Makarska</item>
      <item>Filip Utrobičić, OIB 91430725331, ĆUDAN 7 (ranije: SLIME, SLIME, 0),21255 Slime</item>
      <item>Ivan Vrdoljak, OIB 80249403468, VRGORSKA 4 (ranije: MAKARSKA, VRGORAČKI PUT, 4 A),21300 Makarska</item>
      <item>Marin Vidović, OIB 80879072243, Primorska 5,21300 Makarska</item>
      <item>Ivica Vujčić, OIB 34997245725, Maslinarska 32 A,21300 Makarska</item>
      <item>Milan Vujčić, OIB 71531446875, Zrinsko-frankopanska 6/2,21300 Makarska</item>
      <item>Zoran Vujčić, OIB 93317010951, Tučepska 13,21300 Makarska</item>
      <item>Zvonko Zelić, OIB 07740308475, Hvarska 11,21300 Makarska</item>
      <item>Ante Guć, OIB 39758981793, STJEPANA RADIĆA 6 (ranije: MAKARSKA, STJEPANA RADIĆA, 4/1),21300 Makarska</item>
      <item>Ante Lozo, OIB 24012042370, Rusendić 5,21300 Veliko Brdo</item>
      <item>Miroslav Matijašević, OIB 02571424353, MOLIZANSKIH HRVATA 60 (ranije: MAKARSKA, MOLIZANSKIH HRVATA, 1/2),21300 Makarska</item>
      <item>Ivan Baletić, OIB 58280648614, Antuna Gustava Matoša 1,21300 Makarska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D11EB1-1F51-444E-BCC5-EE0437B051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204</properties:Words>
  <properties:Characters>984</properties:Characters>
  <properties:Lines>46</properties:Lines>
  <properties:Paragraphs>17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2017-03-17T09:03:00Z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St-568/2004-18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