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adaf" w14:paraId="9e0adaf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037DB5">
        <w:rPr>
          <w:b/>
        </w:rPr>
        <w:t>259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741793" w:rsidRPr="00741793">
        <w:t>ROLLS društvo s ograničenom odgovornošću, za trgovinu i usluge, putnička agencija</w:t>
      </w:r>
      <w:r w:rsidR="00741793">
        <w:t>, Vukovarska 111 A, 21000 Split,</w:t>
      </w:r>
      <w:r w:rsidR="00784A37">
        <w:t xml:space="preserve"> </w:t>
      </w:r>
      <w:r w:rsidR="00F061F2" w:rsidRPr="00F061F2">
        <w:t>OIB:</w:t>
      </w:r>
      <w:r w:rsidR="00784A37">
        <w:t xml:space="preserve"> </w:t>
      </w:r>
      <w:r w:rsidR="00741793" w:rsidRPr="00741793">
        <w:t xml:space="preserve">16711419718 </w:t>
      </w:r>
      <w:r w:rsidR="00F867CE" w:rsidRPr="00F061F2">
        <w:t xml:space="preserve">dana </w:t>
      </w:r>
      <w:r w:rsidR="00741793">
        <w:t>16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741793" w:rsidRPr="00741793">
        <w:t xml:space="preserve">ROLLS društvo s ograničenom odgovornošću, za trgovinu i usluge, putnička agencija, Vukovarska 111 A, 21000 Split, OIB: 16711419718 </w:t>
      </w:r>
      <w:r w:rsidR="00741793">
        <w:t>,</w:t>
      </w:r>
      <w:r w:rsidR="001E7893">
        <w:t xml:space="preserve"> </w:t>
      </w:r>
      <w:r w:rsidR="00741793">
        <w:t xml:space="preserve"> 16</w:t>
      </w:r>
      <w:r w:rsidR="0019781D">
        <w:t xml:space="preserve">.siječnja 2019. </w:t>
      </w:r>
      <w:r w:rsidR="00741793">
        <w:t>g u15,00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037DB5">
        <w:t>Marko Lonac</w:t>
      </w:r>
      <w:r w:rsidR="0038716F" w:rsidRPr="0038716F">
        <w:t xml:space="preserve"> iz </w:t>
      </w:r>
      <w:r w:rsidR="00037DB5">
        <w:t>Dubrovnik</w:t>
      </w:r>
      <w:r w:rsidR="00CD4EB0">
        <w:t>a</w:t>
      </w:r>
      <w:r w:rsidR="0038716F" w:rsidRPr="0038716F">
        <w:t xml:space="preserve">, </w:t>
      </w:r>
      <w:r w:rsidR="00037DB5">
        <w:t>Brdasta</w:t>
      </w:r>
      <w:r w:rsidR="00CD4EB0">
        <w:t xml:space="preserve"> </w:t>
      </w:r>
      <w:r w:rsidR="00037DB5">
        <w:t>12</w:t>
      </w:r>
      <w:r w:rsidR="0038716F" w:rsidRPr="0038716F">
        <w:t xml:space="preserve">., OIB: </w:t>
      </w:r>
      <w:r w:rsidR="00037DB5">
        <w:t>43471049776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 </w:t>
      </w:r>
      <w:r w:rsidR="00741793" w:rsidRPr="00741793">
        <w:t>ROLLS društvo s ograničenom odgovornošću, za trgovinu i usluge, putnička agencija, Vukovarska 111 A, 21000 Split, OIB: 16711419718</w:t>
      </w:r>
      <w:r w:rsidR="00741793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6A0DF2">
        <w:t>11</w:t>
      </w:r>
      <w:r w:rsidR="003E7BC1" w:rsidRPr="00F061F2">
        <w:t>.</w:t>
      </w:r>
      <w:r w:rsidR="006108BC" w:rsidRPr="00F061F2">
        <w:t xml:space="preserve"> </w:t>
      </w:r>
      <w:r w:rsidR="006A0DF2">
        <w:t>srpnja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037DB5">
        <w:t>386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30B31" w:rsidP="0085535D" w:rsidR="00165EA1">
      <w:pPr>
        <w:ind w:firstLine="708"/>
        <w:jc w:val="both"/>
      </w:pPr>
      <w:r w:rsidRPr="00730B31">
        <w:t xml:space="preserve">Sud je zatražio od Republike Hrvatske, Ministarstvo unutarnjih poslova, Policijska uprava Splitsko-Dalmatinske, Postaja prometne policije; Općinskog suda u Splitu, </w:t>
      </w:r>
      <w:r w:rsidRPr="00730B31">
        <w:lastRenderedPageBreak/>
        <w:t>Zemljišnoknjižni odjel, podatke o imovini dužnika  podatke o imovini dužnika. Međutim iz dostavljenih podataka razvidno je da dužnik nema nikakve imovine koja bi bila dostatna za namirenje troškova stečajnog postupka.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6A0DF2">
        <w:t>12</w:t>
      </w:r>
      <w:r w:rsidR="00CD4EB0">
        <w:t>.</w:t>
      </w:r>
      <w:r w:rsidR="00E907B5" w:rsidRPr="00F061F2">
        <w:t xml:space="preserve"> </w:t>
      </w:r>
      <w:r w:rsidR="006A0DF2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6A0DF2">
        <w:t>12</w:t>
      </w:r>
      <w:r w:rsidR="00987A3F" w:rsidRPr="00F061F2">
        <w:t>.</w:t>
      </w:r>
      <w:r w:rsidR="00CD4EB0">
        <w:t xml:space="preserve"> </w:t>
      </w:r>
      <w:r w:rsidR="006A0DF2">
        <w:t>srpnja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741793">
        <w:rPr>
          <w:b/>
        </w:rPr>
        <w:t>16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7C4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37DB5">
          <w:t>259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37DB5"/>
    <w:rsid w:val="000806D6"/>
    <w:rsid w:val="000A51E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057C4"/>
    <w:rsid w:val="002216B1"/>
    <w:rsid w:val="00251712"/>
    <w:rsid w:val="00263532"/>
    <w:rsid w:val="002873CD"/>
    <w:rsid w:val="002C1DF8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4760C9"/>
    <w:rsid w:val="00511383"/>
    <w:rsid w:val="0051349D"/>
    <w:rsid w:val="00517AE2"/>
    <w:rsid w:val="00554503"/>
    <w:rsid w:val="0055714E"/>
    <w:rsid w:val="00593887"/>
    <w:rsid w:val="005B1E4B"/>
    <w:rsid w:val="005B77A7"/>
    <w:rsid w:val="005D519B"/>
    <w:rsid w:val="005E2BEC"/>
    <w:rsid w:val="005E53CF"/>
    <w:rsid w:val="006015A2"/>
    <w:rsid w:val="006108BC"/>
    <w:rsid w:val="00616C2B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41793"/>
    <w:rsid w:val="00784A37"/>
    <w:rsid w:val="0079100C"/>
    <w:rsid w:val="007F5246"/>
    <w:rsid w:val="00824DEA"/>
    <w:rsid w:val="0085535D"/>
    <w:rsid w:val="0087221F"/>
    <w:rsid w:val="008761E4"/>
    <w:rsid w:val="008834DD"/>
    <w:rsid w:val="008A1A84"/>
    <w:rsid w:val="008F2D53"/>
    <w:rsid w:val="0092117B"/>
    <w:rsid w:val="009313FD"/>
    <w:rsid w:val="00932634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D50DE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7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7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7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7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7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7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7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7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St-259/2019</izvorni_sadrzaj>
    <derivirana_varijabla naziv="DomainObject.Predmet.OznakaBroj_1">St-259/2019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ROLLS društvo s ograničenom odgovornošću, za trgovinu i usluge, putnička agencija</izvorni_sadrzaj>
    <derivirana_varijabla naziv="DomainObject.Predmet.ProtustrankaFormated_1">  ROLLS društvo s ograničenom odgovornošću, za trgovinu i usluge, putnička agencija</derivirana_varijabla>
  </DomainObject.Predmet.ProtustrankaFormated>
  <DomainObject.Predmet.ProtustrankaFormatedOIB>
    <izvorni_sadrzaj>  ROLLS društvo s ograničenom odgovornošću, za trgovinu i usluge, putnička agencija, OIB 16711419718</izvorni_sadrzaj>
    <derivirana_varijabla naziv="DomainObject.Predmet.ProtustrankaFormatedOIB_1">  ROLLS društvo s ograničenom odgovornošću, za trgovinu i usluge, putnička agencija, OIB 16711419718</derivirana_varijabla>
  </DomainObject.Predmet.ProtustrankaFormatedOIB>
  <DomainObject.Predmet.ProtustrankaFormatedWithAdress>
    <izvorni_sadrzaj> ROLLS društvo s ograničenom odgovornošću, za trgovinu i usluge, putnička agencija, Vukovarska 111 A, 21000 Split</izvorni_sadrzaj>
    <derivirana_varijabla naziv="DomainObject.Predmet.ProtustrankaFormatedWithAdress_1"> ROLLS društvo s ograničenom odgovornošću, za trgovinu i usluge, putnička agencija, Vukovarska 111 A, 21000 Split</derivirana_varijabla>
  </DomainObject.Predmet.ProtustrankaFormatedWithAdress>
  <DomainObject.Predmet.ProtustrankaFormatedWithAdressOIB>
    <izvorni_sadrzaj> ROLLS društvo s ograničenom odgovornošću, za trgovinu i usluge, putnička agencija, OIB 16711419718, Vukovarska 111 A, 21000 Split</izvorni_sadrzaj>
    <derivirana_varijabla naziv="DomainObject.Predmet.ProtustrankaFormatedWithAdressOIB_1"> ROLLS društvo s ograničenom odgovornošću, za trgovinu i usluge, putnička agencija, OIB 16711419718, Vukovarska 111 A, 21000 Split</derivirana_varijabla>
  </DomainObject.Predmet.ProtustrankaFormatedWithAdressOIB>
  <DomainObject.Predmet.ProtustrankaWithAdress>
    <izvorni_sadrzaj>ROLLS društvo s ograničenom odgovornošću, za trgovinu i usluge, putnička agencija Vukovarska 111 A, 21000 Split</izvorni_sadrzaj>
    <derivirana_varijabla naziv="DomainObject.Predmet.ProtustrankaWithAdress_1">ROLLS društvo s ograničenom odgovornošću, za trgovinu i usluge, putnička agencija Vukovarska 111 A, 21000 Split</derivirana_varijabla>
  </DomainObject.Predmet.ProtustrankaWithAdress>
  <DomainObject.Predmet.ProtustrankaWithAdressOIB>
    <izvorni_sadrzaj>ROLLS društvo s ograničenom odgovornošću, za trgovinu i usluge, putnička agencija, OIB 16711419718, Vukovarska 111 A, 21000 Split</izvorni_sadrzaj>
    <derivirana_varijabla naziv="DomainObject.Predmet.ProtustrankaWithAdressOIB_1">ROLLS društvo s ograničenom odgovornošću, za trgovinu i usluge, putnička agencija, OIB 16711419718, Vukovarska 111 A, 21000 Split</derivirana_varijabla>
  </DomainObject.Predmet.ProtustrankaWithAdressOIB>
  <DomainObject.Predmet.ProtustrankaNazivFormated>
    <izvorni_sadrzaj>ROLLS društvo s ograničenom odgovornošću, za trgovinu i usluge, putnička agencija</izvorni_sadrzaj>
    <derivirana_varijabla naziv="DomainObject.Predmet.ProtustrankaNazivFormated_1">ROLLS društvo s ograničenom odgovornošću, za trgovinu i usluge, putnička agencija</derivirana_varijabla>
  </DomainObject.Predmet.ProtustrankaNazivFormated>
  <DomainObject.Predmet.ProtustrankaNazivFormatedOIB>
    <izvorni_sadrzaj>ROLLS društvo s ograničenom odgovornošću, za trgovinu i usluge, putnička agencija, OIB 16711419718</izvorni_sadrzaj>
    <derivirana_varijabla naziv="DomainObject.Predmet.ProtustrankaNazivFormatedOIB_1">ROLLS društvo s ograničenom odgovornošću, za trgovinu i usluge, putnička agencija, OIB 16711419718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27546.28</izvorni_sadrzaj>
    <derivirana_varijabla naziv="DomainObject.Predmet.TrenutnaVrijednost_1">27546.28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ROLLS društvo s ograničenom odgovornošću, za trgovinu i usluge, putnička agencija</item>
    </izvorni_sadrzaj>
    <derivirana_varijabla naziv="DomainObject.Predmet.ProtuStrankaListFormated_1">
      <item>ROLLS društvo s ograničenom odgovornošću, za trgovinu i usluge, putnička agencija</item>
    </derivirana_varijabla>
  </DomainObject.Predmet.ProtuStrankaListFormated>
  <DomainObject.Predmet.ProtuStrankaListFormatedOIB>
    <izvorni_sadrzaj>
      <item>ROLLS društvo s ograničenom odgovornošću, za trgovinu i usluge, putnička agencija, OIB 16711419718</item>
    </izvorni_sadrzaj>
    <derivirana_varijabla naziv="DomainObject.Predmet.ProtuStrankaListFormatedOIB_1">
      <item>ROLLS društvo s ograničenom odgovornošću, za trgovinu i usluge, putnička agencija, OIB 16711419718</item>
    </derivirana_varijabla>
  </DomainObject.Predmet.ProtuStrankaListFormatedOIB>
  <DomainObject.Predmet.ProtuStrankaListFormatedWithAdress>
    <izvorni_sadrzaj>
      <item>ROLLS društvo s ograničenom odgovornošću, za trgovinu i usluge, putnička agencija, Vukovarska 111 A, 21000 Split</item>
    </izvorni_sadrzaj>
    <derivirana_varijabla naziv="DomainObject.Predmet.ProtuStrankaListFormatedWithAdress_1">
      <item>ROLLS društvo s ograničenom odgovornošću, za trgovinu i usluge, putnička agencija, Vukovarska 111 A, 21000 Split</item>
    </derivirana_varijabla>
  </DomainObject.Predmet.ProtuStrankaListFormatedWithAdress>
  <DomainObject.Predmet.ProtuStrankaListFormatedWithAdressOIB>
    <izvorni_sadrzaj>
      <item>ROLLS društvo s ograničenom odgovornošću, za trgovinu i usluge, putnička agencija, OIB 16711419718, Vukovarska 111 A, 21000 Split</item>
    </izvorni_sadrzaj>
    <derivirana_varijabla naziv="DomainObject.Predmet.ProtuStrankaListFormatedWithAdressOIB_1">
      <item>ROLLS društvo s ograničenom odgovornošću, za trgovinu i usluge, putnička agencija, OIB 16711419718, Vukovarska 111 A, 21000 Split</item>
    </derivirana_varijabla>
  </DomainObject.Predmet.ProtuStrankaListFormatedWithAdressOIB>
  <DomainObject.Predmet.ProtuStrankaListNazivFormated>
    <izvorni_sadrzaj>
      <item>ROLLS društvo s ograničenom odgovornošću, za trgovinu i usluge, putnička agencija</item>
    </izvorni_sadrzaj>
    <derivirana_varijabla naziv="DomainObject.Predmet.ProtuStrankaListNazivFormated_1">
      <item>ROLLS društvo s ograničenom odgovornošću, za trgovinu i usluge, putnička agencija</item>
    </derivirana_varijabla>
  </DomainObject.Predmet.ProtuStrankaListNazivFormated>
  <DomainObject.Predmet.ProtuStrankaListNazivFormatedOIB>
    <izvorni_sadrzaj>
      <item>ROLLS društvo s ograničenom odgovornošću, za trgovinu i usluge, putnička agencija, OIB 16711419718</item>
    </izvorni_sadrzaj>
    <derivirana_varijabla naziv="DomainObject.Predmet.ProtuStrankaListNazivFormatedOIB_1">
      <item>ROLLS društvo s ograničenom odgovornošću, za trgovinu i usluge, putnička agencija, OIB 16711419718</item>
    </derivirana_varijabla>
  </DomainObject.Predmet.ProtuStrankaListNazivFormatedOIB>
  <DomainObject.Predmet.OstaliListFormated>
    <izvorni_sadrzaj>
      <item>Marijo Matas</item>
    </izvorni_sadrzaj>
    <derivirana_varijabla naziv="DomainObject.Predmet.OstaliListFormated_1">
      <item>Marijo Matas</item>
    </derivirana_varijabla>
  </DomainObject.Predmet.OstaliListFormated>
  <DomainObject.Predmet.OstaliListFormatedOIB>
    <izvorni_sadrzaj>
      <item>Marijo Matas, OIB 80724610987</item>
    </izvorni_sadrzaj>
    <derivirana_varijabla naziv="DomainObject.Predmet.OstaliListFormatedOIB_1">
      <item>Marijo Matas, OIB 80724610987</item>
    </derivirana_varijabla>
  </DomainObject.Predmet.OstaliListFormatedOIB>
  <DomainObject.Predmet.OstaliListFormatedWithAdress>
    <izvorni_sadrzaj>
      <item>Marijo Matas, Vukovarska 111a, 21000 Split</item>
    </izvorni_sadrzaj>
    <derivirana_varijabla naziv="DomainObject.Predmet.OstaliListFormatedWithAdress_1">
      <item>Marijo Matas, Vukovarska 111a, 21000 Split</item>
    </derivirana_varijabla>
  </DomainObject.Predmet.OstaliListFormatedWithAdress>
  <DomainObject.Predmet.OstaliListFormatedWithAdressOIB>
    <izvorni_sadrzaj>
      <item>Marijo Matas, OIB 80724610987, Vukovarska 111a, 21000 Split</item>
    </izvorni_sadrzaj>
    <derivirana_varijabla naziv="DomainObject.Predmet.OstaliListFormatedWithAdressOIB_1">
      <item>Marijo Matas, OIB 80724610987, Vukovarska 111a, 21000 Split</item>
    </derivirana_varijabla>
  </DomainObject.Predmet.OstaliListFormatedWithAdressOIB>
  <DomainObject.Predmet.OstaliListNazivFormated>
    <izvorni_sadrzaj>
      <item>Marijo Matas</item>
    </izvorni_sadrzaj>
    <derivirana_varijabla naziv="DomainObject.Predmet.OstaliListNazivFormated_1">
      <item>Marijo Matas</item>
    </derivirana_varijabla>
  </DomainObject.Predmet.OstaliListNazivFormated>
  <DomainObject.Predmet.OstaliListNazivFormatedOIB>
    <izvorni_sadrzaj>
      <item>Marijo Matas, OIB 80724610987</item>
    </izvorni_sadrzaj>
    <derivirana_varijabla naziv="DomainObject.Predmet.OstaliListNazivFormatedOIB_1">
      <item>Marijo Matas, OIB 80724610987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ROLLS društvo s ograničenom odgovornošću, za trgovinu i usluge, putnička agencija</izvorni_sadrzaj>
    <derivirana_varijabla naziv="DomainObject.Predmet.ProtustrankaIDrugi_1">ROLLS društvo s ograničenom odgovornošću, za trgovinu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ROLLS društvo s ograničenom odgovornošću, za trgovinu i usluge, putnička agencija, OIB 16711419718, Vukovarska 111 A, 21000 Split</izvorni_sadrzaj>
    <derivirana_varijabla naziv="DomainObject.Predmet.ProtustrankaIDrugiAdressOIB_1">ROLLS društvo s ograničenom odgovornošću, za trgovinu i usluge, putnička agencija, OIB 16711419718, Vukovarska 111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ROLLS društvo s ograničenom odgovornošću, za trgovinu i usluge, putnička agencija</item>
      <item>FINANCIJSKA AGENCIJA, RC SPLIT</item>
      <item>Marijo Matas</item>
    </izvorni_sadrzaj>
    <derivirana_varijabla naziv="DomainObject.Predmet.SudioniciListNaziv_1">
      <item>ROLLS društvo s ograničenom odgovornošću, za trgovinu i usluge, putnička agencija</item>
      <item>FINANCIJSKA AGENCIJA, RC SPLIT</item>
      <item>Marijo Matas</item>
    </derivirana_varijabla>
  </DomainObject.Predmet.SudioniciListNaziv>
  <DomainObject.Predmet.SudioniciListAdressOIB>
    <izvorni_sadrzaj>
      <item>ROLLS društvo s ograničenom odgovornošću, za trgovinu i usluge, putnička agencija, OIB 16711419718, Vukovarska 111 A,21000 Split</item>
      <item>FINANCIJSKA AGENCIJA, RC SPLIT, OIB 85821130368, Mažuranićevo šetalište 24 b,21000 Split</item>
      <item>Marijo Matas, OIB 80724610987, Vukovarska 111a,21000 Split</item>
    </izvorni_sadrzaj>
    <derivirana_varijabla naziv="DomainObject.Predmet.SudioniciListAdressOIB_1">
      <item>ROLLS društvo s ograničenom odgovornošću, za trgovinu i usluge, putnička agencija, OIB 16711419718, Vukovarska 111 A,21000 Split</item>
      <item>FINANCIJSKA AGENCIJA, RC SPLIT, OIB 85821130368, Mažuranićevo šetalište 24 b,21000 Split</item>
      <item>Marijo Matas, OIB 80724610987, Vukovarska 111a,21000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16711419718</item>
      <item>, OIB 85821130368</item>
      <item>, OIB 80724610987</item>
    </izvorni_sadrzaj>
    <derivirana_varijabla naziv="DomainObject.Predmet.SudioniciListNazivOIB_1">
      <item>, OIB 16711419718</item>
      <item>, OIB 85821130368</item>
      <item>, OIB 80724610987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3542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2019-01-16T13:51:00Z</dcterms:created>
  <dc:creator>stanka grcic</dc:creator>
  <cp:lastModifiedBy>Sanja Vuković</cp:lastModifiedBy>
  <cp:lastPrinted>2019-01-16T13:49:00Z</cp:lastPrinted>
  <dcterms:modified xmlns:xsi="http://www.w3.org/2001/XMLSchema-instance" xsi:type="dcterms:W3CDTF">2019-01-16T13:53:00Z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(St-259-19 - čl.132.SZ-otvaranje i zaključenje-ROLLS.docx)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