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2940" w14:paraId="3182940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1D6D03">
        <w:rPr>
          <w:rFonts w:hAnsi="Times New Roman" w:ascii="Times New Roman"/>
        </w:rPr>
        <w:t>2046</w:t>
      </w:r>
      <w:r w:rsidR="000862B6">
        <w:rPr>
          <w:rFonts w:hAnsi="Times New Roman" w:ascii="Times New Roman"/>
        </w:rPr>
        <w:t>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1D6D03">
        <w:rPr>
          <w:rFonts w:hAnsi="Times New Roman" w:ascii="Times New Roman"/>
        </w:rPr>
        <w:t>MIDREN d.o.o., Zagreb, Durmitorska 29b, OIB: 70923038949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1D6D03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1D6D03">
        <w:rPr>
          <w:rFonts w:hAnsi="Times New Roman" w:ascii="Times New Roman"/>
        </w:rPr>
        <w:t>MIDREN d.o.o., Zagreb, Durmitorska 29b, OIB: 70923038949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1D6D03">
        <w:rPr>
          <w:rFonts w:hAnsi="Times New Roman" w:ascii="Times New Roman"/>
        </w:rPr>
        <w:t>204617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1D6D03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1D6D03" w:rsidR="005F46DC" w:rsidRPr="00F2525A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1D6D03" w:rsidP="001D6D03" w:rsidR="006326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1D6D03" w:rsidP="001D6D03" w:rsidR="001D6D0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predlagatelju FINA</w:t>
      </w:r>
    </w:p>
    <w:p w:rsidRDefault="001D6D03" w:rsidP="001D6D03" w:rsidR="001D6D03" w:rsidRPr="001D6D0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15 dana</w:t>
      </w:r>
    </w:p>
    <w:sectPr w:rsidSect="00821309" w:rsidR="001D6D03" w:rsidRPr="001D6D0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714C6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1D6D03">
      <w:rPr>
        <w:rFonts w:hAnsi="Times New Roman" w:ascii="Times New Roman"/>
      </w:rPr>
      <w:t>2046</w:t>
    </w:r>
    <w:r w:rsidR="000862B6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9F0"/>
    <w:rsid w:val="00267D56"/>
    <w:rsid w:val="002714C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St-2046/2017</izvorni_sadrzaj>
    <derivirana_varijabla naziv="DomainObject.Predmet.OznakaBroj_1">St-2046/2017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MIDREN d.o.o. zastupanog po punomoćniku Matko Štambuk</izvorni_sadrzaj>
    <derivirana_varijabla naziv="DomainObject.Predmet.ProtustrankaFormated_1">  MIDREN d.o.o. zastupanog po punomoćniku Matko Štambuk</derivirana_varijabla>
  </DomainObject.Predmet.ProtustrankaFormated>
  <DomainObject.Predmet.ProtustrankaFormatedOIB>
    <izvorni_sadrzaj>  MIDREN d.o.o., OIB 70923038949 zastupanog po punomoćniku Matko Štambuk</izvorni_sadrzaj>
    <derivirana_varijabla naziv="DomainObject.Predmet.ProtustrankaFormatedOIB_1">  MIDREN d.o.o., OIB 70923038949 zastupanog po punomoćniku Matko Štambuk</derivirana_varijabla>
  </DomainObject.Predmet.ProtustrankaFormatedOIB>
  <DomainObject.Predmet.ProtustrankaFormatedWithAdress>
    <izvorni_sadrzaj> MIDREN d.o.o., Durmitorska 29b, 10000 Zagreb zastupanog po punomoćniku Matko Štambuk</izvorni_sadrzaj>
    <derivirana_varijabla naziv="DomainObject.Predmet.ProtustrankaFormatedWithAdress_1"> MIDREN d.o.o., Durmitorska 29b, 10000 Zagreb zastupanog po punomoćniku Matko Štambuk</derivirana_varijabla>
  </DomainObject.Predmet.ProtustrankaFormatedWithAdress>
  <DomainObject.Predmet.ProtustrankaFormatedWithAdressOIB>
    <izvorni_sadrzaj> MIDREN d.o.o., OIB 70923038949, Durmitorska 29b, 10000 Zagreb zastupanog po punomoćniku Matko Štambuk</izvorni_sadrzaj>
    <derivirana_varijabla naziv="DomainObject.Predmet.ProtustrankaFormatedWithAdressOIB_1"> MIDREN d.o.o., OIB 70923038949, Durmitorska 29b, 10000 Zagreb zastupanog po punomoćniku Matko Štambuk</derivirana_varijabla>
  </DomainObject.Predmet.ProtustrankaFormatedWithAdressOIB>
  <DomainObject.Predmet.ProtustrankaWithAdress>
    <izvorni_sadrzaj>MIDREN d.o.o. Durmitorska 29b, 10000 Zagreb</izvorni_sadrzaj>
    <derivirana_varijabla naziv="DomainObject.Predmet.ProtustrankaWithAdress_1">MIDREN d.o.o. Durmitorska 29b, 10000 Zagreb</derivirana_varijabla>
  </DomainObject.Predmet.ProtustrankaWithAdress>
  <DomainObject.Predmet.ProtustrankaWithAdressOIB>
    <izvorni_sadrzaj>MIDREN d.o.o., OIB 70923038949, Durmitorska 29b, 10000 Zagreb</izvorni_sadrzaj>
    <derivirana_varijabla naziv="DomainObject.Predmet.ProtustrankaWithAdressOIB_1">MIDREN d.o.o., OIB 70923038949, Durmitorska 29b, 10000 Zagreb</derivirana_varijabla>
  </DomainObject.Predmet.ProtustrankaWithAdressOIB>
  <DomainObject.Predmet.ProtustrankaNazivFormated>
    <izvorni_sadrzaj>MIDREN d.o.o.</izvorni_sadrzaj>
    <derivirana_varijabla naziv="DomainObject.Predmet.ProtustrankaNazivFormated_1">MIDREN d.o.o.</derivirana_varijabla>
  </DomainObject.Predmet.ProtustrankaNazivFormated>
  <DomainObject.Predmet.ProtustrankaNazivFormatedOIB>
    <izvorni_sadrzaj>MIDREN d.o.o., OIB 70923038949</izvorni_sadrzaj>
    <derivirana_varijabla naziv="DomainObject.Predmet.ProtustrankaNazivFormatedOIB_1">MIDREN d.o.o., OIB 70923038949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MIDREN d.o.o. zastupanog po punomoćniku Matko Štambuk</item>
    </izvorni_sadrzaj>
    <derivirana_varijabla naziv="DomainObject.Predmet.ProtuStrankaListFormated_1">
      <item>MIDREN d.o.o. zastupanog po punomoćniku Matko Štambuk</item>
    </derivirana_varijabla>
  </DomainObject.Predmet.ProtuStrankaListFormated>
  <DomainObject.Predmet.ProtuStrankaListFormatedOIB>
    <izvorni_sadrzaj>
      <item>MIDREN d.o.o., OIB 70923038949 zastupanog po punomoćniku Matko Štambuk</item>
    </izvorni_sadrzaj>
    <derivirana_varijabla naziv="DomainObject.Predmet.ProtuStrankaListFormatedOIB_1">
      <item>MIDREN d.o.o., OIB 70923038949 zastupanog po punomoćniku Matko Štambuk</item>
    </derivirana_varijabla>
  </DomainObject.Predmet.ProtuStrankaListFormatedOIB>
  <DomainObject.Predmet.ProtuStrankaListFormatedWithAdress>
    <izvorni_sadrzaj>
      <item>MIDREN d.o.o., Durmitorska 29b, 10000 Zagreb zastupanog po punomoćniku Matko Štambuk</item>
    </izvorni_sadrzaj>
    <derivirana_varijabla naziv="DomainObject.Predmet.ProtuStrankaListFormatedWithAdress_1">
      <item>MIDREN d.o.o., Durmitorska 29b, 10000 Zagreb zastupanog po punomoćniku Matko Štambuk</item>
    </derivirana_varijabla>
  </DomainObject.Predmet.ProtuStrankaListFormatedWithAdress>
  <DomainObject.Predmet.ProtuStrankaListFormatedWithAdressOIB>
    <izvorni_sadrzaj>
      <item>MIDREN d.o.o., OIB 70923038949, Durmitorska 29b, 10000 Zagreb zastupanog po punomoćniku Matko Štambuk</item>
    </izvorni_sadrzaj>
    <derivirana_varijabla naziv="DomainObject.Predmet.ProtuStrankaListFormatedWithAdressOIB_1">
      <item>MIDREN d.o.o., OIB 70923038949, Durmitorska 29b, 10000 Zagreb zastupanog po punomoćniku Matko Štambuk</item>
    </derivirana_varijabla>
  </DomainObject.Predmet.ProtuStrankaListFormatedWithAdressOIB>
  <DomainObject.Predmet.ProtuStrankaListNazivFormated>
    <izvorni_sadrzaj>
      <item>MIDREN d.o.o.</item>
    </izvorni_sadrzaj>
    <derivirana_varijabla naziv="DomainObject.Predmet.ProtuStrankaListNazivFormated_1">
      <item>MIDREN d.o.o.</item>
    </derivirana_varijabla>
  </DomainObject.Predmet.ProtuStrankaListNazivFormated>
  <DomainObject.Predmet.ProtuStrankaListNazivFormatedOIB>
    <izvorni_sadrzaj>
      <item>MIDREN d.o.o., OIB 70923038949</item>
    </izvorni_sadrzaj>
    <derivirana_varijabla naziv="DomainObject.Predmet.ProtuStrankaListNazivFormatedOIB_1">
      <item>MIDREN d.o.o., OIB 70923038949</item>
    </derivirana_varijabla>
  </DomainObject.Predmet.ProtuStrankaListNazivFormatedOIB>
  <DomainObject.Predmet.OstaliListFormated>
    <izvorni_sadrzaj>
      <item>Matko Štambuk punomoćnik sudionika u postupku MIDREN d.o.o.</item>
      <item>Michael Peter Drenic</item>
    </izvorni_sadrzaj>
    <derivirana_varijabla naziv="DomainObject.Predmet.OstaliListFormated_1">
      <item>Matko Štambuk punomoćnik sudionika u postupku MIDREN d.o.o.</item>
      <item>Michael Peter Drenic</item>
    </derivirana_varijabla>
  </DomainObject.Predmet.OstaliListFormated>
  <DomainObject.Predmet.OstaliListFormatedOIB>
    <izvorni_sadrzaj>
      <item>Matko Štambuk, OIB 71593089988 punomoćnik sudionika u postupku MIDREN d.o.o.</item>
      <item>Michael Peter Drenic, OIB 36435044306</item>
    </izvorni_sadrzaj>
    <derivirana_varijabla naziv="DomainObject.Predmet.OstaliListFormatedOIB_1">
      <item>Matko Štambuk, OIB 71593089988 punomoćnik sudionika u postupku MIDREN d.o.o.</item>
      <item>Michael Peter Drenic, OIB 36435044306</item>
    </derivirana_varijabla>
  </DomainObject.Predmet.OstaliListFormatedOIB>
  <DomainObject.Predmet.OstaliListFormatedWithAdress>
    <izvorni_sadrzaj>
      <item>Matko Štambuk, Radauševa Ulica 1, 10000 Zagreb punomoćnik sudionika u postupku MIDREN d.o.o.</item>
      <item>Michael Peter Drenic, 137 RANDOLPH ROAD, Derby, DE238 Tg</item>
    </izvorni_sadrzaj>
    <derivirana_varijabla naziv="DomainObject.Predmet.OstaliListFormatedWithAdress_1">
      <item>Matko Štambuk, Radauševa Ulica 1, 10000 Zagreb punomoćnik sudionika u postupku MIDREN d.o.o.</item>
      <item>Michael Peter Drenic, 137 RANDOLPH ROAD, Derby, DE238 Tg</item>
    </derivirana_varijabla>
  </DomainObject.Predmet.OstaliListFormatedWithAdress>
  <DomainObject.Predmet.OstaliListFormatedWithAdressOIB>
    <izvorni_sadrzaj>
      <item>Matko Štambuk, OIB 71593089988, Radauševa Ulica 1, 10000 Zagreb punomoćnik sudionika u postupku MIDREN d.o.o.</item>
      <item>Michael Peter Drenic, OIB 36435044306, 137 RANDOLPH ROAD, Derby, DE238 Tg</item>
    </izvorni_sadrzaj>
    <derivirana_varijabla naziv="DomainObject.Predmet.OstaliListFormatedWithAdressOIB_1">
      <item>Matko Štambuk, OIB 71593089988, Radauševa Ulica 1, 10000 Zagreb punomoćnik sudionika u postupku MIDREN d.o.o.</item>
      <item>Michael Peter Drenic, OIB 36435044306, 137 RANDOLPH ROAD, Derby, DE238 Tg</item>
    </derivirana_varijabla>
  </DomainObject.Predmet.OstaliListFormatedWithAdressOIB>
  <DomainObject.Predmet.OstaliListNazivFormated>
    <izvorni_sadrzaj>
      <item>Matko Štambuk</item>
      <item>Michael Peter Drenic</item>
    </izvorni_sadrzaj>
    <derivirana_varijabla naziv="DomainObject.Predmet.OstaliListNazivFormated_1">
      <item>Matko Štambuk</item>
      <item>Michael Peter Drenic</item>
    </derivirana_varijabla>
  </DomainObject.Predmet.OstaliListNazivFormated>
  <DomainObject.Predmet.OstaliListNazivFormatedOIB>
    <izvorni_sadrzaj>
      <item>Matko Štambuk, OIB 71593089988</item>
      <item>Michael Peter Drenic, OIB 36435044306</item>
    </izvorni_sadrzaj>
    <derivirana_varijabla naziv="DomainObject.Predmet.OstaliListNazivFormatedOIB_1">
      <item>Matko Štambuk, OIB 71593089988</item>
      <item>Michael Peter Drenic, OIB 36435044306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MIDREN d.o.o.</izvorni_sadrzaj>
    <derivirana_varijabla naziv="DomainObject.Predmet.ProtustrankaIDrugi_1">MIDREN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MIDREN d.o.o., OIB 70923038949, Durmitorska 29b, 10000 Zagreb</izvorni_sadrzaj>
    <derivirana_varijabla naziv="DomainObject.Predmet.ProtustrankaIDrugiAdressOIB_1">MIDREN d.o.o., OIB 70923038949, Durmitorska 29b,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MIDREN d.o.o.</item>
      <item>Matko Štambuk</item>
      <item>Michael Peter Drenic</item>
    </izvorni_sadrzaj>
    <derivirana_varijabla naziv="DomainObject.Predmet.SudioniciListNaziv_1">
      <item>FINA Regionalni centar Zagreb</item>
      <item>MIDREN d.o.o.</item>
      <item>Matko Štambuk</item>
      <item>Michael Peter Drenic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MIDREN d.o.o., OIB 70923038949, Durmitorska 29b,10000 Zagreb</item>
      <item>Matko Štambuk, OIB 71593089988, Radauševa Ulica 1,10000 Zagreb</item>
      <item>Michael Peter Drenic, OIB 36435044306, 137 RANDOLPH ROAD,Derby, DE238 Tg</item>
    </izvorni_sadrzaj>
    <derivirana_varijabla naziv="DomainObject.Predmet.SudioniciListAdressOIB_1">
      <item>FINA Regionalni centar Zagreb, OIB 85821130368, Trg svibanjskih žrtava 1995. br. 1,10000 Zagreb</item>
      <item>MIDREN d.o.o., OIB 70923038949, Durmitorska 29b,10000 Zagreb</item>
      <item>Matko Štambuk, OIB 71593089988, Radauševa Ulica 1,10000 Zagreb</item>
      <item>Michael Peter Drenic, OIB 36435044306, 137 RANDOLPH ROAD,Derby, DE238 Tg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70923038949</item>
      <item>, OIB 71593089988</item>
      <item>, OIB 36435044306</item>
    </izvorni_sadrzaj>
    <derivirana_varijabla naziv="DomainObject.Predmet.SudioniciListNazivOIB_1">
      <item>, OIB 85821130368</item>
      <item>, OIB 70923038949</item>
      <item>, OIB 71593089988</item>
      <item>, OIB 36435044306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146D3-7E24-4977-8D01-23DB7FC9F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1799</properties:Characters>
  <properties:Lines>56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2017-10-17T08:12:00Z</cp:lastPrinted>
  <dcterms:modified xmlns:xsi="http://www.w3.org/2001/XMLSchema-instance" xsi:type="dcterms:W3CDTF">2017-10-17T08:12:00Z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