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23b" w14:paraId="402023b" w:rsidRDefault="00750685" w:rsidP="00750685" w:rsidR="00750685" w:rsidRPr="00CF55E0">
      <w:pPr>
        <w15:collapsed w:val="false"/>
        <w:rPr>
          <w:rStyle w:val="Naglaeno"/>
          <w:b w:val="false"/>
        </w:rPr>
      </w:pPr>
      <w:r w:rsidRPr="00CF55E0">
        <w:rPr>
          <w:rStyle w:val="Naglaeno"/>
          <w:b w:val="false"/>
        </w:rPr>
        <w:t xml:space="preserve">             </w:t>
      </w:r>
      <w:r w:rsidR="00A57CC9" w:rsidRPr="00CF55E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CF55E0">
      <w:pPr>
        <w:ind w:hanging="720" w:left="360"/>
        <w:rPr>
          <w:rStyle w:val="Naglaeno"/>
          <w:b w:val="false"/>
        </w:rPr>
      </w:pPr>
      <w:r w:rsidRPr="00CF55E0">
        <w:rPr>
          <w:rStyle w:val="Naglaeno"/>
          <w:b w:val="false"/>
        </w:rPr>
        <w:t xml:space="preserve">     </w:t>
      </w:r>
      <w:r w:rsidR="00151980" w:rsidRPr="00CF55E0">
        <w:rPr>
          <w:rStyle w:val="Naglaeno"/>
          <w:b w:val="false"/>
        </w:rPr>
        <w:t xml:space="preserve">    </w:t>
      </w:r>
      <w:r w:rsidRPr="00CF55E0">
        <w:rPr>
          <w:rStyle w:val="Naglaeno"/>
          <w:b w:val="false"/>
        </w:rPr>
        <w:t>REPUBLIKA HRVATSKA</w:t>
      </w:r>
    </w:p>
    <w:p w:rsidRDefault="00750685" w:rsidP="00750685" w:rsidR="00750685" w:rsidRPr="00CF55E0">
      <w:pPr>
        <w:ind w:hanging="720" w:left="360"/>
        <w:rPr>
          <w:rStyle w:val="Naglaeno"/>
          <w:b w:val="false"/>
        </w:rPr>
      </w:pPr>
      <w:r w:rsidRPr="00CF55E0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CF55E0">
      <w:pPr>
        <w:ind w:hanging="720" w:left="360"/>
        <w:rPr>
          <w:rStyle w:val="Naglaeno"/>
          <w:b w:val="false"/>
        </w:rPr>
      </w:pPr>
    </w:p>
    <w:p w:rsidRDefault="005450AF" w:rsidP="00750685" w:rsidR="005450AF" w:rsidRPr="00CF55E0">
      <w:pPr>
        <w:ind w:hanging="720" w:left="360"/>
        <w:rPr>
          <w:rStyle w:val="Naglaeno"/>
          <w:b w:val="false"/>
        </w:rPr>
      </w:pPr>
    </w:p>
    <w:p w:rsidRDefault="009709B5" w:rsidP="0047641C" w:rsidR="009709B5" w:rsidRPr="00CF55E0">
      <w:pPr>
        <w:jc w:val="center"/>
      </w:pPr>
      <w:r w:rsidRPr="00CF55E0">
        <w:t>R E P U B L I K A  H R V A T S K A</w:t>
      </w:r>
    </w:p>
    <w:p w:rsidRDefault="009709B5" w:rsidP="009709B5" w:rsidR="009709B5" w:rsidRPr="00CF55E0">
      <w:pPr>
        <w:jc w:val="center"/>
      </w:pPr>
      <w:r w:rsidRPr="00CF55E0">
        <w:t>R J E Š E N J E</w:t>
      </w:r>
    </w:p>
    <w:p w:rsidRDefault="009709B5" w:rsidP="009709B5" w:rsidR="009709B5" w:rsidRPr="00CF55E0"/>
    <w:p w:rsidRDefault="009709B5" w:rsidP="009709B5" w:rsidR="009709B5" w:rsidRPr="00CF55E0">
      <w:pPr>
        <w:rPr>
          <w:b/>
        </w:rPr>
      </w:pPr>
    </w:p>
    <w:p w:rsidRDefault="009709B5" w:rsidP="00484F6F" w:rsidR="009709B5" w:rsidRPr="00CF55E0">
      <w:pPr>
        <w:pStyle w:val="Tijeloteksta"/>
        <w:rPr>
          <w:sz w:val="24"/>
        </w:rPr>
      </w:pPr>
      <w:r w:rsidRPr="00CF55E0">
        <w:rPr>
          <w:sz w:val="24"/>
        </w:rPr>
        <w:tab/>
      </w:r>
      <w:r w:rsidR="00484F6F" w:rsidRPr="00CF55E0">
        <w:rPr>
          <w:sz w:val="24"/>
        </w:rPr>
        <w:t xml:space="preserve">Trgovački sud u Osijeku, po stečajnoj sutkinji Nadi Roso, u stečajnom postupku predlagatelja </w:t>
      </w:r>
      <w:r w:rsidR="00D1729C" w:rsidRPr="00CF55E0">
        <w:rPr>
          <w:sz w:val="24"/>
        </w:rPr>
        <w:t>RH Ministarstvo financija Porezna uprava Područni ured Osijek zastupana po Županijskom državnom odvjetništvu u Osijeku</w:t>
      </w:r>
      <w:r w:rsidR="00484F6F" w:rsidRPr="00CF55E0">
        <w:rPr>
          <w:sz w:val="24"/>
        </w:rPr>
        <w:t xml:space="preserve">, za otvaranje stečajnog postupka nad dužnikom </w:t>
      </w:r>
      <w:r w:rsidR="00D1729C" w:rsidRPr="00CF55E0">
        <w:rPr>
          <w:b/>
          <w:sz w:val="24"/>
        </w:rPr>
        <w:t>BONOVENTURE d.o.o., Višnjevac, Vatroslava Lisinskog 7, MBS: 030120421, OIB: 89898539905</w:t>
      </w:r>
      <w:r w:rsidR="00484F6F" w:rsidRPr="00CF55E0">
        <w:rPr>
          <w:sz w:val="24"/>
        </w:rPr>
        <w:t xml:space="preserve">, dana </w:t>
      </w:r>
      <w:r w:rsidR="00D1729C" w:rsidRPr="00CF55E0">
        <w:rPr>
          <w:sz w:val="24"/>
        </w:rPr>
        <w:t>9</w:t>
      </w:r>
      <w:r w:rsidR="0047641C" w:rsidRPr="00CF55E0">
        <w:rPr>
          <w:sz w:val="24"/>
        </w:rPr>
        <w:t>. studenog</w:t>
      </w:r>
      <w:r w:rsidR="00484F6F" w:rsidRPr="00CF55E0">
        <w:rPr>
          <w:sz w:val="24"/>
        </w:rPr>
        <w:t xml:space="preserve"> 2016. g.,  </w:t>
      </w:r>
    </w:p>
    <w:p w:rsidRDefault="009709B5" w:rsidP="00484F6F" w:rsidR="009709B5" w:rsidRPr="00CF55E0">
      <w:pPr>
        <w:tabs>
          <w:tab w:pos="708" w:val="left"/>
          <w:tab w:pos="4536" w:val="center"/>
        </w:tabs>
        <w:jc w:val="both"/>
      </w:pPr>
      <w:r w:rsidRPr="00CF55E0">
        <w:tab/>
      </w:r>
      <w:r w:rsidRPr="00CF55E0">
        <w:tab/>
      </w:r>
    </w:p>
    <w:p w:rsidRDefault="00484F6F" w:rsidP="00484F6F" w:rsidR="00484F6F" w:rsidRPr="00CF55E0">
      <w:pPr>
        <w:tabs>
          <w:tab w:pos="708" w:val="left"/>
          <w:tab w:pos="4536" w:val="center"/>
        </w:tabs>
        <w:jc w:val="both"/>
      </w:pPr>
    </w:p>
    <w:p w:rsidRDefault="009709B5" w:rsidP="009709B5" w:rsidR="009709B5" w:rsidRPr="00CF55E0">
      <w:pPr>
        <w:jc w:val="center"/>
      </w:pPr>
      <w:r w:rsidRPr="00CF55E0">
        <w:t>r i j e š i o   j e</w:t>
      </w:r>
    </w:p>
    <w:p w:rsidRDefault="009709B5" w:rsidP="009709B5" w:rsidR="009709B5" w:rsidRPr="00CF55E0">
      <w:pPr>
        <w:pStyle w:val="Tijeloteksta"/>
        <w:rPr>
          <w:sz w:val="24"/>
        </w:rPr>
      </w:pPr>
    </w:p>
    <w:p w:rsidRDefault="009709B5" w:rsidP="009709B5" w:rsidR="009709B5" w:rsidRPr="00CF55E0">
      <w:pPr>
        <w:pStyle w:val="Tijeloteksta"/>
        <w:rPr>
          <w:sz w:val="24"/>
        </w:rPr>
      </w:pPr>
    </w:p>
    <w:p w:rsidRDefault="009709B5" w:rsidP="009709B5" w:rsidR="009709B5" w:rsidRPr="00CF55E0">
      <w:pPr>
        <w:pStyle w:val="Tijeloteksta"/>
        <w:numPr>
          <w:ilvl w:val="0"/>
          <w:numId w:val="10"/>
        </w:numPr>
        <w:rPr>
          <w:sz w:val="24"/>
        </w:rPr>
      </w:pPr>
      <w:r w:rsidRPr="00CF55E0">
        <w:rPr>
          <w:sz w:val="24"/>
        </w:rPr>
        <w:t xml:space="preserve">Pokreće se prethodni postupak radi utvrđivanja uvjeta za otvaranje stečajnog postupka nad dužnikom </w:t>
      </w:r>
      <w:r w:rsidR="00E875F6" w:rsidRPr="00CF55E0">
        <w:rPr>
          <w:b/>
          <w:sz w:val="24"/>
        </w:rPr>
        <w:t>BONOVENTURE d.o.o., Višnjevac, Vatroslava Lisinskog 7, MBS: 030120421, OIB: 89898539905</w:t>
      </w:r>
      <w:r w:rsidRPr="00CF55E0">
        <w:rPr>
          <w:b/>
          <w:sz w:val="24"/>
        </w:rPr>
        <w:t>.</w:t>
      </w:r>
      <w:r w:rsidR="007748D6" w:rsidRPr="00CF55E0">
        <w:rPr>
          <w:b/>
          <w:sz w:val="24"/>
        </w:rPr>
        <w:t xml:space="preserve"> </w:t>
      </w:r>
      <w:r w:rsidR="00394BBD" w:rsidRPr="00CF55E0">
        <w:rPr>
          <w:b/>
          <w:sz w:val="24"/>
        </w:rPr>
        <w:t xml:space="preserve"> </w:t>
      </w:r>
    </w:p>
    <w:p w:rsidRDefault="009709B5" w:rsidP="00107CD2" w:rsidR="00107CD2" w:rsidRPr="00CF55E0">
      <w:pPr>
        <w:pStyle w:val="Tijeloteksta"/>
        <w:numPr>
          <w:ilvl w:val="0"/>
          <w:numId w:val="10"/>
        </w:numPr>
        <w:rPr>
          <w:sz w:val="24"/>
        </w:rPr>
      </w:pPr>
      <w:r w:rsidRPr="00CF55E0">
        <w:rPr>
          <w:sz w:val="24"/>
        </w:rPr>
        <w:t xml:space="preserve">Zakazuje se ročište radi izjašnjenja o prijedlogu za dan </w:t>
      </w:r>
      <w:r w:rsidR="00E875F6" w:rsidRPr="00CF55E0">
        <w:rPr>
          <w:b/>
          <w:sz w:val="24"/>
        </w:rPr>
        <w:t>13</w:t>
      </w:r>
      <w:r w:rsidR="007748D6" w:rsidRPr="00CF55E0">
        <w:rPr>
          <w:b/>
          <w:sz w:val="24"/>
        </w:rPr>
        <w:t xml:space="preserve">. </w:t>
      </w:r>
      <w:r w:rsidR="00394BBD" w:rsidRPr="00CF55E0">
        <w:rPr>
          <w:b/>
          <w:sz w:val="24"/>
        </w:rPr>
        <w:t>prosinac</w:t>
      </w:r>
      <w:r w:rsidR="007748D6" w:rsidRPr="00CF55E0">
        <w:rPr>
          <w:b/>
          <w:sz w:val="24"/>
        </w:rPr>
        <w:t xml:space="preserve"> </w:t>
      </w:r>
      <w:r w:rsidRPr="00CF55E0">
        <w:rPr>
          <w:b/>
          <w:sz w:val="24"/>
        </w:rPr>
        <w:t>2016. g. u 1</w:t>
      </w:r>
      <w:r w:rsidR="00394BBD" w:rsidRPr="00CF55E0">
        <w:rPr>
          <w:b/>
          <w:sz w:val="24"/>
        </w:rPr>
        <w:t>0</w:t>
      </w:r>
      <w:r w:rsidRPr="00CF55E0">
        <w:rPr>
          <w:b/>
          <w:sz w:val="24"/>
        </w:rPr>
        <w:t>,</w:t>
      </w:r>
      <w:r w:rsidR="00E875F6" w:rsidRPr="00CF55E0">
        <w:rPr>
          <w:b/>
          <w:sz w:val="24"/>
        </w:rPr>
        <w:t>4</w:t>
      </w:r>
      <w:r w:rsidR="00394BBD" w:rsidRPr="00CF55E0">
        <w:rPr>
          <w:b/>
          <w:sz w:val="24"/>
        </w:rPr>
        <w:t>5</w:t>
      </w:r>
      <w:r w:rsidRPr="00CF55E0">
        <w:rPr>
          <w:b/>
          <w:sz w:val="24"/>
        </w:rPr>
        <w:t xml:space="preserve"> sati</w:t>
      </w:r>
      <w:r w:rsidRPr="00CF55E0">
        <w:rPr>
          <w:sz w:val="24"/>
        </w:rPr>
        <w:t xml:space="preserve"> u zgradi ovog suda u Osijeku, Zagrebačka br. 2, soba br. 40/II, na koje se pozivaju sve zainteresirane stranke dostavom ovog rješenja.</w:t>
      </w:r>
      <w:r w:rsidR="00107CD2" w:rsidRPr="00CF55E0">
        <w:rPr>
          <w:sz w:val="24"/>
        </w:rPr>
        <w:t xml:space="preserve"> </w:t>
      </w:r>
    </w:p>
    <w:p w:rsidRDefault="009709B5" w:rsidP="00107CD2" w:rsidR="00107CD2" w:rsidRPr="00CF55E0">
      <w:pPr>
        <w:pStyle w:val="Tijeloteksta"/>
        <w:numPr>
          <w:ilvl w:val="0"/>
          <w:numId w:val="10"/>
        </w:numPr>
        <w:rPr>
          <w:b/>
          <w:sz w:val="24"/>
        </w:rPr>
      </w:pPr>
      <w:r w:rsidRPr="00CF55E0">
        <w:rPr>
          <w:sz w:val="24"/>
        </w:rPr>
        <w:t xml:space="preserve">U ovom postupku imenuje se privremeni stečajni upravitelj u osobi </w:t>
      </w:r>
      <w:r w:rsidR="00107CD2" w:rsidRPr="00CF55E0">
        <w:rPr>
          <w:b/>
          <w:sz w:val="24"/>
        </w:rPr>
        <w:t>Perica Mitrović dipl. iur. iz Osijeka, Kardinala A. Stepinca 35, OIB 29538074286.</w:t>
      </w:r>
    </w:p>
    <w:p w:rsidRDefault="009709B5" w:rsidP="009709B5" w:rsidR="009709B5" w:rsidRPr="00CF55E0">
      <w:pPr>
        <w:pStyle w:val="Tijeloteksta"/>
        <w:numPr>
          <w:ilvl w:val="0"/>
          <w:numId w:val="10"/>
        </w:numPr>
        <w:rPr>
          <w:sz w:val="24"/>
        </w:rPr>
      </w:pPr>
      <w:r w:rsidRPr="00CF55E0"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9709B5" w:rsidP="009709B5" w:rsidR="009709B5" w:rsidRPr="00CF55E0">
      <w:pPr>
        <w:pStyle w:val="Tijeloteksta"/>
        <w:numPr>
          <w:ilvl w:val="0"/>
          <w:numId w:val="10"/>
        </w:numPr>
        <w:rPr>
          <w:sz w:val="24"/>
        </w:rPr>
      </w:pPr>
      <w:r w:rsidRPr="00CF55E0">
        <w:rPr>
          <w:sz w:val="24"/>
        </w:rPr>
        <w:t>Privremeni stečajni upravitelj ovlašten je stupiti u poslovne prostorije dužnika, te tamo provesti sve radnje.</w:t>
      </w:r>
    </w:p>
    <w:p w:rsidRDefault="009709B5" w:rsidP="009709B5" w:rsidR="009709B5" w:rsidRPr="00CF55E0">
      <w:pPr>
        <w:pStyle w:val="Tijeloteksta"/>
        <w:numPr>
          <w:ilvl w:val="0"/>
          <w:numId w:val="10"/>
        </w:numPr>
        <w:rPr>
          <w:sz w:val="24"/>
        </w:rPr>
      </w:pPr>
      <w:r w:rsidRPr="00CF55E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709B5" w:rsidP="009709B5" w:rsidR="009709B5" w:rsidRPr="00CF55E0">
      <w:pPr>
        <w:pStyle w:val="Tijeloteksta"/>
        <w:rPr>
          <w:b/>
          <w:bCs/>
          <w:sz w:val="24"/>
        </w:rPr>
      </w:pPr>
    </w:p>
    <w:p w:rsidRDefault="009709B5" w:rsidP="009709B5" w:rsidR="009709B5" w:rsidRPr="00CF55E0">
      <w:pPr>
        <w:pStyle w:val="Tijeloteksta"/>
        <w:rPr>
          <w:b/>
          <w:bCs/>
          <w:sz w:val="24"/>
        </w:rPr>
      </w:pPr>
    </w:p>
    <w:p w:rsidRDefault="009709B5" w:rsidP="009709B5" w:rsidR="009709B5" w:rsidRPr="00CF55E0">
      <w:pPr>
        <w:pStyle w:val="Tijeloteksta"/>
        <w:jc w:val="center"/>
        <w:rPr>
          <w:bCs/>
          <w:sz w:val="24"/>
        </w:rPr>
      </w:pPr>
      <w:r w:rsidRPr="00CF55E0">
        <w:rPr>
          <w:bCs/>
          <w:sz w:val="24"/>
        </w:rPr>
        <w:t>Obrazloženje</w:t>
      </w:r>
    </w:p>
    <w:p w:rsidRDefault="009709B5" w:rsidP="009709B5" w:rsidR="009709B5" w:rsidRPr="00CF55E0">
      <w:pPr>
        <w:pStyle w:val="Tijeloteksta"/>
        <w:rPr>
          <w:b/>
          <w:bCs/>
          <w:sz w:val="24"/>
        </w:rPr>
      </w:pPr>
    </w:p>
    <w:p w:rsidRDefault="009709B5" w:rsidP="009709B5" w:rsidR="009709B5" w:rsidRPr="00CF55E0">
      <w:pPr>
        <w:pStyle w:val="Tijeloteksta"/>
        <w:rPr>
          <w:b/>
          <w:bCs/>
          <w:sz w:val="24"/>
        </w:rPr>
      </w:pPr>
    </w:p>
    <w:p w:rsidRDefault="009709B5" w:rsidP="009709B5" w:rsidR="009709B5" w:rsidRPr="00CF55E0">
      <w:pPr>
        <w:pStyle w:val="Tijeloteksta"/>
        <w:rPr>
          <w:sz w:val="24"/>
        </w:rPr>
      </w:pPr>
      <w:r w:rsidRPr="00CF55E0">
        <w:rPr>
          <w:sz w:val="24"/>
        </w:rPr>
        <w:tab/>
        <w:t xml:space="preserve">Predlagatelj – RH Porezna uprava zastupani po ŽDO </w:t>
      </w:r>
      <w:r w:rsidR="00107CD2" w:rsidRPr="00CF55E0">
        <w:rPr>
          <w:sz w:val="24"/>
        </w:rPr>
        <w:t>Osijek</w:t>
      </w:r>
      <w:r w:rsidRPr="00CF55E0">
        <w:rPr>
          <w:sz w:val="24"/>
        </w:rPr>
        <w:t>, podni</w:t>
      </w:r>
      <w:r w:rsidR="000B798A" w:rsidRPr="00CF55E0">
        <w:rPr>
          <w:sz w:val="24"/>
        </w:rPr>
        <w:t>jela</w:t>
      </w:r>
      <w:r w:rsidRPr="00CF55E0">
        <w:rPr>
          <w:sz w:val="24"/>
        </w:rPr>
        <w:t xml:space="preserve"> je dana </w:t>
      </w:r>
      <w:r w:rsidR="00107CD2" w:rsidRPr="00CF55E0">
        <w:rPr>
          <w:sz w:val="24"/>
        </w:rPr>
        <w:t>4</w:t>
      </w:r>
      <w:r w:rsidRPr="00CF55E0">
        <w:rPr>
          <w:sz w:val="24"/>
        </w:rPr>
        <w:t xml:space="preserve">. </w:t>
      </w:r>
      <w:r w:rsidR="00107CD2" w:rsidRPr="00CF55E0">
        <w:rPr>
          <w:sz w:val="24"/>
        </w:rPr>
        <w:t>veljače</w:t>
      </w:r>
      <w:r w:rsidRPr="00CF55E0">
        <w:rPr>
          <w:sz w:val="24"/>
        </w:rPr>
        <w:t xml:space="preserve"> 2016. g. na propisanom obrascu prijedlog za otvaranje  stečajnog postupka nad dužnikom </w:t>
      </w:r>
      <w:r w:rsidR="00107CD2" w:rsidRPr="00CF55E0">
        <w:rPr>
          <w:b/>
          <w:sz w:val="24"/>
        </w:rPr>
        <w:t>BONOVENTURE d.o.o., Višnjevac, Vatroslava Lisinskog 7, MBS: 030120421, OIB: 89898539905</w:t>
      </w:r>
      <w:r w:rsidRPr="00CF55E0">
        <w:rPr>
          <w:b/>
          <w:sz w:val="24"/>
        </w:rPr>
        <w:t>.</w:t>
      </w:r>
      <w:r w:rsidRPr="00CF55E0">
        <w:rPr>
          <w:sz w:val="24"/>
        </w:rPr>
        <w:t xml:space="preserve"> </w:t>
      </w:r>
      <w:r w:rsidRPr="00CF55E0">
        <w:rPr>
          <w:sz w:val="24"/>
        </w:rPr>
        <w:tab/>
      </w:r>
    </w:p>
    <w:p w:rsidRDefault="009709B5" w:rsidP="009709B5" w:rsidR="009709B5" w:rsidRPr="00CF55E0">
      <w:pPr>
        <w:pStyle w:val="Tijeloteksta"/>
        <w:rPr>
          <w:sz w:val="24"/>
        </w:rPr>
      </w:pPr>
    </w:p>
    <w:p w:rsidRDefault="009709B5" w:rsidP="009709B5" w:rsidR="009709B5" w:rsidRPr="00CF55E0">
      <w:pPr>
        <w:pStyle w:val="Tijeloteksta"/>
        <w:ind w:firstLine="708"/>
        <w:rPr>
          <w:sz w:val="24"/>
        </w:rPr>
      </w:pPr>
      <w:r w:rsidRPr="00CF55E0">
        <w:rPr>
          <w:sz w:val="24"/>
        </w:rPr>
        <w:t xml:space="preserve">U prijedlogu navodi </w:t>
      </w:r>
      <w:r w:rsidR="00DE33A0">
        <w:rPr>
          <w:sz w:val="24"/>
        </w:rPr>
        <w:t xml:space="preserve">da </w:t>
      </w:r>
      <w:r w:rsidRPr="00DE33A0">
        <w:rPr>
          <w:sz w:val="24"/>
        </w:rPr>
        <w:t xml:space="preserve">kod dužnika postoji stečajni razlog – nesposobnost za plaćanje </w:t>
      </w:r>
      <w:r w:rsidR="002771CD" w:rsidRPr="00DE33A0">
        <w:rPr>
          <w:sz w:val="24"/>
        </w:rPr>
        <w:t xml:space="preserve">budući da </w:t>
      </w:r>
      <w:r w:rsidR="00DE33A0">
        <w:rPr>
          <w:sz w:val="24"/>
        </w:rPr>
        <w:t xml:space="preserve">prema podacima FINE na dan 22. siječnja 2016. g. </w:t>
      </w:r>
      <w:r w:rsidR="002771CD" w:rsidRPr="00DE33A0">
        <w:rPr>
          <w:sz w:val="24"/>
        </w:rPr>
        <w:t xml:space="preserve"> je utvrđena neprekidna blokada u trajanju od </w:t>
      </w:r>
      <w:r w:rsidR="00DE33A0">
        <w:rPr>
          <w:sz w:val="24"/>
        </w:rPr>
        <w:t>844</w:t>
      </w:r>
      <w:r w:rsidR="002771CD" w:rsidRPr="00DE33A0">
        <w:rPr>
          <w:sz w:val="24"/>
        </w:rPr>
        <w:t xml:space="preserve"> dana nepodmireni nalozi za plaćanje iznose </w:t>
      </w:r>
      <w:r w:rsidR="00DE33A0">
        <w:rPr>
          <w:sz w:val="24"/>
        </w:rPr>
        <w:t>491.753,38</w:t>
      </w:r>
      <w:r w:rsidR="002771CD" w:rsidRPr="00DE33A0">
        <w:rPr>
          <w:sz w:val="24"/>
        </w:rPr>
        <w:t xml:space="preserve"> kn</w:t>
      </w:r>
      <w:r w:rsidR="00DE33A0">
        <w:rPr>
          <w:sz w:val="24"/>
        </w:rPr>
        <w:t>.</w:t>
      </w:r>
    </w:p>
    <w:p w:rsidRDefault="009709B5" w:rsidP="009709B5" w:rsidR="009709B5" w:rsidRPr="00CF55E0">
      <w:pPr>
        <w:pStyle w:val="Tijeloteksta"/>
        <w:rPr>
          <w:sz w:val="24"/>
        </w:rPr>
      </w:pPr>
    </w:p>
    <w:p w:rsidRDefault="009709B5" w:rsidP="009709B5" w:rsidR="009709B5" w:rsidRPr="00CF55E0">
      <w:pPr>
        <w:ind w:firstLine="708"/>
        <w:jc w:val="both"/>
      </w:pPr>
      <w:r w:rsidRPr="00CF55E0">
        <w:t>Slijedom navedenog a sukladno čl. 115</w:t>
      </w:r>
      <w:r w:rsidR="002620E7" w:rsidRPr="00CF55E0">
        <w:t>.</w:t>
      </w:r>
      <w:r w:rsidRPr="00CF55E0">
        <w:t xml:space="preserve"> Stečajnog zakona (NN 71/15) valjalo je donijeti rješenje o pokretanju prethodnog postupka radi utvrđivanja pretpostavki za otvaranje stečajnog postupka (prethodni postupak). </w:t>
      </w:r>
    </w:p>
    <w:p w:rsidRDefault="009709B5" w:rsidP="009709B5" w:rsidR="009709B5" w:rsidRPr="00CF55E0">
      <w:pPr>
        <w:jc w:val="both"/>
      </w:pPr>
      <w:r w:rsidRPr="00CF55E0">
        <w:t xml:space="preserve"> </w:t>
      </w:r>
    </w:p>
    <w:p w:rsidRDefault="009709B5" w:rsidP="002620E7" w:rsidR="009709B5" w:rsidRPr="00CF55E0">
      <w:pPr>
        <w:ind w:hanging="1080"/>
        <w:jc w:val="both"/>
        <w:rPr>
          <w:b/>
        </w:rPr>
      </w:pPr>
      <w:r w:rsidRPr="00CF55E0">
        <w:tab/>
        <w:t xml:space="preserve">            Također, temeljem čl. 115. st. 2. citiranog zakona imenovan je privremeni stečajni upravitelj u osobi </w:t>
      </w:r>
      <w:r w:rsidR="009A7CA8" w:rsidRPr="00CF55E0">
        <w:rPr>
          <w:b/>
        </w:rPr>
        <w:t>Perica Mitrović dipl. iur. iz Osijeka, Kardinala A. Stepinca 35, OIB 29538074286</w:t>
      </w:r>
      <w:r w:rsidR="002620E7" w:rsidRPr="00CF55E0">
        <w:rPr>
          <w:b/>
        </w:rPr>
        <w:t xml:space="preserve">, </w:t>
      </w:r>
      <w:r w:rsidRPr="00CF55E0">
        <w:t>(automatski odabir), radi utvrđivanja stanja imovine dužnika, nakon čega stečajni sudac može donijeti odluku u ovom postupku.</w:t>
      </w:r>
    </w:p>
    <w:p w:rsidRDefault="009709B5" w:rsidP="006468E8" w:rsidR="009709B5" w:rsidRPr="00CF55E0">
      <w:pPr>
        <w:pStyle w:val="Tijeloteksta"/>
        <w:rPr>
          <w:b/>
          <w:bCs/>
          <w:sz w:val="24"/>
        </w:rPr>
      </w:pPr>
    </w:p>
    <w:p w:rsidRDefault="009709B5" w:rsidP="009709B5" w:rsidR="009709B5" w:rsidRPr="00CF55E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CF55E0">
        <w:rPr>
          <w:sz w:val="24"/>
        </w:rPr>
        <w:tab/>
        <w:t xml:space="preserve">U Osijeku </w:t>
      </w:r>
      <w:r w:rsidR="009A7CA8" w:rsidRPr="00CF55E0">
        <w:rPr>
          <w:sz w:val="24"/>
        </w:rPr>
        <w:t>9</w:t>
      </w:r>
      <w:r w:rsidR="00420DC9" w:rsidRPr="00CF55E0">
        <w:rPr>
          <w:sz w:val="24"/>
        </w:rPr>
        <w:t>. studenog</w:t>
      </w:r>
      <w:r w:rsidRPr="00CF55E0">
        <w:rPr>
          <w:sz w:val="24"/>
        </w:rPr>
        <w:t xml:space="preserve"> 2016. g.</w:t>
      </w:r>
    </w:p>
    <w:p w:rsidRDefault="009709B5" w:rsidP="009709B5" w:rsidR="009709B5" w:rsidRPr="00CF55E0">
      <w:pPr>
        <w:pStyle w:val="Tijeloteksta"/>
        <w:jc w:val="center"/>
        <w:rPr>
          <w:sz w:val="24"/>
        </w:rPr>
      </w:pPr>
    </w:p>
    <w:p w:rsidRDefault="009709B5" w:rsidP="009709B5" w:rsidR="009709B5" w:rsidRPr="00CF55E0">
      <w:pPr>
        <w:pStyle w:val="Tijeloteksta"/>
        <w:jc w:val="left"/>
        <w:rPr>
          <w:sz w:val="24"/>
        </w:rPr>
      </w:pPr>
    </w:p>
    <w:p w:rsidRDefault="009709B5" w:rsidP="009709B5" w:rsidR="009709B5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  <w:t>STEČAJN</w:t>
      </w:r>
      <w:r w:rsidR="00C16393" w:rsidRPr="00CF55E0">
        <w:rPr>
          <w:sz w:val="24"/>
        </w:rPr>
        <w:t>A SUTKINJA</w:t>
      </w:r>
    </w:p>
    <w:p w:rsidRDefault="009709B5" w:rsidP="009709B5" w:rsidR="009709B5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</w:r>
      <w:r w:rsidRPr="00CF55E0">
        <w:rPr>
          <w:sz w:val="24"/>
        </w:rPr>
        <w:tab/>
        <w:t xml:space="preserve">  </w:t>
      </w:r>
      <w:r w:rsidRPr="00CF55E0">
        <w:rPr>
          <w:sz w:val="24"/>
        </w:rPr>
        <w:tab/>
        <w:t xml:space="preserve">      </w:t>
      </w:r>
      <w:r w:rsidR="00C16393" w:rsidRPr="00CF55E0">
        <w:rPr>
          <w:sz w:val="24"/>
        </w:rPr>
        <w:t xml:space="preserve">    </w:t>
      </w:r>
      <w:r w:rsidRPr="00CF55E0">
        <w:rPr>
          <w:sz w:val="24"/>
        </w:rPr>
        <w:t xml:space="preserve"> Nada Roso</w:t>
      </w:r>
    </w:p>
    <w:p w:rsidRDefault="006468E8" w:rsidP="009709B5" w:rsidR="006468E8" w:rsidRPr="00CF55E0">
      <w:pPr>
        <w:pStyle w:val="Tijeloteksta"/>
        <w:jc w:val="left"/>
        <w:rPr>
          <w:sz w:val="24"/>
        </w:rPr>
      </w:pPr>
    </w:p>
    <w:p w:rsidRDefault="006468E8" w:rsidP="006468E8" w:rsidR="006468E8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>Zapisničar: Danijela Špeletić</w:t>
      </w:r>
    </w:p>
    <w:p w:rsidRDefault="006468E8" w:rsidP="009709B5" w:rsidR="006468E8" w:rsidRPr="00CF55E0">
      <w:pPr>
        <w:pStyle w:val="Tijeloteksta"/>
        <w:jc w:val="left"/>
        <w:rPr>
          <w:sz w:val="24"/>
        </w:rPr>
      </w:pPr>
    </w:p>
    <w:p w:rsidRDefault="009709B5" w:rsidP="009709B5" w:rsidR="009709B5" w:rsidRPr="00CF55E0">
      <w:pPr>
        <w:pStyle w:val="Tijeloteksta"/>
        <w:jc w:val="left"/>
        <w:rPr>
          <w:sz w:val="24"/>
        </w:rPr>
      </w:pPr>
    </w:p>
    <w:p w:rsidRDefault="009709B5" w:rsidP="009709B5" w:rsidR="009709B5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>POUKA O PRAVNOM LIJEKU:</w:t>
      </w:r>
    </w:p>
    <w:p w:rsidRDefault="009709B5" w:rsidP="009709B5" w:rsidR="009709B5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>Protiv ovog rješenja nije dopuštena posebna žalba (čl. 42. st. 1. Stečajnog zakona).</w:t>
      </w:r>
    </w:p>
    <w:p w:rsidRDefault="009709B5" w:rsidP="009709B5" w:rsidR="009709B5" w:rsidRPr="00CF55E0">
      <w:pPr>
        <w:pStyle w:val="Tijeloteksta"/>
        <w:jc w:val="left"/>
        <w:rPr>
          <w:sz w:val="24"/>
        </w:rPr>
      </w:pPr>
    </w:p>
    <w:p w:rsidRDefault="009709B5" w:rsidP="009709B5" w:rsidR="009709B5" w:rsidRPr="00CF55E0">
      <w:pPr>
        <w:pStyle w:val="Tijeloteksta"/>
        <w:jc w:val="left"/>
        <w:rPr>
          <w:sz w:val="24"/>
        </w:rPr>
      </w:pPr>
      <w:r w:rsidRPr="00CF55E0">
        <w:rPr>
          <w:sz w:val="24"/>
        </w:rPr>
        <w:t>DNA</w:t>
      </w:r>
    </w:p>
    <w:p w:rsidRDefault="009709B5" w:rsidP="009709B5" w:rsidR="002C6D04" w:rsidRPr="00CF55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F55E0">
        <w:rPr>
          <w:sz w:val="24"/>
        </w:rPr>
        <w:t xml:space="preserve">priv. st. upravitelj </w:t>
      </w:r>
      <w:r w:rsidR="002C6D04" w:rsidRPr="00CF55E0">
        <w:rPr>
          <w:sz w:val="24"/>
        </w:rPr>
        <w:t>Perica Mitrović dipl. iur. iz Osi</w:t>
      </w:r>
      <w:r w:rsidR="00CF55E0">
        <w:rPr>
          <w:sz w:val="24"/>
        </w:rPr>
        <w:t>jeka, Kardinala A. Stepinca 35</w:t>
      </w:r>
    </w:p>
    <w:p w:rsidRDefault="009709B5" w:rsidP="002C6D04" w:rsidR="009709B5" w:rsidRPr="00CF55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F55E0">
        <w:rPr>
          <w:sz w:val="24"/>
        </w:rPr>
        <w:t xml:space="preserve">ŽDO </w:t>
      </w:r>
      <w:r w:rsidR="00982FAF">
        <w:rPr>
          <w:sz w:val="24"/>
        </w:rPr>
        <w:t>Osijek</w:t>
      </w:r>
      <w:bookmarkStart w:name="_GoBack" w:id="0"/>
      <w:bookmarkEnd w:id="0"/>
    </w:p>
    <w:p w:rsidRDefault="009709B5" w:rsidP="009709B5" w:rsidR="009709B5" w:rsidRPr="00CF55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F55E0">
        <w:rPr>
          <w:sz w:val="24"/>
        </w:rPr>
        <w:t>dužnik</w:t>
      </w:r>
    </w:p>
    <w:p w:rsidRDefault="009709B5" w:rsidP="009709B5" w:rsidR="009709B5" w:rsidRPr="00CF55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F55E0">
        <w:rPr>
          <w:sz w:val="24"/>
        </w:rPr>
        <w:t xml:space="preserve">e-ogl. pl. </w:t>
      </w:r>
      <w:r w:rsidR="00C12E3A" w:rsidRPr="00CF55E0">
        <w:rPr>
          <w:sz w:val="24"/>
        </w:rPr>
        <w:t xml:space="preserve">uz prijedlog porezne zastupane po ŽDO od </w:t>
      </w:r>
      <w:r w:rsidR="002C6D04" w:rsidRPr="00CF55E0">
        <w:rPr>
          <w:sz w:val="24"/>
        </w:rPr>
        <w:t>4.2</w:t>
      </w:r>
      <w:r w:rsidR="005C79F4" w:rsidRPr="00CF55E0">
        <w:rPr>
          <w:sz w:val="24"/>
        </w:rPr>
        <w:t>.2016. g. (str. 7-8</w:t>
      </w:r>
      <w:r w:rsidR="00C12E3A" w:rsidRPr="00CF55E0">
        <w:rPr>
          <w:sz w:val="24"/>
        </w:rPr>
        <w:t xml:space="preserve"> spisa)</w:t>
      </w:r>
    </w:p>
    <w:p w:rsidRDefault="009709B5" w:rsidP="009709B5" w:rsidR="009709B5" w:rsidRPr="00CF55E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F55E0">
        <w:rPr>
          <w:sz w:val="24"/>
        </w:rPr>
        <w:t>R-</w:t>
      </w:r>
      <w:r w:rsidR="002C6D04" w:rsidRPr="00CF55E0">
        <w:rPr>
          <w:sz w:val="24"/>
        </w:rPr>
        <w:t>13</w:t>
      </w:r>
      <w:r w:rsidR="006468E8" w:rsidRPr="00CF55E0">
        <w:rPr>
          <w:sz w:val="24"/>
        </w:rPr>
        <w:t>.1</w:t>
      </w:r>
      <w:r w:rsidR="00095048" w:rsidRPr="00CF55E0">
        <w:rPr>
          <w:sz w:val="24"/>
        </w:rPr>
        <w:t>2</w:t>
      </w:r>
      <w:r w:rsidRPr="00CF55E0">
        <w:rPr>
          <w:sz w:val="24"/>
        </w:rPr>
        <w:t>.</w:t>
      </w:r>
    </w:p>
    <w:p w:rsidRDefault="009709B5" w:rsidP="009709B5" w:rsidR="009709B5" w:rsidRPr="00CF55E0"/>
    <w:p w:rsidRDefault="009709B5" w:rsidP="009709B5" w:rsidR="009709B5" w:rsidRPr="00CF55E0"/>
    <w:p w:rsidRDefault="002C5792" w:rsidP="002C5792" w:rsidR="002C5792" w:rsidRPr="00CF55E0"/>
    <w:p w:rsidRDefault="002C5792" w:rsidP="002C5792" w:rsidR="002C5792" w:rsidRPr="00CF55E0"/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>
      <w:pPr>
        <w:jc w:val="both"/>
      </w:pPr>
    </w:p>
    <w:p w:rsidRDefault="00750685" w:rsidP="00750685" w:rsidR="00750685" w:rsidRPr="00CF55E0"/>
    <w:p w:rsidRDefault="00750685" w:rsidP="00750685" w:rsidR="00750685" w:rsidRPr="00CF55E0"/>
    <w:p w:rsidRDefault="006D3C3F" w:rsidP="00750685" w:rsidR="006D3C3F" w:rsidRPr="00CF55E0"/>
    <w:sectPr w:rsidSect="00606835" w:rsidR="006D3C3F" w:rsidRPr="00CF55E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DA9" w:rsidR="00366DA9">
      <w:r>
        <w:separator/>
      </w:r>
    </w:p>
  </w:endnote>
  <w:endnote w:id="0" w:type="continuationSeparator">
    <w:p w:rsidRDefault="00366DA9" w:rsidR="00366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DA9" w:rsidR="00366DA9">
      <w:r>
        <w:separator/>
      </w:r>
    </w:p>
  </w:footnote>
  <w:footnote w:id="0" w:type="continuationSeparator">
    <w:p w:rsidRDefault="00366DA9" w:rsidR="00366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F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762D5" w:rsidR="000762D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0762D5" w:rsidRPr="00DE5F8A">
      <w:rPr>
        <w:rFonts w:cs="Tahoma" w:hAnsi="Tahoma" w:ascii="Tahoma"/>
      </w:rPr>
      <w:tab/>
    </w:r>
    <w:r w:rsidR="000762D5" w:rsidRPr="00DE5F8A">
      <w:rPr>
        <w:rFonts w:cs="Tahoma" w:hAnsi="Tahoma" w:ascii="Tahoma"/>
      </w:rPr>
      <w:tab/>
    </w:r>
    <w:r w:rsidR="000762D5">
      <w:t>6 St-860/16-9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0609B" w:rsidR="007060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0609B">
      <w:t>6 St-</w:t>
    </w:r>
    <w:r w:rsidR="000762D5">
      <w:t>860/16-9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2D5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504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98A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D6"/>
    <w:rsid w:val="00107CD2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1CD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D04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DA9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BB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0DC9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41C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32B7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9F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0A7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C7C"/>
    <w:rsid w:val="006E13F9"/>
    <w:rsid w:val="006E25EA"/>
    <w:rsid w:val="006E3341"/>
    <w:rsid w:val="006E43B7"/>
    <w:rsid w:val="006E4BD5"/>
    <w:rsid w:val="006E5121"/>
    <w:rsid w:val="006E651D"/>
    <w:rsid w:val="006F08C0"/>
    <w:rsid w:val="006F0A80"/>
    <w:rsid w:val="006F1C17"/>
    <w:rsid w:val="006F48BA"/>
    <w:rsid w:val="006F51D9"/>
    <w:rsid w:val="006F616D"/>
    <w:rsid w:val="007029EB"/>
    <w:rsid w:val="00703B54"/>
    <w:rsid w:val="00704B18"/>
    <w:rsid w:val="00704DED"/>
    <w:rsid w:val="0070609B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65459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2FAF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A7CA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13B7"/>
    <w:rsid w:val="00BC3441"/>
    <w:rsid w:val="00BC39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366D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E3A"/>
    <w:rsid w:val="00C14683"/>
    <w:rsid w:val="00C15A13"/>
    <w:rsid w:val="00C1639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5E0"/>
    <w:rsid w:val="00CF5AAF"/>
    <w:rsid w:val="00CF7072"/>
    <w:rsid w:val="00D01711"/>
    <w:rsid w:val="00D0211F"/>
    <w:rsid w:val="00D06ADE"/>
    <w:rsid w:val="00D11ABF"/>
    <w:rsid w:val="00D1346F"/>
    <w:rsid w:val="00D151AD"/>
    <w:rsid w:val="00D1729C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33A0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5F6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6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72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72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2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2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6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72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72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2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2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8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St-860/2016-9</izvorni_sadrzaj>
    <derivirana_varijabla naziv="DomainObject.Oznaka_1">St-860/2016-9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St-860/2016-9</izvorni_sadrzaj>
    <derivirana_varijabla naziv="DomainObject.PoslovniBrojDokumenta_1">St-860/2016-9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23523-ADBD-4135-B165-84B589DB9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2648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2016-11-09T08:08:00Z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2016-11-09T09:03:00Z</dcterms:modified>
  <cp:revision>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St-860/2016-9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