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5b46" w14:paraId="dbd5b46" w:rsidRDefault="00AA09D0" w:rsidP="00AA09D0" w:rsidR="00AA09D0" w:rsidRPr="00B43DF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Broj: St-</w:t>
      </w:r>
      <w:r w:rsidR="009451C6">
        <w:rPr>
          <w:rFonts w:cs="Times New Roman" w:hAnsi="Times New Roman" w:ascii="Times New Roman"/>
          <w:sz w:val="24"/>
          <w:szCs w:val="24"/>
        </w:rPr>
        <w:t>2225</w:t>
      </w:r>
      <w:r w:rsidR="00782B7E">
        <w:rPr>
          <w:rFonts w:cs="Times New Roman" w:hAnsi="Times New Roman" w:ascii="Times New Roman"/>
          <w:sz w:val="24"/>
          <w:szCs w:val="24"/>
        </w:rPr>
        <w:t>/16-</w:t>
      </w:r>
      <w:r w:rsidR="00F326CA">
        <w:rPr>
          <w:rFonts w:cs="Times New Roman" w:hAnsi="Times New Roman" w:ascii="Times New Roman"/>
          <w:sz w:val="24"/>
          <w:szCs w:val="24"/>
        </w:rPr>
        <w:t>22</w:t>
      </w:r>
    </w:p>
    <w:p w:rsidRDefault="003250C8" w:rsidP="003250C8" w:rsidR="003250C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0C8" w:rsidP="003250C8" w:rsidR="003250C8" w:rsidRPr="00D21A2C"/>
    <w:p w:rsidRDefault="003250C8" w:rsidP="003250C8" w:rsidR="003250C8" w:rsidRPr="00D62DD9">
      <w:pPr>
        <w:ind w:hanging="720" w:left="360"/>
        <w:rPr>
          <w:b/>
        </w:rPr>
      </w:pPr>
      <w:r w:rsidRPr="00D62DD9">
        <w:rPr>
          <w:b/>
        </w:rPr>
        <w:t xml:space="preserve">     REPUBLIKA HRVATSKA</w:t>
      </w:r>
    </w:p>
    <w:p w:rsidRDefault="003250C8" w:rsidP="003250C8" w:rsidR="003250C8" w:rsidRPr="00D62DD9">
      <w:pPr>
        <w:ind w:hanging="720" w:left="360"/>
      </w:pPr>
      <w:r w:rsidRPr="00D62DD9">
        <w:t xml:space="preserve">     TRGOVAČKI SUD U OSIJEKU</w:t>
      </w:r>
    </w:p>
    <w:p w:rsidRDefault="003250C8" w:rsidP="003250C8" w:rsidR="003250C8" w:rsidRPr="00B07079">
      <w:pPr>
        <w:ind w:hanging="720" w:left="360"/>
      </w:pPr>
      <w:r>
        <w:t xml:space="preserve">     </w:t>
      </w:r>
    </w:p>
    <w:p w:rsidRDefault="003250C8" w:rsidP="003250C8" w:rsidR="003250C8" w:rsidRPr="00B07079"/>
    <w:p w:rsidRDefault="003250C8" w:rsidP="003250C8" w:rsidR="003250C8">
      <w:pPr>
        <w:jc w:val="center"/>
      </w:pPr>
      <w:r w:rsidRPr="00B07079">
        <w:t xml:space="preserve">REPUBLIKA HRVATSKA </w:t>
      </w:r>
    </w:p>
    <w:p w:rsidRDefault="003250C8" w:rsidP="003250C8" w:rsidR="003250C8" w:rsidRPr="00B07079">
      <w:pPr>
        <w:jc w:val="center"/>
      </w:pPr>
    </w:p>
    <w:p w:rsidRDefault="003250C8" w:rsidP="003250C8" w:rsidR="003250C8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3250C8" w:rsidP="003250C8" w:rsidR="003250C8"/>
    <w:p w:rsidRDefault="003250C8" w:rsidP="003250C8" w:rsidR="003250C8">
      <w:pPr>
        <w:jc w:val="center"/>
      </w:pPr>
    </w:p>
    <w:p w:rsidRDefault="00FB3179" w:rsidP="003250C8" w:rsidR="00FB3179" w:rsidRPr="00B07079">
      <w:pPr>
        <w:jc w:val="center"/>
      </w:pPr>
    </w:p>
    <w:p w:rsidRDefault="003250C8" w:rsidP="003250C8" w:rsidR="003250C8">
      <w:pPr>
        <w:jc w:val="both"/>
      </w:pPr>
      <w:r w:rsidRPr="00B07079">
        <w:tab/>
        <w:t xml:space="preserve">Trgovački sud u Osijeku po </w:t>
      </w:r>
      <w:r w:rsidR="00AA09D0">
        <w:t>stečajnoj sutkinji</w:t>
      </w:r>
      <w:r w:rsidRPr="00B07079">
        <w:t xml:space="preserve"> Nadi Roso u stečajnom postupku nad dužnikom </w:t>
      </w:r>
      <w:r w:rsidR="009451C6">
        <w:rPr>
          <w:b/>
        </w:rPr>
        <w:t>stečajna masa iza  EMPORIUM d.o.o.</w:t>
      </w:r>
      <w:r w:rsidR="00F326CA">
        <w:rPr>
          <w:b/>
        </w:rPr>
        <w:t xml:space="preserve"> „u stečaju“</w:t>
      </w:r>
      <w:r w:rsidR="009451C6">
        <w:rPr>
          <w:b/>
        </w:rPr>
        <w:t xml:space="preserve"> Vukovar</w:t>
      </w:r>
      <w:r w:rsidRPr="00B07079">
        <w:t>, dana</w:t>
      </w:r>
      <w:r>
        <w:t xml:space="preserve"> </w:t>
      </w:r>
      <w:r w:rsidR="00782B7E">
        <w:t xml:space="preserve">21. </w:t>
      </w:r>
      <w:r w:rsidR="009451C6">
        <w:t>ožujka 2017. g.,</w:t>
      </w:r>
      <w:r w:rsidRPr="00B07079">
        <w:t xml:space="preserve"> </w:t>
      </w:r>
    </w:p>
    <w:p w:rsidRDefault="009451C6" w:rsidP="003250C8" w:rsidR="009451C6" w:rsidRPr="00B07079">
      <w:pPr>
        <w:jc w:val="both"/>
      </w:pPr>
    </w:p>
    <w:p w:rsidRDefault="00782B7E" w:rsidP="00782B7E" w:rsidR="00287B13">
      <w:pPr>
        <w:tabs>
          <w:tab w:pos="975" w:val="left"/>
        </w:tabs>
        <w:jc w:val="both"/>
      </w:pPr>
      <w:r>
        <w:tab/>
      </w:r>
    </w:p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r i j e š i o    j e</w:t>
      </w:r>
    </w:p>
    <w:p w:rsidRDefault="00287B13" w:rsidP="00287B13" w:rsidR="00287B13"/>
    <w:p w:rsidRDefault="00287B13" w:rsidP="00287B13" w:rsidR="00287B13"/>
    <w:p w:rsidRDefault="00287B13" w:rsidP="00782B7E" w:rsidR="00287B13">
      <w:pPr>
        <w:ind w:firstLine="708"/>
        <w:jc w:val="both"/>
      </w:pPr>
      <w:r>
        <w:t>I</w:t>
      </w:r>
      <w:r>
        <w:tab/>
        <w:t>ODBACUJ</w:t>
      </w:r>
      <w:r w:rsidR="00904BFA">
        <w:t>U</w:t>
      </w:r>
      <w:r>
        <w:t xml:space="preserve"> SE prijav</w:t>
      </w:r>
      <w:r w:rsidR="00782B7E">
        <w:t>a</w:t>
      </w:r>
      <w:r>
        <w:t xml:space="preserve"> tražbine</w:t>
      </w:r>
      <w:r w:rsidR="00904BFA">
        <w:t xml:space="preserve"> </w:t>
      </w:r>
      <w:r w:rsidR="00F326CA">
        <w:t>Janka Lender iz Opatije, Varljenska cesta 7a, OIB: 53904640279 od 21.10.2016. g. u iznosu od 2.169.713,31 kn</w:t>
      </w:r>
      <w:r w:rsidR="00904BFA">
        <w:t xml:space="preserve">, </w:t>
      </w:r>
      <w:r w:rsidR="006A2EAB">
        <w:t>kao nedo</w:t>
      </w:r>
      <w:r w:rsidR="00B74F76">
        <w:t>p</w:t>
      </w:r>
      <w:r w:rsidR="006A2EAB">
        <w:t>ušten</w:t>
      </w:r>
      <w:r w:rsidR="00782B7E">
        <w:t>a</w:t>
      </w:r>
      <w:r w:rsidR="006A2EAB">
        <w:t>.</w:t>
      </w:r>
    </w:p>
    <w:p w:rsidRDefault="00287B13" w:rsidP="00782B7E" w:rsidR="00287B13">
      <w:pPr>
        <w:jc w:val="both"/>
      </w:pPr>
    </w:p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Obrazloženje</w:t>
      </w:r>
    </w:p>
    <w:p w:rsidRDefault="00287B13" w:rsidP="00287B13" w:rsidR="00287B13"/>
    <w:p w:rsidRDefault="00904BFA" w:rsidP="00782B7E" w:rsidR="00287B13">
      <w:pPr>
        <w:jc w:val="both"/>
      </w:pPr>
      <w:r>
        <w:tab/>
      </w:r>
      <w:r w:rsidR="00782B7E">
        <w:t xml:space="preserve">Na održanom ispitnom ročištu dana </w:t>
      </w:r>
      <w:r w:rsidR="00F326CA">
        <w:t>12. siječnja 2017. g.</w:t>
      </w:r>
      <w:r w:rsidR="00782B7E">
        <w:t xml:space="preserve"> stečajni upravitelj </w:t>
      </w:r>
      <w:r w:rsidR="00F326CA">
        <w:t>Bojan Sudarević i</w:t>
      </w:r>
      <w:r w:rsidR="00782B7E">
        <w:t>zvijestio je sud da je ispitao prijavu tražbine stečajnog vjerovnika</w:t>
      </w:r>
      <w:r w:rsidR="00F326CA">
        <w:t xml:space="preserve"> Jank</w:t>
      </w:r>
      <w:r w:rsidR="00E963BC">
        <w:t>a</w:t>
      </w:r>
      <w:r w:rsidR="00F326CA">
        <w:t xml:space="preserve"> Lender iz Opatije, Varljenska cesta 7a, OIB: 53904640279 </w:t>
      </w:r>
      <w:r w:rsidR="00782B7E">
        <w:t xml:space="preserve"> koja je prijavljena u iznosu od </w:t>
      </w:r>
      <w:r w:rsidR="00F326CA">
        <w:t xml:space="preserve">2.169.713,31 </w:t>
      </w:r>
      <w:r w:rsidR="00782B7E">
        <w:t>kn</w:t>
      </w:r>
      <w:r w:rsidR="00F326CA">
        <w:t xml:space="preserve"> na ime Ugovora o pozajmnici </w:t>
      </w:r>
      <w:r w:rsidR="00782B7E">
        <w:t xml:space="preserve"> koju je priznao u</w:t>
      </w:r>
      <w:r w:rsidR="00F326CA">
        <w:t xml:space="preserve"> cijelosti u</w:t>
      </w:r>
      <w:r w:rsidR="00782B7E">
        <w:t xml:space="preserve"> iznosu od </w:t>
      </w:r>
      <w:r w:rsidR="00F326CA">
        <w:t xml:space="preserve">2.169.711,31 </w:t>
      </w:r>
      <w:r w:rsidR="00782B7E">
        <w:t>kn kao tražbinu II višeg isplatnog reda</w:t>
      </w:r>
      <w:r w:rsidR="00F326CA">
        <w:t>.</w:t>
      </w:r>
      <w:r w:rsidR="00782B7E">
        <w:t xml:space="preserve"> </w:t>
      </w:r>
    </w:p>
    <w:p w:rsidRDefault="00F326CA" w:rsidP="00287B13" w:rsidR="00B74F76">
      <w:pPr>
        <w:ind w:firstLine="708"/>
        <w:jc w:val="both"/>
      </w:pPr>
      <w:r>
        <w:t>Uvidom u prijavu tražbine vjerovnika Janko Lender iz Opatije, Varljenska cesta 7a, OIB: 53904640279</w:t>
      </w:r>
      <w:r w:rsidR="00E963BC">
        <w:t xml:space="preserve"> (str. 112 spisa) te u osnov prijave navedene tražbine: Ugovor 3 o kratkoročnoj pozajmnici novčanih sredstava od 31.12.2015. g. zaključen između Janko Lender iz Vukovara OIB: 53904640279 kao zajmodavac i Emporium d.o.o. Vukovar Podružnica Opatija, Varljenska cesta 7a (prednik stečajnog dužnika) kao zajmoprimac utvrđeno je da se navedene pozajmnice odnose na zajam za slijedeće tražbine (čl. 2 navedenog Ugovora) za obrtna sredstva za likvidnost i plaćanja, zbog nastanka otežanih uvjeta naplate od svojih kupaca, zbog obavljanja i financiranja novih ugovorenih poslova bez avansa i odgodom naplate, zbog troškova sudskih tužbi i vođenje procesa na sudovima u pet dugoročnih parničnih postupaka.</w:t>
      </w:r>
    </w:p>
    <w:p w:rsidRDefault="006444DC" w:rsidP="000225BC" w:rsidR="00B74F76">
      <w:pPr>
        <w:ind w:firstLine="708"/>
        <w:jc w:val="both"/>
      </w:pPr>
      <w:r>
        <w:t xml:space="preserve">Sukladno čl. </w:t>
      </w:r>
      <w:r w:rsidR="003C7345">
        <w:t xml:space="preserve">139 </w:t>
      </w:r>
      <w:r>
        <w:t>st. 1 t.</w:t>
      </w:r>
      <w:r w:rsidR="003C7345">
        <w:t xml:space="preserve"> </w:t>
      </w:r>
      <w:r w:rsidR="00E963BC">
        <w:t>5</w:t>
      </w:r>
      <w:r>
        <w:t xml:space="preserve"> Stečajnog zakona („Narodne novine“ broj </w:t>
      </w:r>
      <w:r w:rsidR="003C7345">
        <w:t>71/15</w:t>
      </w:r>
      <w:r>
        <w:t xml:space="preserve">  u daljnjem tekstu SZ) </w:t>
      </w:r>
      <w:r w:rsidR="00E963BC">
        <w:t>tražbine za povrat zajma kojim se nadomješta kapital nekoga člana društva ili odgovarajuće tražbine</w:t>
      </w:r>
      <w:r w:rsidR="000225BC">
        <w:t xml:space="preserve"> predstavljaju tražbine nižih isplatnih redova te se iste namiruju nakon tražbina viših isplatnih redova a</w:t>
      </w:r>
      <w:r>
        <w:t xml:space="preserve"> sukladno čl. </w:t>
      </w:r>
      <w:r w:rsidR="003C7345">
        <w:t>257</w:t>
      </w:r>
      <w:r>
        <w:t xml:space="preserve"> st. </w:t>
      </w:r>
      <w:r w:rsidR="003C7345">
        <w:t>5</w:t>
      </w:r>
      <w:r>
        <w:t xml:space="preserve"> SZ</w:t>
      </w:r>
      <w:r w:rsidR="00E963BC">
        <w:t xml:space="preserve"> a</w:t>
      </w:r>
      <w:r>
        <w:t xml:space="preserve"> prijavljuju </w:t>
      </w:r>
      <w:r w:rsidR="000225BC">
        <w:t xml:space="preserve">se </w:t>
      </w:r>
      <w:r>
        <w:t xml:space="preserve">samo </w:t>
      </w:r>
      <w:r w:rsidR="00E963BC">
        <w:t>na poseban poziv suda odnosno a</w:t>
      </w:r>
      <w:r>
        <w:t>ko stečajni sudac posebno pozove i te vjerovnike da prijave svoje tražbine.</w:t>
      </w:r>
    </w:p>
    <w:p w:rsidRDefault="00856D1D" w:rsidP="00856D1D" w:rsidR="00856D1D" w:rsidRPr="00B43D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lastRenderedPageBreak/>
        <w:t>Broj: St-</w:t>
      </w:r>
      <w:r>
        <w:rPr>
          <w:rFonts w:cs="Times New Roman" w:hAnsi="Times New Roman" w:ascii="Times New Roman"/>
          <w:sz w:val="24"/>
          <w:szCs w:val="24"/>
        </w:rPr>
        <w:t>2225/16-22</w:t>
      </w:r>
    </w:p>
    <w:p w:rsidRDefault="00B74F76" w:rsidP="006444DC" w:rsidR="00B74F76">
      <w:pPr>
        <w:ind w:firstLine="708"/>
        <w:jc w:val="both"/>
      </w:pPr>
    </w:p>
    <w:p w:rsidRDefault="00856D1D" w:rsidP="006444DC" w:rsidR="00856D1D">
      <w:pPr>
        <w:ind w:firstLine="708"/>
        <w:jc w:val="both"/>
      </w:pPr>
    </w:p>
    <w:p w:rsidRDefault="00856D1D" w:rsidP="006444DC" w:rsidR="00856D1D">
      <w:pPr>
        <w:ind w:firstLine="708"/>
        <w:jc w:val="both"/>
      </w:pPr>
    </w:p>
    <w:p w:rsidRDefault="006444DC" w:rsidP="00856D1D" w:rsidR="006444DC">
      <w:pPr>
        <w:ind w:firstLine="708"/>
        <w:jc w:val="both"/>
      </w:pPr>
      <w:r>
        <w:t xml:space="preserve">Budući da </w:t>
      </w:r>
      <w:r w:rsidR="003C7345">
        <w:t>je</w:t>
      </w:r>
      <w:r>
        <w:t xml:space="preserve"> </w:t>
      </w:r>
      <w:r w:rsidR="00E963BC">
        <w:t xml:space="preserve">Janko Lender iz Opatije, Varljenska cesta 7a, OIB: 53904640279 </w:t>
      </w:r>
      <w:r>
        <w:t>prijavi</w:t>
      </w:r>
      <w:r w:rsidR="00E963BC">
        <w:t>o svoju tražbinu na ime povrata zajma kojim se nadomještaju odgovarajuće tražbine</w:t>
      </w:r>
      <w:r w:rsidR="00856D1D">
        <w:t xml:space="preserve"> - čl. 139 st. 1 t. 5 SZ</w:t>
      </w:r>
      <w:r w:rsidR="00E963BC">
        <w:t xml:space="preserve"> a koje su navedene u čl. 5 gore navedenog Ugovora o kratkoročnoj pozajmnici novčanih sredstava od 31.12.2015. g. (str. 114-115 spisa) </w:t>
      </w:r>
      <w:r w:rsidR="000225BC">
        <w:t>a koj</w:t>
      </w:r>
      <w:r w:rsidR="00FB3179">
        <w:t>a</w:t>
      </w:r>
      <w:r w:rsidR="000225BC">
        <w:t xml:space="preserve"> tražbin</w:t>
      </w:r>
      <w:r w:rsidR="00FB3179">
        <w:t>a</w:t>
      </w:r>
      <w:r w:rsidR="000225BC">
        <w:t xml:space="preserve"> </w:t>
      </w:r>
      <w:r>
        <w:t>predstavlj</w:t>
      </w:r>
      <w:r w:rsidR="000225BC">
        <w:t>a</w:t>
      </w:r>
      <w:r>
        <w:t xml:space="preserve"> tražbinu nižeg isplatnog reda te budući da </w:t>
      </w:r>
      <w:r w:rsidR="00FB3179">
        <w:t>sud</w:t>
      </w:r>
      <w:r>
        <w:t xml:space="preserve"> nije </w:t>
      </w:r>
      <w:r w:rsidR="00FB3179">
        <w:t xml:space="preserve">navedenom vjerovniku uputio poseban poziv </w:t>
      </w:r>
      <w:r>
        <w:t>da prijav</w:t>
      </w:r>
      <w:r w:rsidR="00FB3179">
        <w:t>i takvu svoju tražbinu</w:t>
      </w:r>
      <w:r>
        <w:t xml:space="preserve"> valjalo je odlučiti kao u izreci</w:t>
      </w:r>
      <w:r w:rsidR="00856D1D">
        <w:t>.</w:t>
      </w:r>
    </w:p>
    <w:p w:rsidRDefault="00A15053" w:rsidP="006444DC" w:rsidR="00A15053">
      <w:pPr>
        <w:ind w:firstLine="708"/>
        <w:jc w:val="both"/>
      </w:pPr>
    </w:p>
    <w:p w:rsidRDefault="00A15053" w:rsidP="006444DC" w:rsidR="00A15053">
      <w:pPr>
        <w:ind w:firstLine="708"/>
        <w:jc w:val="both"/>
      </w:pPr>
    </w:p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FB3179">
        <w:t xml:space="preserve">21. </w:t>
      </w:r>
      <w:r w:rsidR="00E963BC">
        <w:t>ožujka 2017. g.</w:t>
      </w:r>
    </w:p>
    <w:p w:rsidRDefault="00A567B7" w:rsidP="00287B13" w:rsidR="00A567B7">
      <w:pPr>
        <w:jc w:val="center"/>
      </w:pPr>
    </w:p>
    <w:p w:rsidRDefault="00B74F76" w:rsidP="00287B13" w:rsidR="00B74F76">
      <w:pPr>
        <w:jc w:val="center"/>
      </w:pPr>
    </w:p>
    <w:p w:rsidRDefault="00B74F76" w:rsidP="00287B13" w:rsidR="00B74F76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</w:t>
      </w:r>
      <w:r w:rsidR="00AA09D0">
        <w:t>STEČAJNA SUTKINJA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856D1D" w:rsidP="00A567B7" w:rsidR="00856D1D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15053" w:rsidR="00A567B7">
      <w:pPr>
        <w:ind w:firstLine="708"/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3250C8" w:rsidP="003836AC" w:rsidR="003250C8">
      <w:pPr>
        <w:jc w:val="both"/>
      </w:pPr>
    </w:p>
    <w:p w:rsidRDefault="00B74F76" w:rsidP="00A567B7" w:rsidR="00B74F76">
      <w:pPr>
        <w:pStyle w:val="Odlomakpopisa"/>
        <w:numPr>
          <w:ilvl w:val="0"/>
          <w:numId w:val="1"/>
        </w:numPr>
        <w:jc w:val="both"/>
      </w:pPr>
      <w:r>
        <w:t xml:space="preserve">st. uprav. </w:t>
      </w:r>
      <w:r w:rsidR="00856D1D">
        <w:t>Bojan Sudarević</w:t>
      </w:r>
    </w:p>
    <w:p w:rsidRDefault="00856D1D" w:rsidP="00A567B7" w:rsidR="00856D1D">
      <w:pPr>
        <w:pStyle w:val="Odlomakpopisa"/>
        <w:numPr>
          <w:ilvl w:val="0"/>
          <w:numId w:val="1"/>
        </w:numPr>
        <w:jc w:val="both"/>
      </w:pPr>
      <w:r>
        <w:t>Janka Lender iz Opatije, Varljenska cesta 7a</w:t>
      </w:r>
    </w:p>
    <w:p w:rsidRDefault="00B74F76" w:rsidP="00A567B7" w:rsidR="00B74F76">
      <w:pPr>
        <w:pStyle w:val="Odlomakpopisa"/>
        <w:numPr>
          <w:ilvl w:val="0"/>
          <w:numId w:val="1"/>
        </w:numPr>
        <w:jc w:val="both"/>
      </w:pPr>
      <w:r>
        <w:t>e-ogl. pl.</w:t>
      </w:r>
    </w:p>
    <w:p w:rsidRDefault="00FB3179" w:rsidP="00A567B7" w:rsidR="00A567B7">
      <w:pPr>
        <w:pStyle w:val="Odlomakpopisa"/>
        <w:numPr>
          <w:ilvl w:val="0"/>
          <w:numId w:val="1"/>
        </w:numPr>
        <w:jc w:val="both"/>
      </w:pPr>
      <w:r>
        <w:t>K-</w:t>
      </w:r>
      <w:r w:rsidR="00856D1D">
        <w:t>21.4.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6A2EAB" w:rsidR="00A567B7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287B13" w:rsidP="00287B13" w:rsidR="00287B13"/>
    <w:p w:rsidRDefault="00287B13" w:rsidP="00287B13" w:rsidR="00287B13"/>
    <w:p w:rsidRDefault="00287B13" w:rsidP="00287B13" w:rsidR="00287B13">
      <w:bookmarkStart w:name="_GoBack" w:id="0"/>
      <w:bookmarkEnd w:id="0"/>
    </w:p>
    <w:p w:rsidRDefault="00FB3179" w:rsidP="00FB3179" w:rsidR="00287B13">
      <w:pPr>
        <w:tabs>
          <w:tab w:pos="1155" w:val="left"/>
        </w:tabs>
      </w:pPr>
      <w:r>
        <w:tab/>
      </w:r>
    </w:p>
    <w:sectPr w:rsidR="00287B1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12C" w:rsidP="00B74F76" w:rsidR="003C512C">
      <w:r>
        <w:separator/>
      </w:r>
    </w:p>
  </w:endnote>
  <w:endnote w:id="0" w:type="continuationSeparator">
    <w:p w:rsidRDefault="003C512C" w:rsidP="00B74F76" w:rsidR="003C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12C" w:rsidP="00B74F76" w:rsidR="003C512C">
      <w:r>
        <w:separator/>
      </w:r>
    </w:p>
  </w:footnote>
  <w:footnote w:id="0" w:type="continuationSeparator">
    <w:p w:rsidRDefault="003C512C" w:rsidP="00B74F76" w:rsidR="003C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799670"/>
      <w:docPartObj>
        <w:docPartGallery w:val="Page Numbers (Top of Page)"/>
        <w:docPartUnique/>
      </w:docPartObj>
    </w:sdtPr>
    <w:sdtEndPr/>
    <w:sdtContent>
      <w:p w:rsidRDefault="00B74F76" w:rsidR="00B74F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59B">
          <w:rPr>
            <w:noProof/>
          </w:rPr>
          <w:t>3</w:t>
        </w:r>
        <w:r>
          <w:fldChar w:fldCharType="end"/>
        </w:r>
      </w:p>
    </w:sdtContent>
  </w:sdt>
  <w:p w:rsidRDefault="00B74F76" w:rsidR="00B74F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225BC"/>
    <w:rsid w:val="000B127F"/>
    <w:rsid w:val="00193CDF"/>
    <w:rsid w:val="00287B13"/>
    <w:rsid w:val="003250C8"/>
    <w:rsid w:val="00342CA8"/>
    <w:rsid w:val="003836AC"/>
    <w:rsid w:val="003C512C"/>
    <w:rsid w:val="003C7345"/>
    <w:rsid w:val="004355AE"/>
    <w:rsid w:val="004571B5"/>
    <w:rsid w:val="004A6663"/>
    <w:rsid w:val="00510F46"/>
    <w:rsid w:val="00533068"/>
    <w:rsid w:val="006444DC"/>
    <w:rsid w:val="006A2EAB"/>
    <w:rsid w:val="00756F2C"/>
    <w:rsid w:val="00782B7E"/>
    <w:rsid w:val="007F60F2"/>
    <w:rsid w:val="008214D8"/>
    <w:rsid w:val="00856D1D"/>
    <w:rsid w:val="00892557"/>
    <w:rsid w:val="008A371A"/>
    <w:rsid w:val="00904BFA"/>
    <w:rsid w:val="00924F04"/>
    <w:rsid w:val="009451C6"/>
    <w:rsid w:val="00984C77"/>
    <w:rsid w:val="00A15053"/>
    <w:rsid w:val="00A535EE"/>
    <w:rsid w:val="00A567B7"/>
    <w:rsid w:val="00AA09D0"/>
    <w:rsid w:val="00B74F76"/>
    <w:rsid w:val="00C06C57"/>
    <w:rsid w:val="00C11199"/>
    <w:rsid w:val="00CA38CE"/>
    <w:rsid w:val="00DB052E"/>
    <w:rsid w:val="00DC1E42"/>
    <w:rsid w:val="00DE3C0B"/>
    <w:rsid w:val="00E963BC"/>
    <w:rsid w:val="00F168F0"/>
    <w:rsid w:val="00F326CA"/>
    <w:rsid w:val="00FB3179"/>
    <w:rsid w:val="00FE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4F76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4F76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AA09D0"/>
    <w:rPr>
      <w:rFonts w:cstheme="minorBidi" w:eastAsiaTheme="minorEastAsia" w:hAnsiTheme="minorHAnsi" w:asci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5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1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5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4F76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4F76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AA09D0"/>
    <w:rPr>
      <w:rFonts w:asciiTheme="minorHAnsi" w:cstheme="minorBidi" w:eastAsiaTheme="minorEastAsia" w:hAns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5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1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5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2552</properties:Characters>
  <properties:Lines>104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2017-03-21T12:42:00Z</dcterms:created>
  <dc:creator>wsadmin</dc:creator>
  <cp:lastModifiedBy>Danijela Sekulić</cp:lastModifiedBy>
  <cp:lastPrinted>2017-03-21T12:45:00Z</cp:lastPrinted>
  <dcterms:modified xmlns:xsi="http://www.w3.org/2001/XMLSchema-instance" xsi:type="dcterms:W3CDTF">2017-03-21T12:46:00Z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