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e94d" w14:paraId="359e94d" w:rsidRDefault="00C81A3A" w:rsidP="00AF1F5B" w:rsidR="00C81A3A">
      <w:pPr>
        <w:tabs>
          <w:tab w:pos="610" w:val="left"/>
        </w:tabs>
        <w15:collapsed w:val="false"/>
      </w:pPr>
      <w:bookmarkStart w:name="_GoBack" w:id="0"/>
      <w:bookmarkEnd w:id="0"/>
    </w:p>
    <w:p w:rsidRDefault="000433B2" w:rsidP="00AF1F5B" w:rsidR="00AF1F5B">
      <w:pPr>
        <w:tabs>
          <w:tab w:pos="610" w:val="left"/>
        </w:tabs>
        <w:rPr>
          <w:noProof/>
        </w:rPr>
      </w:pPr>
      <w:r w:rsidRPr="00256185">
        <w:tab/>
      </w:r>
      <w:r w:rsidR="00BB63B0">
        <w:rPr>
          <w:noProof/>
        </w:rPr>
        <w:t xml:space="preserve">     </w:t>
      </w:r>
      <w:r w:rsidRPr="0025618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A3A" w:rsidP="00C81A3A" w:rsidR="00C81A3A" w:rsidRPr="00256185">
      <w:pPr>
        <w:jc w:val="right"/>
      </w:pPr>
      <w:r>
        <w:t>1</w:t>
      </w:r>
      <w:r w:rsidRPr="00256185">
        <w:t xml:space="preserve"> St-</w:t>
      </w:r>
      <w:r>
        <w:t>6047/16</w:t>
      </w:r>
    </w:p>
    <w:p w:rsidRDefault="00BB63B0" w:rsidP="00AF1F5B" w:rsidR="00FA0C18" w:rsidRPr="00256185">
      <w:pPr>
        <w:tabs>
          <w:tab w:pos="610" w:val="left"/>
        </w:tabs>
      </w:pPr>
      <w:r>
        <w:t xml:space="preserve">     </w:t>
      </w:r>
      <w:r w:rsidR="007378C3" w:rsidRPr="00256185">
        <w:t>REPUBLIKA HRVATSKA</w:t>
      </w:r>
    </w:p>
    <w:p w:rsidRDefault="007378C3" w:rsidP="007378C3" w:rsidR="007378C3" w:rsidRPr="00256185">
      <w:r w:rsidRPr="00256185">
        <w:t>TRGOVAČKI SUD U ZAGREBU</w:t>
      </w:r>
    </w:p>
    <w:p w:rsidRDefault="00BB63B0" w:rsidP="007378C3" w:rsidR="005274E0" w:rsidRPr="00256185">
      <w:r>
        <w:t xml:space="preserve">       Stalna služba u Karlovcu</w:t>
      </w:r>
    </w:p>
    <w:p w:rsidRDefault="00EC0AF1" w:rsidP="00C81A3A" w:rsidR="0031503B">
      <w:r w:rsidRPr="00256185">
        <w:t xml:space="preserve">Karlovac, </w:t>
      </w:r>
      <w:r w:rsidR="002D277C" w:rsidRPr="00256185">
        <w:t>Trg hrvatskih branitelja 1</w:t>
      </w:r>
      <w:r w:rsidR="0031503B" w:rsidRPr="00256185">
        <w:tab/>
        <w:t xml:space="preserve">  </w:t>
      </w:r>
    </w:p>
    <w:p w:rsidRDefault="00C81A3A" w:rsidP="0031503B" w:rsidR="00C81A3A">
      <w:pPr>
        <w:tabs>
          <w:tab w:pos="5668" w:val="left"/>
        </w:tabs>
      </w:pPr>
      <w:r>
        <w:t xml:space="preserve">                                                                                                           MLADEN FILJAK</w:t>
      </w:r>
    </w:p>
    <w:p w:rsidRDefault="00C81A3A" w:rsidP="0031503B" w:rsidR="00C81A3A">
      <w:pPr>
        <w:tabs>
          <w:tab w:pos="5668" w:val="left"/>
        </w:tabs>
      </w:pPr>
      <w:r>
        <w:t xml:space="preserve">                                                                                                        Zagreb, Sveti Duh 131</w:t>
      </w:r>
    </w:p>
    <w:p w:rsidRDefault="00C81A3A" w:rsidP="0031503B" w:rsidR="00C81A3A">
      <w:pPr>
        <w:tabs>
          <w:tab w:pos="5668" w:val="left"/>
        </w:tabs>
      </w:pPr>
    </w:p>
    <w:p w:rsidRDefault="00C81A3A" w:rsidP="0031503B" w:rsidR="00C81A3A">
      <w:pPr>
        <w:tabs>
          <w:tab w:pos="5668" w:val="left"/>
        </w:tabs>
      </w:pPr>
      <w:r>
        <w:t xml:space="preserve">                                                                                                                NEREZI d.o.o.</w:t>
      </w:r>
    </w:p>
    <w:p w:rsidRDefault="00C81A3A" w:rsidP="0031503B" w:rsidR="00C81A3A">
      <w:pPr>
        <w:tabs>
          <w:tab w:pos="5668" w:val="left"/>
        </w:tabs>
      </w:pPr>
      <w:r>
        <w:t xml:space="preserve">                                                                                                          </w:t>
      </w:r>
      <w:proofErr w:type="spellStart"/>
      <w:r>
        <w:t>Nerezišće</w:t>
      </w:r>
      <w:proofErr w:type="spellEnd"/>
      <w:r>
        <w:t xml:space="preserve">, </w:t>
      </w:r>
      <w:proofErr w:type="spellStart"/>
      <w:r>
        <w:t>Kopila</w:t>
      </w:r>
      <w:proofErr w:type="spellEnd"/>
      <w:r>
        <w:t xml:space="preserve"> 10</w:t>
      </w:r>
    </w:p>
    <w:p w:rsidRDefault="00C81A3A" w:rsidP="0031503B" w:rsidR="00C81A3A" w:rsidRPr="00256185">
      <w:pPr>
        <w:tabs>
          <w:tab w:pos="5668" w:val="left"/>
        </w:tabs>
      </w:pPr>
    </w:p>
    <w:p w:rsidRDefault="009046C8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 w:rsidRPr="00256185">
        <w:rPr>
          <w:rFonts w:hAnsi="Times New Roman" w:ascii="Times New Roman"/>
          <w:b/>
          <w:sz w:val="24"/>
          <w:szCs w:val="24"/>
        </w:rPr>
        <w:t xml:space="preserve">               </w:t>
      </w:r>
      <w:r w:rsidR="007E007D" w:rsidRPr="00256185">
        <w:rPr>
          <w:rFonts w:hAnsi="Times New Roman" w:ascii="Times New Roman"/>
          <w:b/>
          <w:sz w:val="24"/>
          <w:szCs w:val="24"/>
        </w:rPr>
        <w:t xml:space="preserve">                 </w:t>
      </w:r>
      <w:r w:rsidR="00C81A3A">
        <w:rPr>
          <w:rFonts w:hAnsi="Times New Roman" w:ascii="Times New Roman"/>
          <w:b/>
          <w:sz w:val="24"/>
          <w:szCs w:val="24"/>
        </w:rPr>
        <w:t xml:space="preserve">                        </w:t>
      </w:r>
      <w:r w:rsidR="007E007D" w:rsidRPr="00256185">
        <w:rPr>
          <w:rFonts w:hAnsi="Times New Roman" w:ascii="Times New Roman"/>
          <w:b/>
          <w:sz w:val="24"/>
          <w:szCs w:val="24"/>
        </w:rPr>
        <w:t xml:space="preserve">  </w:t>
      </w:r>
      <w:r w:rsidR="00C81A3A">
        <w:rPr>
          <w:rFonts w:hAnsi="Times New Roman" w:ascii="Times New Roman"/>
          <w:sz w:val="24"/>
          <w:szCs w:val="24"/>
        </w:rPr>
        <w:t>Odvjetničko društvo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ANTOLIĆ I SURADNICI j.t.d.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Zagreb, Pavla </w:t>
      </w:r>
      <w:proofErr w:type="spellStart"/>
      <w:r>
        <w:rPr>
          <w:rFonts w:hAnsi="Times New Roman" w:ascii="Times New Roman"/>
          <w:sz w:val="24"/>
          <w:szCs w:val="24"/>
        </w:rPr>
        <w:t>Hatza</w:t>
      </w:r>
      <w:proofErr w:type="spellEnd"/>
      <w:r>
        <w:rPr>
          <w:rFonts w:hAnsi="Times New Roman" w:ascii="Times New Roman"/>
          <w:sz w:val="24"/>
          <w:szCs w:val="24"/>
        </w:rPr>
        <w:t xml:space="preserve"> 3</w:t>
      </w:r>
    </w:p>
    <w:p w:rsidRDefault="00C81A3A" w:rsidP="00C81A3A" w:rsidR="00C81A3A" w:rsidRPr="00256185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(za Nikolu Tadića)</w:t>
      </w:r>
    </w:p>
    <w:p w:rsidRDefault="007E007D" w:rsidP="007E007D" w:rsidR="007E007D" w:rsidRPr="00256185">
      <w:pPr>
        <w:pStyle w:val="Bezproreda1"/>
        <w:ind w:left="4320"/>
        <w:rPr>
          <w:rFonts w:hAnsi="Times New Roman" w:ascii="Times New Roman"/>
          <w:b/>
          <w:sz w:val="24"/>
          <w:szCs w:val="24"/>
        </w:rPr>
      </w:pPr>
      <w:r w:rsidRPr="00256185">
        <w:rPr>
          <w:rFonts w:hAnsi="Times New Roman" w:ascii="Times New Roman"/>
          <w:b/>
          <w:sz w:val="24"/>
          <w:szCs w:val="24"/>
        </w:rPr>
        <w:t xml:space="preserve">           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MARIJA LAPTALO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Dubrovnik, </w:t>
      </w:r>
      <w:proofErr w:type="spellStart"/>
      <w:r>
        <w:rPr>
          <w:rFonts w:hAnsi="Times New Roman" w:ascii="Times New Roman"/>
          <w:sz w:val="24"/>
          <w:szCs w:val="24"/>
        </w:rPr>
        <w:t>Kliševo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propolje</w:t>
      </w:r>
      <w:proofErr w:type="spellEnd"/>
      <w:r>
        <w:rPr>
          <w:rFonts w:hAnsi="Times New Roman" w:ascii="Times New Roman"/>
          <w:sz w:val="24"/>
          <w:szCs w:val="24"/>
        </w:rPr>
        <w:t xml:space="preserve"> 3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Odvjetnik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NENAD GROF</w:t>
      </w:r>
    </w:p>
    <w:p w:rsidRDefault="00C81A3A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Zagreb, Nikole Pavića 7</w:t>
      </w:r>
    </w:p>
    <w:p w:rsidRDefault="00C81A3A" w:rsidP="00C81A3A" w:rsidR="00C81A3A" w:rsidRPr="00256185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(za Nevenka Šimića)</w:t>
      </w:r>
    </w:p>
    <w:p w:rsidRDefault="00BD7C1B" w:rsidP="00BD7C1B" w:rsidR="00DA5579" w:rsidRPr="0025618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256185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A5579" w:rsidRPr="00256185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85264D" w:rsidP="00C81A3A" w:rsidR="00C81A3A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 w:rsidRPr="00256185">
        <w:rPr>
          <w:rFonts w:hAnsi="Times New Roman" w:ascii="Times New Roman"/>
          <w:sz w:val="24"/>
          <w:szCs w:val="24"/>
        </w:rPr>
        <w:t xml:space="preserve">                        </w:t>
      </w:r>
      <w:r w:rsidR="00874702">
        <w:rPr>
          <w:rFonts w:hAnsi="Times New Roman" w:ascii="Times New Roman"/>
          <w:sz w:val="24"/>
          <w:szCs w:val="24"/>
        </w:rPr>
        <w:t xml:space="preserve">                        </w:t>
      </w:r>
      <w:r w:rsidR="00C81A3A">
        <w:rPr>
          <w:rFonts w:hAnsi="Times New Roman" w:ascii="Times New Roman"/>
          <w:sz w:val="24"/>
          <w:szCs w:val="24"/>
        </w:rPr>
        <w:t xml:space="preserve">            </w:t>
      </w:r>
      <w:r w:rsidR="00874702">
        <w:rPr>
          <w:rFonts w:hAnsi="Times New Roman" w:ascii="Times New Roman"/>
          <w:sz w:val="24"/>
          <w:szCs w:val="24"/>
        </w:rPr>
        <w:t xml:space="preserve"> </w:t>
      </w:r>
      <w:r w:rsidRPr="00256185">
        <w:rPr>
          <w:rFonts w:hAnsi="Times New Roman" w:ascii="Times New Roman"/>
          <w:sz w:val="24"/>
          <w:szCs w:val="24"/>
        </w:rPr>
        <w:t xml:space="preserve"> </w:t>
      </w:r>
      <w:r w:rsidR="00C81A3A">
        <w:rPr>
          <w:rFonts w:hAnsi="Times New Roman" w:ascii="Times New Roman"/>
          <w:sz w:val="24"/>
          <w:szCs w:val="24"/>
        </w:rPr>
        <w:t>Stečajna upraviteljica</w:t>
      </w:r>
    </w:p>
    <w:p w:rsidRDefault="00C81A3A" w:rsidP="00C81A3A" w:rsidR="00C81A3A" w:rsidRPr="00256185">
      <w:pPr>
        <w:pStyle w:val="Bezproreda1"/>
        <w:ind w:left="212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DAVORKA HULJEV</w:t>
      </w:r>
    </w:p>
    <w:p w:rsidRDefault="00C81A3A" w:rsidP="00C81A3A" w:rsidR="00CB23F7" w:rsidRPr="00256185">
      <w:pPr>
        <w:pStyle w:val="Bezproreda1"/>
        <w:tabs>
          <w:tab w:pos="6370" w:val="left"/>
        </w:tabs>
        <w:rPr>
          <w:rFonts w:hAnsi="Times New Roman" w:ascii="Times New Roman"/>
          <w:b/>
          <w:sz w:val="24"/>
          <w:szCs w:val="24"/>
        </w:rPr>
      </w:pPr>
      <w:r w:rsidRPr="0025618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</w:t>
      </w:r>
      <w:r w:rsidRPr="00256185"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>
        <w:rPr>
          <w:rFonts w:hAnsi="Times New Roman" w:ascii="Times New Roman"/>
          <w:sz w:val="24"/>
          <w:szCs w:val="24"/>
        </w:rPr>
        <w:t>Miramarska</w:t>
      </w:r>
      <w:proofErr w:type="spellEnd"/>
      <w:r>
        <w:rPr>
          <w:rFonts w:hAnsi="Times New Roman" w:ascii="Times New Roman"/>
          <w:sz w:val="24"/>
          <w:szCs w:val="24"/>
        </w:rPr>
        <w:t xml:space="preserve"> 13 d</w:t>
      </w:r>
    </w:p>
    <w:p w:rsidRDefault="00C95CAD" w:rsidP="00C95CAD" w:rsidR="00C95CAD" w:rsidRPr="00256185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  <w:r w:rsidRPr="00C95CAD">
        <w:rPr>
          <w:rFonts w:hAnsi="Times New Roman" w:ascii="Times New Roman"/>
          <w:sz w:val="24"/>
          <w:szCs w:val="24"/>
        </w:rPr>
        <w:t>Stečajni postupak:</w:t>
      </w:r>
    </w:p>
    <w:p w:rsidRDefault="00AF1F5B" w:rsidP="009649F5" w:rsidR="009649F5">
      <w:pPr>
        <w:jc w:val="both"/>
      </w:pPr>
      <w:r w:rsidRPr="00256185">
        <w:t xml:space="preserve">STEČAJNI </w:t>
      </w:r>
      <w:r w:rsidR="00BD7C1B" w:rsidRPr="00256185">
        <w:t>DUŽNIK:</w:t>
      </w:r>
      <w:r w:rsidR="00BD7C1B" w:rsidRPr="00256185">
        <w:rPr>
          <w:b/>
        </w:rPr>
        <w:t xml:space="preserve"> </w:t>
      </w:r>
      <w:r w:rsidR="00B95253">
        <w:t>SG</w:t>
      </w:r>
      <w:r w:rsidR="009649F5">
        <w:t xml:space="preserve"> SJEVER 1978 d.o.o. u stečaju, Zagreb, Ilica 109,</w:t>
      </w:r>
    </w:p>
    <w:p w:rsidRDefault="009649F5" w:rsidP="009649F5" w:rsidR="003030F7">
      <w:pPr>
        <w:jc w:val="both"/>
      </w:pPr>
      <w:r>
        <w:t xml:space="preserve">                                     OIB: 78737820823</w:t>
      </w:r>
    </w:p>
    <w:p w:rsidRDefault="003030F7" w:rsidP="009649F5" w:rsidR="00874702">
      <w:pPr>
        <w:jc w:val="both"/>
      </w:pPr>
      <w:r>
        <w:t>STEČAJNI</w:t>
      </w:r>
      <w:r w:rsidR="00874702">
        <w:t xml:space="preserve"> VJEROVNIK: Nova kreditna banka Maribor d.d., Maribor, Ulica Vita </w:t>
      </w:r>
    </w:p>
    <w:p w:rsidRDefault="00874702" w:rsidP="009649F5" w:rsidR="00874702">
      <w:pPr>
        <w:jc w:val="both"/>
      </w:pPr>
      <w:r>
        <w:t xml:space="preserve">                                              </w:t>
      </w:r>
      <w:proofErr w:type="spellStart"/>
      <w:r>
        <w:t>Kraigheira</w:t>
      </w:r>
      <w:proofErr w:type="spellEnd"/>
      <w:r>
        <w:t xml:space="preserve"> 4, Republika Slovenija, OIB: 58602216763, kojeg </w:t>
      </w:r>
    </w:p>
    <w:p w:rsidRDefault="00874702" w:rsidP="009649F5" w:rsidR="00874702">
      <w:pPr>
        <w:jc w:val="both"/>
      </w:pPr>
      <w:r>
        <w:t xml:space="preserve">                                              zastupaju punomoćnici, odvjetnici u Odvjetničkom društvu           </w:t>
      </w:r>
    </w:p>
    <w:p w:rsidRDefault="00874702" w:rsidP="009649F5" w:rsidR="00874702">
      <w:pPr>
        <w:jc w:val="both"/>
      </w:pPr>
      <w:r>
        <w:t xml:space="preserve">                                              Mamić Perić Reberski Rimac, Zagreb                                             </w:t>
      </w:r>
    </w:p>
    <w:p w:rsidRDefault="003030F7" w:rsidP="00F5062E" w:rsidR="003030F7" w:rsidRPr="00256185">
      <w:pPr>
        <w:jc w:val="both"/>
      </w:pPr>
    </w:p>
    <w:p w:rsidRDefault="009B6944" w:rsidP="00321DF5" w:rsidR="009649F5">
      <w:pPr>
        <w:ind w:firstLine="708"/>
        <w:jc w:val="both"/>
      </w:pPr>
      <w:r w:rsidRPr="00256185">
        <w:t xml:space="preserve">U privitku </w:t>
      </w:r>
      <w:r w:rsidR="00BB63B0">
        <w:t xml:space="preserve">ovog </w:t>
      </w:r>
      <w:r w:rsidRPr="00256185">
        <w:t>dopisa dostavljam</w:t>
      </w:r>
      <w:r w:rsidR="003D32D6" w:rsidRPr="00256185">
        <w:t>o</w:t>
      </w:r>
      <w:r w:rsidRPr="00256185">
        <w:t xml:space="preserve"> Vam </w:t>
      </w:r>
      <w:r w:rsidR="008E04DF">
        <w:t>podnes</w:t>
      </w:r>
      <w:r w:rsidR="00C81A3A">
        <w:t xml:space="preserve">ak </w:t>
      </w:r>
      <w:r w:rsidR="003030F7">
        <w:t>stečajnog</w:t>
      </w:r>
      <w:r w:rsidR="00C81A3A">
        <w:t xml:space="preserve"> vjerovnika Nova kreditna banka Maribor d.d., zaprimljen kod ovog suda </w:t>
      </w:r>
      <w:r w:rsidR="003030F7">
        <w:t>6. veljače</w:t>
      </w:r>
      <w:r w:rsidR="00C81A3A">
        <w:t xml:space="preserve"> 2019. </w:t>
      </w:r>
    </w:p>
    <w:p w:rsidRDefault="007E4555" w:rsidP="00321DF5" w:rsidR="00923DF7" w:rsidRPr="00256185">
      <w:pPr>
        <w:ind w:firstLine="708"/>
        <w:jc w:val="both"/>
      </w:pPr>
      <w:r w:rsidRPr="00256185">
        <w:t xml:space="preserve">      </w:t>
      </w:r>
    </w:p>
    <w:p w:rsidRDefault="00034AA6" w:rsidP="00C130F1" w:rsidR="009C57F4" w:rsidRPr="00256185">
      <w:pPr>
        <w:jc w:val="center"/>
      </w:pPr>
      <w:r w:rsidRPr="00256185">
        <w:t>U</w:t>
      </w:r>
      <w:r w:rsidR="005274E0" w:rsidRPr="00256185">
        <w:t xml:space="preserve"> Karlovcu</w:t>
      </w:r>
      <w:r w:rsidRPr="00256185">
        <w:t xml:space="preserve"> </w:t>
      </w:r>
      <w:r w:rsidR="003030F7">
        <w:t>8. veljače</w:t>
      </w:r>
      <w:r w:rsidR="008E04DF">
        <w:t xml:space="preserve"> 2019.</w:t>
      </w:r>
      <w:r w:rsidR="00C130F1" w:rsidRPr="00256185">
        <w:t xml:space="preserve">                                                                                                            </w:t>
      </w:r>
      <w:r w:rsidR="009C57F4" w:rsidRPr="00256185">
        <w:t xml:space="preserve">               </w:t>
      </w:r>
    </w:p>
    <w:p w:rsidRDefault="009C57F4" w:rsidP="00C130F1" w:rsidR="00555C41" w:rsidRPr="00256185">
      <w:pPr>
        <w:jc w:val="center"/>
      </w:pPr>
      <w:r w:rsidRPr="00256185">
        <w:t xml:space="preserve">                                                                            </w:t>
      </w:r>
      <w:r w:rsidR="00F528AD" w:rsidRPr="00256185">
        <w:t xml:space="preserve">                            </w:t>
      </w:r>
      <w:r w:rsidR="00923DF7" w:rsidRPr="00256185">
        <w:t>Sudac</w:t>
      </w:r>
      <w:r w:rsidR="00A77E96" w:rsidRPr="00256185">
        <w:t>:</w:t>
      </w:r>
    </w:p>
    <w:p w:rsidRDefault="009C57F4" w:rsidP="00C81A3A" w:rsidR="00AD6F1C" w:rsidRPr="00256185">
      <w:pPr>
        <w:tabs>
          <w:tab w:pos="6825" w:val="left"/>
          <w:tab w:pos="9072" w:val="right"/>
        </w:tabs>
      </w:pPr>
      <w:r w:rsidRPr="00256185">
        <w:t xml:space="preserve">                                                                               </w:t>
      </w:r>
      <w:r w:rsidR="00F528AD" w:rsidRPr="00256185">
        <w:t xml:space="preserve">                          </w:t>
      </w:r>
      <w:r w:rsidR="00696DE4" w:rsidRPr="00256185">
        <w:t xml:space="preserve"> </w:t>
      </w:r>
      <w:r w:rsidR="00F528AD" w:rsidRPr="00256185">
        <w:t xml:space="preserve">   </w:t>
      </w:r>
      <w:r w:rsidR="00321DF5">
        <w:t xml:space="preserve">    Jadranka Mađeruh</w:t>
      </w:r>
      <w:r w:rsidR="00054F7C" w:rsidRPr="00256185">
        <w:t>, v.r.</w:t>
      </w:r>
    </w:p>
    <w:p w:rsidRDefault="00AF1F5B" w:rsidP="00AF1F5B" w:rsidR="00555C41" w:rsidRPr="00256185">
      <w:pPr>
        <w:jc w:val="center"/>
      </w:pPr>
      <w:r w:rsidRPr="00256185">
        <w:t xml:space="preserve">                                                                                                                  </w:t>
      </w:r>
      <w:r w:rsidR="00555C41" w:rsidRPr="00256185">
        <w:t>Za točnost otpravka-</w:t>
      </w:r>
    </w:p>
    <w:p w:rsidRDefault="009C57F4" w:rsidP="00054F7C" w:rsidR="00555C41" w:rsidRPr="00256185">
      <w:pPr>
        <w:tabs>
          <w:tab w:pos="6690" w:val="left"/>
          <w:tab w:pos="9072" w:val="right"/>
        </w:tabs>
      </w:pPr>
      <w:r w:rsidRPr="00256185">
        <w:t xml:space="preserve">                                                                          </w:t>
      </w:r>
      <w:r w:rsidR="00054F7C" w:rsidRPr="00256185">
        <w:t xml:space="preserve">   </w:t>
      </w:r>
      <w:r w:rsidR="00F528AD" w:rsidRPr="00256185">
        <w:t xml:space="preserve">                                       </w:t>
      </w:r>
      <w:r w:rsidR="00555C41" w:rsidRPr="00256185">
        <w:t>ovlašteni službenik:</w:t>
      </w:r>
    </w:p>
    <w:p w:rsidRDefault="00054F7C" w:rsidP="009C57F4" w:rsidR="00555C41" w:rsidRPr="00256185">
      <w:pPr>
        <w:tabs>
          <w:tab w:pos="6180" w:val="left"/>
          <w:tab w:pos="6735" w:val="left"/>
          <w:tab w:pos="9072" w:val="right"/>
        </w:tabs>
      </w:pPr>
      <w:r w:rsidRPr="00256185">
        <w:tab/>
      </w:r>
      <w:r w:rsidR="009C57F4" w:rsidRPr="00256185">
        <w:t xml:space="preserve">   </w:t>
      </w:r>
      <w:r w:rsidR="00F528AD" w:rsidRPr="00256185">
        <w:t xml:space="preserve">         </w:t>
      </w:r>
      <w:r w:rsidR="00B95253">
        <w:t xml:space="preserve"> </w:t>
      </w:r>
      <w:r w:rsidR="00F528AD" w:rsidRPr="00256185">
        <w:t xml:space="preserve">  </w:t>
      </w:r>
      <w:r w:rsidR="00B95253">
        <w:t>Draženka Prpić</w:t>
      </w:r>
    </w:p>
    <w:p w:rsidRDefault="00BD717D" w:rsidR="00BD717D" w:rsidRPr="00256185">
      <w:pPr>
        <w:rPr>
          <w:b/>
        </w:rPr>
      </w:pPr>
    </w:p>
    <w:sectPr w:rsidSect="002C5369" w:rsidR="00BD717D" w:rsidRPr="00256185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31B41"/>
    <w:rsid w:val="00034AA6"/>
    <w:rsid w:val="00043369"/>
    <w:rsid w:val="000433B2"/>
    <w:rsid w:val="00053A0C"/>
    <w:rsid w:val="000547DC"/>
    <w:rsid w:val="00054F7C"/>
    <w:rsid w:val="0005579C"/>
    <w:rsid w:val="00055EDB"/>
    <w:rsid w:val="0007430F"/>
    <w:rsid w:val="0007489D"/>
    <w:rsid w:val="0008445B"/>
    <w:rsid w:val="0008666C"/>
    <w:rsid w:val="0008722A"/>
    <w:rsid w:val="000C2C0E"/>
    <w:rsid w:val="000C45C2"/>
    <w:rsid w:val="000E36EE"/>
    <w:rsid w:val="000F40B1"/>
    <w:rsid w:val="000F7819"/>
    <w:rsid w:val="0010386A"/>
    <w:rsid w:val="001106DD"/>
    <w:rsid w:val="0011228E"/>
    <w:rsid w:val="00134811"/>
    <w:rsid w:val="001438AD"/>
    <w:rsid w:val="0014729A"/>
    <w:rsid w:val="00153980"/>
    <w:rsid w:val="00157DCB"/>
    <w:rsid w:val="0017167B"/>
    <w:rsid w:val="0018093B"/>
    <w:rsid w:val="0019747A"/>
    <w:rsid w:val="001B1F99"/>
    <w:rsid w:val="001C2629"/>
    <w:rsid w:val="001C6254"/>
    <w:rsid w:val="001C6A0A"/>
    <w:rsid w:val="001D28C7"/>
    <w:rsid w:val="001D41FC"/>
    <w:rsid w:val="001D6760"/>
    <w:rsid w:val="001E177F"/>
    <w:rsid w:val="002001B2"/>
    <w:rsid w:val="00211EAB"/>
    <w:rsid w:val="0021413D"/>
    <w:rsid w:val="00215099"/>
    <w:rsid w:val="002165C8"/>
    <w:rsid w:val="002304A2"/>
    <w:rsid w:val="00255A90"/>
    <w:rsid w:val="00256185"/>
    <w:rsid w:val="00257C77"/>
    <w:rsid w:val="002713DE"/>
    <w:rsid w:val="002729CF"/>
    <w:rsid w:val="00273022"/>
    <w:rsid w:val="002774BE"/>
    <w:rsid w:val="002831F0"/>
    <w:rsid w:val="0028457C"/>
    <w:rsid w:val="00290ABE"/>
    <w:rsid w:val="00291A9C"/>
    <w:rsid w:val="002A0E45"/>
    <w:rsid w:val="002A3C2C"/>
    <w:rsid w:val="002B39FC"/>
    <w:rsid w:val="002B47B9"/>
    <w:rsid w:val="002C3855"/>
    <w:rsid w:val="002C5369"/>
    <w:rsid w:val="002C7A7B"/>
    <w:rsid w:val="002D277C"/>
    <w:rsid w:val="002D4452"/>
    <w:rsid w:val="002F1A87"/>
    <w:rsid w:val="002F2F49"/>
    <w:rsid w:val="002F4E64"/>
    <w:rsid w:val="00300238"/>
    <w:rsid w:val="003030F7"/>
    <w:rsid w:val="00307937"/>
    <w:rsid w:val="0031503B"/>
    <w:rsid w:val="00321DF5"/>
    <w:rsid w:val="00335B56"/>
    <w:rsid w:val="00344122"/>
    <w:rsid w:val="003447FA"/>
    <w:rsid w:val="0035316D"/>
    <w:rsid w:val="00367B98"/>
    <w:rsid w:val="0038411C"/>
    <w:rsid w:val="00387E9F"/>
    <w:rsid w:val="003C1079"/>
    <w:rsid w:val="003D32D6"/>
    <w:rsid w:val="003D5837"/>
    <w:rsid w:val="003F3660"/>
    <w:rsid w:val="003F6B6B"/>
    <w:rsid w:val="004003BE"/>
    <w:rsid w:val="004120D8"/>
    <w:rsid w:val="00414196"/>
    <w:rsid w:val="00420498"/>
    <w:rsid w:val="00425813"/>
    <w:rsid w:val="00436B30"/>
    <w:rsid w:val="004372F6"/>
    <w:rsid w:val="00457C85"/>
    <w:rsid w:val="00460079"/>
    <w:rsid w:val="0048714A"/>
    <w:rsid w:val="004C78AE"/>
    <w:rsid w:val="004D318C"/>
    <w:rsid w:val="004D4A8F"/>
    <w:rsid w:val="004E5BB2"/>
    <w:rsid w:val="004F2F1E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D2101"/>
    <w:rsid w:val="005D48C8"/>
    <w:rsid w:val="005D6516"/>
    <w:rsid w:val="005E07D3"/>
    <w:rsid w:val="005E4C76"/>
    <w:rsid w:val="005F5890"/>
    <w:rsid w:val="00602405"/>
    <w:rsid w:val="006165ED"/>
    <w:rsid w:val="00644A37"/>
    <w:rsid w:val="0065008F"/>
    <w:rsid w:val="0065571C"/>
    <w:rsid w:val="006662FE"/>
    <w:rsid w:val="00681CDF"/>
    <w:rsid w:val="00684626"/>
    <w:rsid w:val="006851E2"/>
    <w:rsid w:val="006864A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27B44"/>
    <w:rsid w:val="00730F07"/>
    <w:rsid w:val="007378C3"/>
    <w:rsid w:val="00751C54"/>
    <w:rsid w:val="00767A11"/>
    <w:rsid w:val="00774E13"/>
    <w:rsid w:val="00780898"/>
    <w:rsid w:val="007845AC"/>
    <w:rsid w:val="007879AB"/>
    <w:rsid w:val="00797759"/>
    <w:rsid w:val="007A20F6"/>
    <w:rsid w:val="007A5BE5"/>
    <w:rsid w:val="007B0A67"/>
    <w:rsid w:val="007E007D"/>
    <w:rsid w:val="007E4555"/>
    <w:rsid w:val="00815283"/>
    <w:rsid w:val="00830C07"/>
    <w:rsid w:val="00837936"/>
    <w:rsid w:val="0084500F"/>
    <w:rsid w:val="00845931"/>
    <w:rsid w:val="008522FE"/>
    <w:rsid w:val="0085264D"/>
    <w:rsid w:val="00874702"/>
    <w:rsid w:val="0089092F"/>
    <w:rsid w:val="00893270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04DF"/>
    <w:rsid w:val="008E489C"/>
    <w:rsid w:val="008F6017"/>
    <w:rsid w:val="008F65AD"/>
    <w:rsid w:val="00900EC2"/>
    <w:rsid w:val="009046C8"/>
    <w:rsid w:val="00906776"/>
    <w:rsid w:val="00911960"/>
    <w:rsid w:val="00916184"/>
    <w:rsid w:val="009165F8"/>
    <w:rsid w:val="00923DF7"/>
    <w:rsid w:val="00950C05"/>
    <w:rsid w:val="00952D14"/>
    <w:rsid w:val="009649F5"/>
    <w:rsid w:val="009A0ABA"/>
    <w:rsid w:val="009B5CBE"/>
    <w:rsid w:val="009B6944"/>
    <w:rsid w:val="009C39D9"/>
    <w:rsid w:val="009C57F4"/>
    <w:rsid w:val="009D71FA"/>
    <w:rsid w:val="00A03CA6"/>
    <w:rsid w:val="00A233C4"/>
    <w:rsid w:val="00A27225"/>
    <w:rsid w:val="00A51B69"/>
    <w:rsid w:val="00A56064"/>
    <w:rsid w:val="00A56A18"/>
    <w:rsid w:val="00A62A38"/>
    <w:rsid w:val="00A701F1"/>
    <w:rsid w:val="00A74E02"/>
    <w:rsid w:val="00A77E96"/>
    <w:rsid w:val="00A81D59"/>
    <w:rsid w:val="00A85ACE"/>
    <w:rsid w:val="00A9000B"/>
    <w:rsid w:val="00A936FE"/>
    <w:rsid w:val="00AA2EDC"/>
    <w:rsid w:val="00AA2F13"/>
    <w:rsid w:val="00AB2548"/>
    <w:rsid w:val="00AB5A99"/>
    <w:rsid w:val="00AB739B"/>
    <w:rsid w:val="00AC61BD"/>
    <w:rsid w:val="00AC62D5"/>
    <w:rsid w:val="00AC6573"/>
    <w:rsid w:val="00AC686B"/>
    <w:rsid w:val="00AD1CE7"/>
    <w:rsid w:val="00AD32C3"/>
    <w:rsid w:val="00AD6F1C"/>
    <w:rsid w:val="00AF1F5B"/>
    <w:rsid w:val="00B03B2C"/>
    <w:rsid w:val="00B05D4E"/>
    <w:rsid w:val="00B2337A"/>
    <w:rsid w:val="00B23FE2"/>
    <w:rsid w:val="00B24C9A"/>
    <w:rsid w:val="00B25AC4"/>
    <w:rsid w:val="00B26460"/>
    <w:rsid w:val="00B329B6"/>
    <w:rsid w:val="00B3742E"/>
    <w:rsid w:val="00B45FD3"/>
    <w:rsid w:val="00B510C1"/>
    <w:rsid w:val="00B56ADC"/>
    <w:rsid w:val="00B74219"/>
    <w:rsid w:val="00B87816"/>
    <w:rsid w:val="00B87C20"/>
    <w:rsid w:val="00B95253"/>
    <w:rsid w:val="00B9528A"/>
    <w:rsid w:val="00B976F3"/>
    <w:rsid w:val="00BA530F"/>
    <w:rsid w:val="00BB422E"/>
    <w:rsid w:val="00BB63B0"/>
    <w:rsid w:val="00BC0E6F"/>
    <w:rsid w:val="00BC176D"/>
    <w:rsid w:val="00BC6738"/>
    <w:rsid w:val="00BD2E0C"/>
    <w:rsid w:val="00BD717D"/>
    <w:rsid w:val="00BD7407"/>
    <w:rsid w:val="00BD7C1B"/>
    <w:rsid w:val="00BF03BC"/>
    <w:rsid w:val="00BF1D26"/>
    <w:rsid w:val="00BF4EA4"/>
    <w:rsid w:val="00C007FB"/>
    <w:rsid w:val="00C02224"/>
    <w:rsid w:val="00C02920"/>
    <w:rsid w:val="00C11C1F"/>
    <w:rsid w:val="00C130F1"/>
    <w:rsid w:val="00C14AE6"/>
    <w:rsid w:val="00C4382D"/>
    <w:rsid w:val="00C5170C"/>
    <w:rsid w:val="00C5415A"/>
    <w:rsid w:val="00C54AA9"/>
    <w:rsid w:val="00C5754C"/>
    <w:rsid w:val="00C6044B"/>
    <w:rsid w:val="00C6113C"/>
    <w:rsid w:val="00C66053"/>
    <w:rsid w:val="00C80CC7"/>
    <w:rsid w:val="00C81A3A"/>
    <w:rsid w:val="00C830EB"/>
    <w:rsid w:val="00C954BE"/>
    <w:rsid w:val="00C956D9"/>
    <w:rsid w:val="00C95CAD"/>
    <w:rsid w:val="00CA2AE4"/>
    <w:rsid w:val="00CA7B5D"/>
    <w:rsid w:val="00CB23F7"/>
    <w:rsid w:val="00CE3480"/>
    <w:rsid w:val="00CF4A13"/>
    <w:rsid w:val="00D0298A"/>
    <w:rsid w:val="00D034A9"/>
    <w:rsid w:val="00D22CE3"/>
    <w:rsid w:val="00D23D22"/>
    <w:rsid w:val="00D25F74"/>
    <w:rsid w:val="00D26CE7"/>
    <w:rsid w:val="00D60414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A48EA"/>
    <w:rsid w:val="00DA5579"/>
    <w:rsid w:val="00DC1B08"/>
    <w:rsid w:val="00DE6552"/>
    <w:rsid w:val="00DE729E"/>
    <w:rsid w:val="00DF7F39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7726A"/>
    <w:rsid w:val="00E905B4"/>
    <w:rsid w:val="00E90FC3"/>
    <w:rsid w:val="00E94013"/>
    <w:rsid w:val="00EA0C23"/>
    <w:rsid w:val="00EA2EB7"/>
    <w:rsid w:val="00EB69AE"/>
    <w:rsid w:val="00EB73E8"/>
    <w:rsid w:val="00EB7FD5"/>
    <w:rsid w:val="00EC0AF1"/>
    <w:rsid w:val="00EC127E"/>
    <w:rsid w:val="00EE09A7"/>
    <w:rsid w:val="00EF11D7"/>
    <w:rsid w:val="00EF422D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062E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C0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C0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3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67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9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880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93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84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St-6047/2016-154</izvorni_sadrzaj>
    <derivirana_varijabla naziv="DomainObject.Oznaka_1">St-6047/2016-154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 u stečaju</izvorni_sadrzaj>
    <derivirana_varijabla naziv="DomainObject.Predmet.ProtustrankaFormated_1">  SG SJEVER 1978 d.o.o. u stečaju</derivirana_varijabla>
  </DomainObject.Predmet.ProtustrankaFormated>
  <DomainObject.Predmet.ProtustrankaFormatedOIB>
    <izvorni_sadrzaj>  SG SJEVER 1978 d.o.o. u stečaju, OIB 78737820823</izvorni_sadrzaj>
    <derivirana_varijabla naziv="DomainObject.Predmet.ProtustrankaFormatedOIB_1">  SG SJEVER 1978 d.o.o. u stečaju, OIB 78737820823</derivirana_varijabla>
  </DomainObject.Predmet.ProtustrankaFormatedOIB>
  <DomainObject.Predmet.ProtustrankaFormatedWithAdress>
    <izvorni_sadrzaj> SG SJEVER 1978 d.o.o. u stečaju, Ilica 109, 10000 Zagreb</izvorni_sadrzaj>
    <derivirana_varijabla naziv="DomainObject.Predmet.ProtustrankaFormatedWithAdress_1"> SG SJEVER 1978 d.o.o. u stečaju, Ilica 109, 10000 Zagreb</derivirana_varijabla>
  </DomainObject.Predmet.ProtustrankaFormatedWithAdress>
  <DomainObject.Predmet.ProtustrankaFormatedWithAdressOIB>
    <izvorni_sadrzaj> SG SJEVER 1978 d.o.o. u stečaju, OIB 78737820823, Ilica 109, 10000 Zagreb</izvorni_sadrzaj>
    <derivirana_varijabla naziv="DomainObject.Predmet.ProtustrankaFormatedWithAdressOIB_1"> SG SJEVER 1978 d.o.o. u stečaju, OIB 78737820823, Ilica 109, 10000 Zagreb</derivirana_varijabla>
  </DomainObject.Predmet.ProtustrankaFormatedWithAdressOIB>
  <DomainObject.Predmet.ProtustrankaWithAdress>
    <izvorni_sadrzaj>SG SJEVER 1978 d.o.o. u stečaju Ilica 109, 10000 Zagreb</izvorni_sadrzaj>
    <derivirana_varijabla naziv="DomainObject.Predmet.ProtustrankaWithAdress_1">SG SJEVER 1978 d.o.o. u stečaju Ilica 109, 10000 Zagreb</derivirana_varijabla>
  </DomainObject.Predmet.ProtustrankaWithAdress>
  <DomainObject.Predmet.ProtustrankaWithAdressOIB>
    <izvorni_sadrzaj>SG SJEVER 1978 d.o.o. u stečaju, OIB 78737820823, Ilica 109, 10000 Zagreb</izvorni_sadrzaj>
    <derivirana_varijabla naziv="DomainObject.Predmet.ProtustrankaWithAdressOIB_1">SG SJEVER 1978 d.o.o. u stečaju, OIB 78737820823, Ilica 109, 10000 Zagreb</derivirana_varijabla>
  </DomainObject.Predmet.ProtustrankaWithAdressOIB>
  <DomainObject.Predmet.ProtustrankaNazivFormated>
    <izvorni_sadrzaj>SG SJEVER 1978 d.o.o. u stečaju</izvorni_sadrzaj>
    <derivirana_varijabla naziv="DomainObject.Predmet.ProtustrankaNazivFormated_1">SG SJEVER 1978 d.o.o. u stečaju</derivirana_varijabla>
  </DomainObject.Predmet.ProtustrankaNazivFormated>
  <DomainObject.Predmet.ProtustrankaNazivFormatedOIB>
    <izvorni_sadrzaj>SG SJEVER 1978 d.o.o. u stečaju, OIB 78737820823</izvorni_sadrzaj>
    <derivirana_varijabla naziv="DomainObject.Predmet.ProtustrankaNazivFormatedOIB_1">SG SJEVER 1978 d.o.o. u stečaju,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 u stečaju</item>
    </izvorni_sadrzaj>
    <derivirana_varijabla naziv="DomainObject.Predmet.ProtuStrankaListFormated_1">
      <item>SG SJEVER 1978 d.o.o. u stečaju</item>
    </derivirana_varijabla>
  </DomainObject.Predmet.ProtuStrankaListFormated>
  <DomainObject.Predmet.ProtuStrankaListFormatedOIB>
    <izvorni_sadrzaj>
      <item>SG SJEVER 1978 d.o.o. u stečaju, OIB 78737820823</item>
    </izvorni_sadrzaj>
    <derivirana_varijabla naziv="DomainObject.Predmet.ProtuStrankaListFormatedOIB_1">
      <item>SG SJEVER 1978 d.o.o. u stečaju, OIB 78737820823</item>
    </derivirana_varijabla>
  </DomainObject.Predmet.ProtuStrankaListFormatedOIB>
  <DomainObject.Predmet.ProtuStrankaListFormatedWithAdress>
    <izvorni_sadrzaj>
      <item>SG SJEVER 1978 d.o.o. u stečaju, Ilica 109, 10000 Zagreb</item>
    </izvorni_sadrzaj>
    <derivirana_varijabla naziv="DomainObject.Predmet.ProtuStrankaListFormatedWithAdress_1">
      <item>SG SJEVER 1978 d.o.o. u stečaju, Ilica 109, 10000 Zagreb</item>
    </derivirana_varijabla>
  </DomainObject.Predmet.ProtuStrankaListFormatedWithAdress>
  <DomainObject.Predmet.ProtuStrankaListFormatedWithAdressOIB>
    <izvorni_sadrzaj>
      <item>SG SJEVER 1978 d.o.o. u stečaju, OIB 78737820823, Ilica 109, 10000 Zagreb</item>
    </izvorni_sadrzaj>
    <derivirana_varijabla naziv="DomainObject.Predmet.ProtuStrankaListFormatedWithAdressOIB_1">
      <item>SG SJEVER 1978 d.o.o. u stečaju, OIB 78737820823, Ilica 109, 10000 Zagreb</item>
    </derivirana_varijabla>
  </DomainObject.Predmet.ProtuStrankaListFormatedWithAdressOIB>
  <DomainObject.Predmet.ProtuStrankaListNazivFormated>
    <izvorni_sadrzaj>
      <item>SG SJEVER 1978 d.o.o. u stečaju</item>
    </izvorni_sadrzaj>
    <derivirana_varijabla naziv="DomainObject.Predmet.ProtuStrankaListNazivFormated_1">
      <item>SG SJEVER 1978 d.o.o. u stečaju</item>
    </derivirana_varijabla>
  </DomainObject.Predmet.ProtuStrankaListNazivFormated>
  <DomainObject.Predmet.ProtuStrankaListNazivFormatedOIB>
    <izvorni_sadrzaj>
      <item>SG SJEVER 1978 d.o.o. u stečaju, OIB 78737820823</item>
    </izvorni_sadrzaj>
    <derivirana_varijabla naziv="DomainObject.Predmet.ProtuStrankaListNazivFormatedOIB_1">
      <item>SG SJEVER 1978 d.o.o. u stečaju,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  <item>Odvjetničko društvo Župić &amp; partneri d.o.o, OIB 42524586447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  <item>Odvjetničko društvo Župić &amp; partneri d.o.o, OIB 42524586447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Nikole Pavića 7, 10090 Zagreb</item>
      <item>Odvjetničko društvo Župić &amp; partneri d.o.o, OIB 42524586447, Radnička cesta 37/B,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Nikole Pavića 7, 10090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  <item>Odvjetničko društvo Župić &amp; partneri d.o.o, OIB 42524586447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St-6047/2016-154</izvorni_sadrzaj>
    <derivirana_varijabla naziv="DomainObject.PoslovniBrojDokumenta_1">St-6047/2016-154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 u stečaju</izvorni_sadrzaj>
    <derivirana_varijabla naziv="DomainObject.Predmet.ProtustrankaIDrugi_1">SG SJEVER 1978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 u stečaju, OIB 78737820823, Ilica 109, 10000 Zagreb</izvorni_sadrzaj>
    <derivirana_varijabla naziv="DomainObject.Predmet.ProtustrankaIDrugiAdressOIB_1">SG SJEVER 1978 d.o.o. u stečaju,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 u stečaju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</izvorni_sadrzaj>
    <derivirana_varijabla naziv="DomainObject.Predmet.SudioniciListNaziv_1">
      <item>FINA Regionalni centar Zagreb</item>
      <item>SG SJEVER 1978 d.o.o. u stečaju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</derivirana_varijabla>
  </DomainObject.Predmet.SudioniciListNaziv>
  <DomainObject.Predmet.SudioniciListAdressOIB>
    <izvorni_sadrzaj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Nikole Pavića 7,10090 Zagreb</item>
      <item>Odvjetničko društvo Župić &amp; partneri d.o.o, OIB 42524586447, Radnička cesta 37/B,10000 Zagreb</item>
    </izvorni_sadrzaj>
    <derivirana_varijabla naziv="DomainObject.Predmet.SudioniciListAdressOIB_1"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Nikole Pavića 7,10090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  <item>, OIB 67061107234</item>
      <item>, OIB 88443826619</item>
      <item>, OIB 34743014377</item>
      <item>, OIB 12372925940</item>
      <item>, OIB 87939104217</item>
      <item>, OIB null</item>
      <item>, OIB 21868641714</item>
      <item>, OIB null</item>
      <item>, OIB 42524586447</item>
    </izvorni_sadrzaj>
    <derivirana_varijabla naziv="DomainObject.Predmet.SudioniciListNazivOIB_1">
      <item>, OIB 85821130368</item>
      <item>, OIB 78737820823</item>
      <item>, OIB 67061107234</item>
      <item>, OIB 88443826619</item>
      <item>, OIB 34743014377</item>
      <item>, OIB 12372925940</item>
      <item>, OIB 87939104217</item>
      <item>, OIB null</item>
      <item>, OIB 21868641714</item>
      <item>, OIB null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St-6047/2016-151</izvorni_sadrzaj>
    <derivirana_varijabla naziv="DomainObject.PredzadnjaOdlukaIzPredmeta.Oznaka_1">St-6047/2016-151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89156-7DE2-418D-AFFC-30FC0CD8D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145</properties:Words>
  <properties:Characters>894</properties:Characters>
  <properties:Lines>46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2019-01-30T08:46:00Z</dcterms:created>
  <dc:creator>stecaj</dc:creator>
  <cp:lastModifiedBy>Draženka Prpić</cp:lastModifiedBy>
  <cp:lastPrinted>2019-02-08T07:26:00Z</cp:lastPrinted>
  <dcterms:modified xmlns:xsi="http://www.w3.org/2001/XMLSchema-instance" xsi:type="dcterms:W3CDTF">2019-02-08T07:26:00Z</dcterms:modified>
  <cp:revision>5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St-6047/2016-154 / Odluka - Dopis (Dopis-St-6047-16-izlučni vjerovnici-dopis izlučnim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