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4ab1" w14:paraId="16a4ab1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CE40E6">
        <w:rPr>
          <w:sz w:val="22"/>
          <w:szCs w:val="22"/>
        </w:rPr>
        <w:t>761</w:t>
      </w:r>
      <w:r>
        <w:rPr>
          <w:sz w:val="22"/>
          <w:szCs w:val="22"/>
        </w:rPr>
        <w:t>/15-</w:t>
      </w:r>
      <w:r w:rsidR="008D103F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CE40E6">
        <w:rPr>
          <w:sz w:val="22"/>
          <w:szCs w:val="22"/>
        </w:rPr>
        <w:t>LASIĆ GRADITELJA d.o.o., Zadar, Šibenska Ulica 4 H, OIB 48701137399</w:t>
      </w:r>
      <w:r w:rsidR="005146D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CE40E6">
        <w:rPr>
          <w:sz w:val="22"/>
          <w:szCs w:val="22"/>
        </w:rPr>
        <w:t>27</w:t>
      </w:r>
      <w:r w:rsidR="005146D8">
        <w:rPr>
          <w:sz w:val="22"/>
          <w:szCs w:val="22"/>
        </w:rPr>
        <w:t>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CE40E6">
        <w:rPr>
          <w:sz w:val="22"/>
          <w:szCs w:val="22"/>
        </w:rPr>
        <w:t>LASIĆ GRADITELJA d.o.o., Zadar, Šibenska Ulica 4 H, OIB 48701137399</w:t>
      </w:r>
      <w:r w:rsidR="008D103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CE40E6">
        <w:rPr>
          <w:sz w:val="22"/>
          <w:szCs w:val="22"/>
        </w:rPr>
        <w:t>215.077,80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CE40E6">
        <w:rPr>
          <w:sz w:val="22"/>
          <w:szCs w:val="22"/>
        </w:rPr>
        <w:t>Leonardo Lasić, Zadar, Antuna Barca 3/D</w:t>
      </w:r>
      <w:r w:rsidR="00527D93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CE40E6">
        <w:rPr>
          <w:sz w:val="22"/>
          <w:szCs w:val="22"/>
        </w:rPr>
        <w:t>761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1B1" w:rsidP="00381900" w:rsidR="00B301B1">
      <w:r>
        <w:separator/>
      </w:r>
    </w:p>
  </w:endnote>
  <w:endnote w:id="0" w:type="continuationSeparator">
    <w:p w:rsidRDefault="00B301B1" w:rsidP="00381900" w:rsidR="00B30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1B1" w:rsidP="00381900" w:rsidR="00B301B1">
      <w:r>
        <w:separator/>
      </w:r>
    </w:p>
  </w:footnote>
  <w:footnote w:id="0" w:type="continuationSeparator">
    <w:p w:rsidRDefault="00B301B1" w:rsidP="00381900" w:rsidR="00B30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C5FB6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11F65"/>
    <w:rsid w:val="0033241E"/>
    <w:rsid w:val="00381900"/>
    <w:rsid w:val="003A7D2A"/>
    <w:rsid w:val="003E4669"/>
    <w:rsid w:val="00414B48"/>
    <w:rsid w:val="004212FB"/>
    <w:rsid w:val="00445AD6"/>
    <w:rsid w:val="00477976"/>
    <w:rsid w:val="00486AE5"/>
    <w:rsid w:val="004D697C"/>
    <w:rsid w:val="004F1927"/>
    <w:rsid w:val="00510F67"/>
    <w:rsid w:val="005146D8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40CEA"/>
    <w:rsid w:val="008D103F"/>
    <w:rsid w:val="008D1767"/>
    <w:rsid w:val="00912F98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301B1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CE40E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7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17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76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76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76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7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17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76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7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7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LASIĆ GRADITELJ d.o.o. za graditeljstvo, trgovinu, ugostiteljstvo i turizam</izvorni_sadrzaj>
    <derivirana_varijabla naziv="DomainObject.Predmet.ProtustrankaFormated_1">  LASIĆ GRADITELJ d.o.o. za graditeljstvo, trgovinu, ugostiteljstvo i turizam</derivirana_varijabla>
  </DomainObject.Predmet.ProtustrankaFormated>
  <DomainObject.Predmet.ProtustrankaFormatedOIB>
    <izvorni_sadrzaj>  LASIĆ GRADITELJ d.o.o. za graditeljstvo, trgovinu, ugostiteljstvo i turizam, OIB 48701137399</izvorni_sadrzaj>
    <derivirana_varijabla naziv="DomainObject.Predmet.ProtustrankaFormatedOIB_1">  LASIĆ GRADITELJ d.o.o. za graditeljstvo, trgovinu, ugostiteljstvo i turizam, OIB 48701137399</derivirana_varijabla>
  </DomainObject.Predmet.ProtustrankaFormatedOIB>
  <DomainObject.Predmet.ProtustrankaFormatedWithAdress>
    <izvorni_sadrzaj> LASIĆ GRADITELJ d.o.o. za graditeljstvo, trgovinu, ugostiteljstvo i turizam, Šibenska Ulica 4H, 23000 Zadar</izvorni_sadrzaj>
    <derivirana_varijabla naziv="DomainObject.Predmet.ProtustrankaFormatedWithAdress_1"> LASIĆ GRADITELJ d.o.o. za graditeljstvo, trgovinu, ugostiteljstvo i turizam, Šibenska Ulica 4H, 23000 Zadar</derivirana_varijabla>
  </DomainObject.Predmet.ProtustrankaFormatedWithAdress>
  <DomainObject.Predmet.ProtustrankaFormatedWithAdressOIB>
    <izvorni_sadrzaj> LASIĆ GRADITELJ d.o.o. za graditeljstvo, trgovinu, ugostiteljstvo i turizam, OIB 48701137399, Šibenska Ulica 4H, 23000 Zadar</izvorni_sadrzaj>
    <derivirana_varijabla naziv="DomainObject.Predmet.ProtustrankaFormatedWithAdressOIB_1"> LASIĆ GRADITELJ d.o.o. za graditeljstvo, trgovinu, ugostiteljstvo i turizam, OIB 48701137399, Šibenska Ulica 4H, 23000 Zadar</derivirana_varijabla>
  </DomainObject.Predmet.ProtustrankaFormatedWithAdressOIB>
  <DomainObject.Predmet.ProtustrankaWithAdress>
    <izvorni_sadrzaj>LASIĆ GRADITELJ d.o.o. za graditeljstvo, trgovinu, ugostiteljstvo i turizam Šibenska Ulica 4H, 23000 Zadar</izvorni_sadrzaj>
    <derivirana_varijabla naziv="DomainObject.Predmet.ProtustrankaWithAdress_1">LASIĆ GRADITELJ d.o.o. za graditeljstvo, trgovinu, ugostiteljstvo i turizam Šibenska Ulica 4H, 23000 Zadar</derivirana_varijabla>
  </DomainObject.Predmet.ProtustrankaWithAdress>
  <DomainObject.Predmet.ProtustrankaWithAdressOIB>
    <izvorni_sadrzaj>LASIĆ GRADITELJ d.o.o. za graditeljstvo, trgovinu, ugostiteljstvo i turizam, OIB 48701137399, Šibenska Ulica 4H, 23000 Zadar</izvorni_sadrzaj>
    <derivirana_varijabla naziv="DomainObject.Predmet.ProtustrankaWithAdressOIB_1">LASIĆ GRADITELJ d.o.o. za graditeljstvo, trgovinu, ugostiteljstvo i turizam, OIB 48701137399, Šibenska Ulica 4H, 23000 Zadar</derivirana_varijabla>
  </DomainObject.Predmet.ProtustrankaWithAdressOIB>
  <DomainObject.Predmet.ProtustrankaNazivFormated>
    <izvorni_sadrzaj>LASIĆ GRADITELJ d.o.o. za graditeljstvo, trgovinu, ugostiteljstvo i turizam</izvorni_sadrzaj>
    <derivirana_varijabla naziv="DomainObject.Predmet.ProtustrankaNazivFormated_1">LASIĆ GRADITELJ d.o.o. za graditeljstvo, trgovinu, ugostiteljstvo i turizam</derivirana_varijabla>
  </DomainObject.Predmet.ProtustrankaNazivFormated>
  <DomainObject.Predmet.ProtustrankaNazivFormatedOIB>
    <izvorni_sadrzaj>LASIĆ GRADITELJ d.o.o. za graditeljstvo, trgovinu, ugostiteljstvo i turizam, OIB 48701137399</izvorni_sadrzaj>
    <derivirana_varijabla naziv="DomainObject.Predmet.ProtustrankaNazivFormatedOIB_1">LASIĆ GRADITELJ d.o.o. za graditeljstvo, trgovinu, ugostiteljstvo i turizam, OIB 48701137399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215077.80</izvorni_sadrzaj>
    <derivirana_varijabla naziv="DomainObject.Predmet.TrenutnaVrijednost_1">215077.80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LASIĆ GRADITELJ d.o.o. za graditeljstvo, trgovinu, ugostiteljstvo i turizam</item>
    </izvorni_sadrzaj>
    <derivirana_varijabla naziv="DomainObject.Predmet.ProtuStrankaListFormated_1">
      <item>LASIĆ GRADITELJ d.o.o. za graditeljstvo, trgovinu, ugostiteljstvo i turizam</item>
    </derivirana_varijabla>
  </DomainObject.Predmet.ProtuStrankaListFormated>
  <DomainObject.Predmet.ProtuStrankaListFormatedOIB>
    <izvorni_sadrzaj>
      <item>LASIĆ GRADITELJ d.o.o. za graditeljstvo, trgovinu, ugostiteljstvo i turizam, OIB 48701137399</item>
    </izvorni_sadrzaj>
    <derivirana_varijabla naziv="DomainObject.Predmet.ProtuStrankaListFormatedOIB_1">
      <item>LASIĆ GRADITELJ d.o.o. za graditeljstvo, trgovinu, ugostiteljstvo i turizam, OIB 48701137399</item>
    </derivirana_varijabla>
  </DomainObject.Predmet.ProtuStrankaListFormatedOIB>
  <DomainObject.Predmet.ProtuStrankaListFormatedWithAdress>
    <izvorni_sadrzaj>
      <item>LASIĆ GRADITELJ d.o.o. za graditeljstvo, trgovinu, ugostiteljstvo i turizam, Šibenska Ulica 4H, 23000 Zadar</item>
    </izvorni_sadrzaj>
    <derivirana_varijabla naziv="DomainObject.Predmet.ProtuStrankaListFormatedWithAdress_1">
      <item>LASIĆ GRADITELJ d.o.o. za graditeljstvo, trgovinu, ugostiteljstvo i turizam, Šibenska Ulica 4H, 23000 Zadar</item>
    </derivirana_varijabla>
  </DomainObject.Predmet.ProtuStrankaListFormatedWithAdress>
  <DomainObject.Predmet.ProtuStrankaListFormatedWithAdressOIB>
    <izvorni_sadrzaj>
      <item>LASIĆ GRADITELJ d.o.o. za graditeljstvo, trgovinu, ugostiteljstvo i turizam, OIB 48701137399, Šibenska Ulica 4H, 23000 Zadar</item>
    </izvorni_sadrzaj>
    <derivirana_varijabla naziv="DomainObject.Predmet.ProtuStrankaListFormatedWithAdressOIB_1">
      <item>LASIĆ GRADITELJ d.o.o. za graditeljstvo, trgovinu, ugostiteljstvo i turizam, OIB 48701137399, Šibenska Ulica 4H, 23000 Zadar</item>
    </derivirana_varijabla>
  </DomainObject.Predmet.ProtuStrankaListFormatedWithAdressOIB>
  <DomainObject.Predmet.ProtuStrankaListNazivFormated>
    <izvorni_sadrzaj>
      <item>LASIĆ GRADITELJ d.o.o. za graditeljstvo, trgovinu, ugostiteljstvo i turizam</item>
    </izvorni_sadrzaj>
    <derivirana_varijabla naziv="DomainObject.Predmet.ProtuStrankaListNazivFormated_1">
      <item>LASIĆ GRADITELJ d.o.o. za graditeljstvo, trgovinu, ugostiteljstvo i turizam</item>
    </derivirana_varijabla>
  </DomainObject.Predmet.ProtuStrankaListNazivFormated>
  <DomainObject.Predmet.ProtuStrankaListNazivFormatedOIB>
    <izvorni_sadrzaj>
      <item>LASIĆ GRADITELJ d.o.o. za graditeljstvo, trgovinu, ugostiteljstvo i turizam, OIB 48701137399</item>
    </izvorni_sadrzaj>
    <derivirana_varijabla naziv="DomainObject.Predmet.ProtuStrankaListNazivFormatedOIB_1">
      <item>LASIĆ GRADITELJ d.o.o. za graditeljstvo, trgovinu, ugostiteljstvo i turizam, OIB 48701137399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LASIĆ GRADITELJ d.o.o. za graditeljstvo, trgovinu, ugostiteljstvo i turizam</izvorni_sadrzaj>
    <derivirana_varijabla naziv="DomainObject.Predmet.ProtustrankaIDrugi_1">LASIĆ GRADITELJ d.o.o. za graditeljstvo, trgovinu,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LASIĆ GRADITELJ d.o.o. za graditeljstvo, trgovinu, ugostiteljstvo i turizam, OIB 48701137399, Šibenska Ulica 4H, 23000 Zadar</izvorni_sadrzaj>
    <derivirana_varijabla naziv="DomainObject.Predmet.ProtustrankaIDrugiAdressOIB_1">LASIĆ GRADITELJ d.o.o. za graditeljstvo, trgovinu, ugostiteljstvo i turizam, OIB 48701137399, Šibenska Ulica 4H,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LASIĆ GRADITELJ d.o.o. za graditeljstvo, trgovinu, ugostiteljstvo i turizam</item>
    </izvorni_sadrzaj>
    <derivirana_varijabla naziv="DomainObject.Predmet.SudioniciListNaziv_1">
      <item>FINA</item>
      <item>LASIĆ GRADITELJ d.o.o. za graditeljstvo, trgovinu, ugostiteljstvo i turizam</item>
    </derivirana_varijabla>
  </DomainObject.Predmet.SudioniciListNaziv>
  <DomainObject.Predmet.SudioniciListAdressOIB>
    <izvorni_sadrzaj>
      <item>FINA, OIB 85821130368</item>
      <item>LASIĆ GRADITELJ d.o.o. za graditeljstvo, trgovinu, ugostiteljstvo i turizam, OIB 48701137399, Šibenska Ulica 4H,23000 Zadar</item>
    </izvorni_sadrzaj>
    <derivirana_varijabla naziv="DomainObject.Predmet.SudioniciListAdressOIB_1">
      <item>FINA, OIB 85821130368</item>
      <item>LASIĆ GRADITELJ d.o.o. za graditeljstvo, trgovinu, ugostiteljstvo i turizam, OIB 48701137399, Šibenska Ulica 4H,23000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48701137399</item>
    </izvorni_sadrzaj>
    <derivirana_varijabla naziv="DomainObject.Predmet.SudioniciListNazivOIB_1">
      <item>, OIB 85821130368</item>
      <item>, OIB 48701137399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1907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2016-02-05T08:20:00Z</dcterms:created>
  <dc:creator>Danijela Markulin</dc:creator>
  <cp:lastModifiedBy>Vedrana Raspović</cp:lastModifiedBy>
  <cp:lastPrinted>2016-02-05T08:18:00Z</cp:lastPrinted>
  <dcterms:modified xmlns:xsi="http://www.w3.org/2001/XMLSchema-instance" xsi:type="dcterms:W3CDTF">2016-02-11T09:26:00Z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