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7b54f" w14:paraId="017b54f" w:rsidRDefault="001E58E9" w:rsidR="001E58E9">
      <w:pPr>
        <w15:collapsed w:val="false"/>
      </w:pPr>
      <w:bookmarkStart w:name="_GoBack" w:id="0"/>
      <w:bookmarkEnd w:id="0"/>
    </w:p>
    <w:p w:rsidRDefault="00456A11" w:rsidP="003331EA" w:rsidR="003331EA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58E9" w:rsidR="001E58E9">
      <w:r>
        <w:t>REPUBLIKA HRVATSKA</w:t>
      </w:r>
    </w:p>
    <w:p w:rsidRDefault="001E58E9" w:rsidR="001E58E9">
      <w:r>
        <w:t>TRGOVAČKI SUD U</w:t>
      </w:r>
      <w:r w:rsidR="00151163">
        <w:t xml:space="preserve"> OSIJEKU</w:t>
      </w:r>
    </w:p>
    <w:p w:rsidRDefault="001E58E9" w:rsidR="00151163">
      <w:r>
        <w:t>S</w:t>
      </w:r>
      <w:r w:rsidR="00151163">
        <w:t>TALNA SLUŽBA U S</w:t>
      </w:r>
      <w:r>
        <w:t xml:space="preserve">LAVONSKOM BRODU  </w:t>
      </w:r>
    </w:p>
    <w:p w:rsidRDefault="00151163" w:rsidR="00151163">
      <w:r>
        <w:t>Trg pobjede 13</w:t>
      </w:r>
    </w:p>
    <w:p w:rsidRDefault="00151163" w:rsidR="00782318">
      <w:pPr>
        <w:rPr>
          <w:b/>
        </w:rPr>
      </w:pPr>
      <w:r>
        <w:t>35000 Slavonski Brod</w:t>
      </w:r>
      <w:r w:rsidR="001E58E9">
        <w:t xml:space="preserve">                                                  </w:t>
      </w:r>
      <w:r w:rsidR="003B07BE">
        <w:t xml:space="preserve">           </w:t>
      </w:r>
      <w:r w:rsidR="001E58E9">
        <w:t xml:space="preserve"> </w:t>
      </w:r>
      <w:r w:rsidR="001E58E9" w:rsidRPr="00DB590C">
        <w:rPr>
          <w:b/>
        </w:rPr>
        <w:t>Broj: St-</w:t>
      </w:r>
      <w:r w:rsidR="00612F9F">
        <w:rPr>
          <w:b/>
        </w:rPr>
        <w:t>549/2016-22</w:t>
      </w:r>
    </w:p>
    <w:p w:rsidRDefault="00A61BC0" w:rsidR="00A61BC0">
      <w:pPr>
        <w:rPr>
          <w:b/>
        </w:rPr>
      </w:pPr>
    </w:p>
    <w:p w:rsidRDefault="00A61BC0" w:rsidR="00A61BC0">
      <w:pPr>
        <w:rPr>
          <w:b/>
        </w:rPr>
      </w:pPr>
    </w:p>
    <w:p w:rsidRDefault="00A61BC0" w:rsidP="00A61BC0" w:rsidR="00A61BC0" w:rsidRPr="00DB590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836331" w:rsidP="008B1CCD" w:rsidR="00D62082">
      <w:pPr>
        <w:jc w:val="center"/>
        <w:rPr>
          <w:b/>
        </w:rPr>
      </w:pPr>
      <w:r>
        <w:rPr>
          <w:b/>
        </w:rPr>
        <w:t>R J E Š E N J E</w:t>
      </w:r>
    </w:p>
    <w:p w:rsidRDefault="008B1CCD" w:rsidP="008B1CCD" w:rsidR="008B1CCD">
      <w:pPr>
        <w:jc w:val="center"/>
        <w:rPr>
          <w:b/>
        </w:rPr>
      </w:pPr>
    </w:p>
    <w:p w:rsidRDefault="00836331" w:rsidP="00612F9F" w:rsidR="00132772">
      <w:pPr>
        <w:jc w:val="both"/>
      </w:pPr>
      <w:r>
        <w:tab/>
        <w:t xml:space="preserve">TRGOVAČKI SUD U OSIJEKU STALNA SLUŽBA U SLAVONSKOM BRODU, po stečajnom sucu Vesni Vukelić, u postupku stečaja nad dužnikom </w:t>
      </w:r>
      <w:r w:rsidR="009113FF">
        <w:t>BRAMAN</w:t>
      </w:r>
      <w:r w:rsidR="00E23C7A">
        <w:t xml:space="preserve"> USLUGE d.o.o, u stečaju Pleter</w:t>
      </w:r>
      <w:r w:rsidR="009113FF">
        <w:t>nica, Bana Josipa Jelačića 11</w:t>
      </w:r>
      <w:r>
        <w:t xml:space="preserve">, nakon ispitnog ročišta održanog dana </w:t>
      </w:r>
      <w:r w:rsidR="00612F9F">
        <w:t>29.studenog</w:t>
      </w:r>
      <w:r w:rsidR="00A61BC0">
        <w:t xml:space="preserve"> 2016</w:t>
      </w:r>
      <w:r>
        <w:t>.,</w:t>
      </w:r>
      <w:r w:rsidR="00A61BC0">
        <w:t xml:space="preserve"> </w:t>
      </w:r>
      <w:r>
        <w:t xml:space="preserve">a temeljem tablica stečajnog suca o ispitanim tražbinama, </w:t>
      </w:r>
      <w:r w:rsidR="00612F9F">
        <w:t>istoga dana</w:t>
      </w:r>
    </w:p>
    <w:p w:rsidRDefault="00612F9F" w:rsidP="00612F9F" w:rsidR="00612F9F">
      <w:pPr>
        <w:jc w:val="both"/>
      </w:pPr>
    </w:p>
    <w:p w:rsidRDefault="00132772" w:rsidP="00132772" w:rsidR="00132772">
      <w:pPr>
        <w:jc w:val="center"/>
      </w:pPr>
      <w:r>
        <w:t>r i j e š i o    j e</w:t>
      </w:r>
    </w:p>
    <w:p w:rsidRDefault="00782318" w:rsidP="00132772" w:rsidR="00782318">
      <w:pPr>
        <w:jc w:val="center"/>
      </w:pPr>
    </w:p>
    <w:p w:rsidRDefault="00132772" w:rsidP="00132772" w:rsidR="00132772">
      <w:pPr>
        <w:jc w:val="center"/>
      </w:pPr>
    </w:p>
    <w:p w:rsidRDefault="00132772" w:rsidP="00083574" w:rsidR="00412E29">
      <w:pPr>
        <w:jc w:val="both"/>
      </w:pPr>
      <w:r>
        <w:tab/>
      </w:r>
      <w:r w:rsidRPr="00132772">
        <w:rPr>
          <w:b/>
        </w:rPr>
        <w:t>I –</w:t>
      </w:r>
      <w:r>
        <w:t xml:space="preserve"> </w:t>
      </w:r>
      <w:r w:rsidR="009D63FD">
        <w:t>Utvrđene su</w:t>
      </w:r>
      <w:r>
        <w:t>, odnosno osporene tražbine vjerovnika u iznosima te isplatnim redovima kako slijedi:</w:t>
      </w:r>
    </w:p>
    <w:p w:rsidRDefault="00412E29" w:rsidP="00083574" w:rsidR="00412E29">
      <w:pPr>
        <w:jc w:val="both"/>
      </w:pPr>
    </w:p>
    <w:p w:rsidRDefault="00412E29" w:rsidP="00782318" w:rsidR="00412E29">
      <w:pPr>
        <w:jc w:val="center"/>
        <w:rPr>
          <w:b/>
        </w:rPr>
      </w:pPr>
      <w:r w:rsidRPr="00352472">
        <w:rPr>
          <w:b/>
        </w:rPr>
        <w:t xml:space="preserve">TRAŽBINE </w:t>
      </w:r>
      <w:r w:rsidR="00612F9F">
        <w:rPr>
          <w:b/>
        </w:rPr>
        <w:t>PRVOG</w:t>
      </w:r>
      <w:r w:rsidRPr="00352472">
        <w:rPr>
          <w:b/>
        </w:rPr>
        <w:t xml:space="preserve"> VIŠEG ISPLATNOG REDA</w:t>
      </w:r>
    </w:p>
    <w:p w:rsidRDefault="00412E29" w:rsidP="00412E29" w:rsidR="00412E29">
      <w:pPr>
        <w:jc w:val="both"/>
        <w:rPr>
          <w:b/>
        </w:rPr>
      </w:pPr>
    </w:p>
    <w:p w:rsidRDefault="00412E29" w:rsidP="00412E29" w:rsidR="00412E29">
      <w:pPr>
        <w:jc w:val="both"/>
        <w:rPr>
          <w:b/>
        </w:rPr>
      </w:pPr>
    </w:p>
    <w:tbl>
      <w:tblPr>
        <w:tblW w:type="dxa" w:w="9195"/>
        <w:tblInd w:type="dxa" w:w="93"/>
        <w:tblLook w:val="0500" w:noVBand="1" w:noHBand="0" w:lastColumn="1" w:firstColumn="0" w:lastRow="0" w:firstRow="0"/>
      </w:tblPr>
      <w:tblGrid>
        <w:gridCol w:w="771"/>
        <w:gridCol w:w="2075"/>
        <w:gridCol w:w="1776"/>
        <w:gridCol w:w="1771"/>
        <w:gridCol w:w="1430"/>
        <w:gridCol w:w="1372"/>
      </w:tblGrid>
      <w:tr w:rsidTr="00157190" w:rsidR="00412E29" w:rsidRPr="00F816DB">
        <w:trPr>
          <w:trHeight w:val="525"/>
        </w:trPr>
        <w:tc>
          <w:tcPr>
            <w:tcW w:type="dxa" w:w="77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7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  <w:p w:rsidRDefault="004F5964" w:rsidP="00F70ECF" w:rsidR="004F5964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OIB</w:t>
            </w:r>
          </w:p>
        </w:tc>
        <w:tc>
          <w:tcPr>
            <w:tcW w:type="dxa" w:w="17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F5964" w:rsidP="004F5964" w:rsidR="004F5964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UTVRĐENA TRAŽBINA</w:t>
            </w:r>
          </w:p>
          <w:p w:rsidRDefault="004F5964" w:rsidP="004F5964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BRUTO</w:t>
            </w:r>
          </w:p>
        </w:tc>
        <w:tc>
          <w:tcPr>
            <w:tcW w:type="dxa" w:w="177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F5964" w:rsidP="00F70ECF" w:rsidR="00412E29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MIO</w:t>
            </w:r>
          </w:p>
          <w:p w:rsidRDefault="004F5964" w:rsidP="00F70ECF" w:rsidR="004F5964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I i II stup</w:t>
            </w:r>
          </w:p>
          <w:p w:rsidRDefault="001275C3" w:rsidP="00F70ECF" w:rsidR="001275C3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43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275C3" w:rsidP="00F70ECF" w:rsidR="001275C3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UTVRĐENA TRAŽBINA NETO</w:t>
            </w:r>
          </w:p>
          <w:p w:rsidRDefault="008705A1" w:rsidP="00F70ECF" w:rsidR="008705A1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7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</w:tr>
      <w:tr w:rsidTr="00157190" w:rsidR="00612F9F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12F9F" w:rsidP="00F70ECF" w:rsidR="00612F9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8705A1" w:rsidP="00AE6D66" w:rsidR="00612F9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AMEL BEDAKOVIĆ</w:t>
            </w:r>
          </w:p>
          <w:p w:rsidRDefault="004F5964" w:rsidP="00AE6D66" w:rsidR="004F5964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13838711876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F5964" w:rsidP="004F5964" w:rsidR="00612F9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10.005,72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6466E" w:rsidP="00F70ECF" w:rsidR="00612F9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</w:t>
            </w:r>
            <w:r w:rsidR="004F5964">
              <w:rPr>
                <w:rFonts w:cs="Arial" w:hAnsi="Arial" w:ascii="Arial"/>
                <w:color w:val="000000"/>
                <w:sz w:val="20"/>
                <w:szCs w:val="20"/>
              </w:rPr>
              <w:t>001,15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275C3" w:rsidP="00F70ECF" w:rsidR="00612F9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8.004,57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12F9F" w:rsidP="00F70ECF" w:rsidR="00612F9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157190" w:rsidR="00612F9F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12F9F" w:rsidP="00F70ECF" w:rsidR="00612F9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275C3" w:rsidP="00AE6D66" w:rsidR="00612F9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MARKO TADIĆ</w:t>
            </w:r>
          </w:p>
          <w:p w:rsidRDefault="004F5964" w:rsidP="00AE6D66" w:rsidR="004F5964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18317249796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6466E" w:rsidP="00AE6D66" w:rsidR="00612F9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17.137</w:t>
            </w:r>
            <w:r w:rsidR="004F5964">
              <w:rPr>
                <w:rFonts w:cs="Arial" w:hAnsi="Arial" w:ascii="Arial"/>
                <w:color w:val="000000"/>
                <w:sz w:val="20"/>
                <w:szCs w:val="20"/>
              </w:rPr>
              <w:t>,44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F5964" w:rsidP="00F70ECF" w:rsidR="00612F9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3.427,11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275C3" w:rsidP="00F70ECF" w:rsidR="00612F9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13.709,82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12F9F" w:rsidP="00F70ECF" w:rsidR="00612F9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157190" w:rsidR="00612F9F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12F9F" w:rsidP="00F70ECF" w:rsidR="00612F9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F5964" w:rsidP="00AE6D66" w:rsidR="00612F9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ZORAN GAVRANIĆ</w:t>
            </w:r>
          </w:p>
          <w:p w:rsidRDefault="004F5964" w:rsidP="00AE6D66" w:rsidR="004F5964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31328198683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F5964" w:rsidP="00AE6D66" w:rsidR="00612F9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13.862,02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F5964" w:rsidP="00F70ECF" w:rsidR="00612F9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2.772,40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F5964" w:rsidP="00F70ECF" w:rsidR="00612F9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11.089,62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12F9F" w:rsidP="00F70ECF" w:rsidR="00612F9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157190" w:rsidR="00612F9F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12F9F" w:rsidP="00F70ECF" w:rsidR="00612F9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F5964" w:rsidP="00AE6D66" w:rsidR="00612F9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GORAN ĆOSIĆ</w:t>
            </w:r>
          </w:p>
          <w:p w:rsidRDefault="004F5964" w:rsidP="00AE6D66" w:rsidR="004F5964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34305282117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F5964" w:rsidP="00AE6D66" w:rsidR="00612F9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13.862,02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F5964" w:rsidP="00F70ECF" w:rsidR="00612F9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3.545,70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F5964" w:rsidP="00F70ECF" w:rsidR="00612F9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10.316,32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12F9F" w:rsidP="00F70ECF" w:rsidR="00612F9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157190" w:rsidR="00612F9F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12F9F" w:rsidP="00F70ECF" w:rsidR="00612F9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F5964" w:rsidP="00AE6D66" w:rsidR="00612F9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ŠIMO BUNARKIĆ</w:t>
            </w:r>
          </w:p>
          <w:p w:rsidRDefault="004F5964" w:rsidP="00AE6D66" w:rsidR="004F5964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41072284367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F5964" w:rsidP="00AE6D66" w:rsidR="00612F9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13.862,02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F5964" w:rsidP="00F70ECF" w:rsidR="00612F9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3.545,70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F5964" w:rsidP="00F70ECF" w:rsidR="00612F9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10.316,32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12F9F" w:rsidP="00F70ECF" w:rsidR="00612F9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157190" w:rsidR="00612F9F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12F9F" w:rsidP="00F70ECF" w:rsidR="00612F9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F5964" w:rsidP="00AE6D66" w:rsidR="00612F9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NIKOLA ŠUBARA</w:t>
            </w:r>
          </w:p>
          <w:p w:rsidRDefault="004F5964" w:rsidP="00AE6D66" w:rsidR="004F5964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42252986187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F5964" w:rsidP="00AE6D66" w:rsidR="00612F9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18.000,00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F5964" w:rsidP="00F70ECF" w:rsidR="00612F9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3.600,00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F5964" w:rsidP="00F70ECF" w:rsidR="00612F9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14.400,00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12F9F" w:rsidP="00F70ECF" w:rsidR="00612F9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157190" w:rsidR="00612F9F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12F9F" w:rsidP="00F70ECF" w:rsidR="00612F9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F5964" w:rsidP="00AE6D66" w:rsidR="00612F9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MARIO MANDIĆ</w:t>
            </w:r>
          </w:p>
          <w:p w:rsidRDefault="004F5964" w:rsidP="00AE6D66" w:rsidR="004F5964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54234928278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F5964" w:rsidP="00AE6D66" w:rsidR="00612F9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17.981,46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F5964" w:rsidP="00F70ECF" w:rsidR="00612F9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3.596,34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F5964" w:rsidP="00F70ECF" w:rsidR="00612F9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14.386,12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12F9F" w:rsidP="00F70ECF" w:rsidR="00612F9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157190" w:rsidR="00612F9F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12F9F" w:rsidP="00F70ECF" w:rsidR="00612F9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F5964" w:rsidP="00AE6D66" w:rsidR="00612F9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ELVIS KALTAK</w:t>
            </w:r>
          </w:p>
          <w:p w:rsidRDefault="004F5964" w:rsidP="00AE6D66" w:rsidR="004F5964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82316523047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D30D8" w:rsidP="00AE6D66" w:rsidR="00612F9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1.840,64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D30D8" w:rsidP="00F70ECF" w:rsidR="00612F9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1.840,64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D30D8" w:rsidP="00F70ECF" w:rsidR="00612F9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7.362,48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12F9F" w:rsidP="00F70ECF" w:rsidR="00612F9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157190" w:rsidR="00612F9F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12F9F" w:rsidP="00F70ECF" w:rsidR="00612F9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D30D8" w:rsidP="00AE6D66" w:rsidR="00612F9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MIROSLAV ČABRAJA</w:t>
            </w:r>
          </w:p>
          <w:p w:rsidRDefault="001D30D8" w:rsidP="00AE6D66" w:rsidR="001D30D8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94027330519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D30D8" w:rsidP="00AE6D66" w:rsidR="00612F9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11.588,57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D30D8" w:rsidP="00F70ECF" w:rsidR="00612F9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2.317,72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D30D8" w:rsidP="00F70ECF" w:rsidR="00612F9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9.270,85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12F9F" w:rsidP="00F70ECF" w:rsidR="00612F9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157190" w:rsidR="00612F9F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12F9F" w:rsidP="00F70ECF" w:rsidR="00612F9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579EC" w:rsidP="00AE6D66" w:rsidR="00612F9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JOSIP MARTINOVIĆ</w:t>
            </w:r>
          </w:p>
          <w:p w:rsidRDefault="00C579EC" w:rsidP="00AE6D66" w:rsidR="00C579EC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94257385279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579EC" w:rsidP="00AE6D66" w:rsidR="00612F9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14.466,11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F70ECF" w:rsidR="00612F9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2.965,23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F70ECF" w:rsidR="00612F9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11.500,88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12F9F" w:rsidP="00F70ECF" w:rsidR="00612F9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157190" w:rsidR="00C579EC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F70ECF" w:rsidR="00C579E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1-10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579EC" w:rsidP="00C6293B" w:rsidR="00C579E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UKUPNO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579EC" w:rsidP="00C6293B" w:rsidR="00C579EC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C579E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C579E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110.356,98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F70ECF" w:rsidR="00C579E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157190" w:rsidR="00612F9F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12F9F" w:rsidP="00F70ECF" w:rsidR="00612F9F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12F9F" w:rsidP="00C6293B" w:rsidR="00612F9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MINISTAR</w:t>
            </w:r>
            <w:r w:rsidR="00C579EC">
              <w:rPr>
                <w:rFonts w:cs="Arial" w:hAnsi="Arial" w:ascii="Arial"/>
                <w:color w:val="000000"/>
                <w:sz w:val="20"/>
                <w:szCs w:val="20"/>
              </w:rPr>
              <w:t>STVO FINANCIJA POREZNA UPRAVA Zagreb, Katančićeva 5/A</w:t>
            </w:r>
          </w:p>
          <w:p w:rsidRDefault="00C579EC" w:rsidP="00C6293B" w:rsidR="00C579EC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12F9F" w:rsidP="00C6293B" w:rsidR="00612F9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12F9F" w:rsidP="00C6293B" w:rsidR="00612F9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612F9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485.570,43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12F9F" w:rsidP="00F70ECF" w:rsidR="00612F9F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3A24D9" w:rsidR="00612F9F" w:rsidRPr="00F816DB">
        <w:trPr>
          <w:trHeight w:val="315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12F9F" w:rsidP="00F70ECF" w:rsidR="00612F9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12F9F" w:rsidP="00F70ECF" w:rsidR="00612F9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="00C579EC" w:rsidRPr="00C579EC">
              <w:rPr>
                <w:rFonts w:cs="Arial" w:hAnsi="Arial" w:ascii="Arial"/>
                <w:b/>
                <w:color w:val="000000"/>
                <w:sz w:val="20"/>
                <w:szCs w:val="20"/>
              </w:rPr>
              <w:t>SVE</w:t>
            </w: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12F9F" w:rsidP="00F70ECF" w:rsidR="00612F9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12F9F" w:rsidP="00F70ECF" w:rsidR="00612F9F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F70ECF" w:rsidR="00612F9F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595.927,41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12F9F" w:rsidP="00F70ECF" w:rsidR="00612F9F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Default="00412E29" w:rsidP="00412E29" w:rsidR="00412E29">
      <w:r>
        <w:t xml:space="preserve">   </w:t>
      </w:r>
    </w:p>
    <w:p w:rsidRDefault="00412E29" w:rsidP="00083574" w:rsidR="00412E29">
      <w:pPr>
        <w:jc w:val="both"/>
      </w:pPr>
    </w:p>
    <w:p w:rsidRDefault="00C579EC" w:rsidP="00083574" w:rsidR="00C579EC">
      <w:pPr>
        <w:jc w:val="both"/>
      </w:pPr>
    </w:p>
    <w:p w:rsidRDefault="00C579EC" w:rsidP="00083574" w:rsidR="00C579EC">
      <w:pPr>
        <w:jc w:val="both"/>
      </w:pPr>
    </w:p>
    <w:p w:rsidRDefault="00C579EC" w:rsidP="00083574" w:rsidR="00C579EC">
      <w:pPr>
        <w:jc w:val="both"/>
      </w:pPr>
    </w:p>
    <w:p w:rsidRDefault="00C579EC" w:rsidP="00083574" w:rsidR="00C579EC">
      <w:pPr>
        <w:jc w:val="both"/>
      </w:pPr>
    </w:p>
    <w:p w:rsidRDefault="00C579EC" w:rsidP="00C579EC" w:rsidR="00C579EC">
      <w:pPr>
        <w:jc w:val="center"/>
        <w:rPr>
          <w:b/>
        </w:rPr>
      </w:pPr>
      <w:r w:rsidRPr="00352472">
        <w:rPr>
          <w:b/>
        </w:rPr>
        <w:lastRenderedPageBreak/>
        <w:t xml:space="preserve">TRAŽBINE </w:t>
      </w:r>
      <w:r>
        <w:rPr>
          <w:b/>
        </w:rPr>
        <w:t>DRUGOG</w:t>
      </w:r>
      <w:r w:rsidRPr="00352472">
        <w:rPr>
          <w:b/>
        </w:rPr>
        <w:t xml:space="preserve"> VIŠEG ISPLATNOG REDA</w:t>
      </w:r>
    </w:p>
    <w:p w:rsidRDefault="00C579EC" w:rsidP="00C579EC" w:rsidR="00C579EC">
      <w:pPr>
        <w:jc w:val="both"/>
        <w:rPr>
          <w:b/>
        </w:rPr>
      </w:pPr>
    </w:p>
    <w:p w:rsidRDefault="00C579EC" w:rsidP="00C579EC" w:rsidR="00C579EC">
      <w:pPr>
        <w:jc w:val="both"/>
        <w:rPr>
          <w:b/>
        </w:rPr>
      </w:pPr>
    </w:p>
    <w:tbl>
      <w:tblPr>
        <w:tblW w:type="dxa" w:w="9195"/>
        <w:tblInd w:type="dxa" w:w="93"/>
        <w:tblLook w:val="0500" w:noVBand="1" w:noHBand="0" w:lastColumn="1" w:firstColumn="0" w:lastRow="0" w:firstRow="0"/>
      </w:tblPr>
      <w:tblGrid>
        <w:gridCol w:w="771"/>
        <w:gridCol w:w="2075"/>
        <w:gridCol w:w="1776"/>
        <w:gridCol w:w="1771"/>
        <w:gridCol w:w="1430"/>
        <w:gridCol w:w="1372"/>
      </w:tblGrid>
      <w:tr w:rsidTr="00C579EC" w:rsidR="00C579EC" w:rsidRPr="00F816DB">
        <w:trPr>
          <w:trHeight w:val="525"/>
        </w:trPr>
        <w:tc>
          <w:tcPr>
            <w:tcW w:type="dxa" w:w="77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579EC" w:rsidP="00C6293B" w:rsidR="00C579EC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7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579EC" w:rsidP="00C6293B" w:rsidR="00C579EC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  <w:p w:rsidRDefault="00C579EC" w:rsidP="00C6293B" w:rsidR="00C579EC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7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579EC" w:rsidP="00C6293B" w:rsidR="00C579EC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7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247D5" w:rsidP="00C6293B" w:rsidR="00C579EC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  <w:p w:rsidRDefault="00C579EC" w:rsidP="00C6293B" w:rsidR="00C579EC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43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247D5" w:rsidP="00C579EC" w:rsidR="00C579EC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  <w:tc>
          <w:tcPr>
            <w:tcW w:type="dxa" w:w="137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C579EC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C6293B" w:rsidR="00C579EC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C579E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579EC" w:rsidP="00C6293B" w:rsidR="00C579EC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HRVATSKE VODE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579EC" w:rsidP="00C6293B" w:rsidR="00C579EC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Ul.grada Vukovara 220, OIB 28921383001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C579E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1.098,27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C579E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C579E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C6293B" w:rsidR="00C579EC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C579E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579EC" w:rsidP="00C6293B" w:rsidR="00C579EC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HRVATSKI TELEKOM d.d.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579EC" w:rsidP="00C6293B" w:rsidR="00C579E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Roberta Frangeša Mihanovića 9</w:t>
            </w:r>
          </w:p>
          <w:p w:rsidRDefault="00C579EC" w:rsidP="00C6293B" w:rsidR="00C579EC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81793146560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C579E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34.407,39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C579E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C579E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C6293B" w:rsidR="00C579EC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C579E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579EC" w:rsidP="00C6293B" w:rsidR="00C579EC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HRVATSKA POŠTANSKA BANKA d.d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579EC" w:rsidP="00C6293B" w:rsidR="00C579E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Jurišićeva 4, OIB</w:t>
            </w:r>
          </w:p>
          <w:p w:rsidRDefault="00C579EC" w:rsidP="00C6293B" w:rsidR="00C579EC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87939104217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C579E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650.903,35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C579E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C579E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C6293B" w:rsidR="00C579EC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C579E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579EC" w:rsidP="00C6293B" w:rsidR="00C579EC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HEP-TOPLINARSTVO d.o.o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71E9A" w:rsidP="00C6293B" w:rsidR="00C579EC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Zagreb, </w:t>
            </w:r>
            <w:r w:rsidR="006E472D">
              <w:rPr>
                <w:rFonts w:cs="Arial" w:hAnsi="Arial" w:ascii="Arial"/>
                <w:color w:val="000000"/>
                <w:sz w:val="20"/>
                <w:szCs w:val="20"/>
              </w:rPr>
              <w:t>Mišiveć</w:t>
            </w:r>
            <w:r w:rsidR="00FC09CB">
              <w:rPr>
                <w:rFonts w:cs="Arial" w:hAnsi="Arial" w:ascii="Arial"/>
                <w:color w:val="000000"/>
                <w:sz w:val="20"/>
                <w:szCs w:val="20"/>
              </w:rPr>
              <w:t xml:space="preserve">ka 15a, </w:t>
            </w:r>
            <w:r w:rsidR="00C579EC">
              <w:rPr>
                <w:rFonts w:cs="Arial" w:hAnsi="Arial" w:ascii="Arial"/>
                <w:color w:val="000000"/>
                <w:sz w:val="20"/>
                <w:szCs w:val="20"/>
              </w:rPr>
              <w:t xml:space="preserve">OIB 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>15907062900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71E9A" w:rsidP="00C6293B" w:rsidR="00C579E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46.</w:t>
            </w:r>
            <w:r w:rsidR="00FC09CB">
              <w:rPr>
                <w:rFonts w:cs="Arial" w:hAnsi="Arial" w:ascii="Arial"/>
                <w:color w:val="000000"/>
                <w:sz w:val="20"/>
                <w:szCs w:val="20"/>
              </w:rPr>
              <w:t>890,78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C579E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C579E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C6293B" w:rsidR="00C579EC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C579E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F247D5" w:rsidP="00C6293B" w:rsidR="00C579EC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SUVLASNICI STAMBENE ZGRADE Jurja Dobrile 10-16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F247D5" w:rsidP="00C6293B" w:rsidR="00C579EC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Velika Gorica, Kneza Ljudevita Posavskog 45, OIB 15860024937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247D5" w:rsidP="00C6293B" w:rsidR="00C579E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13.798,79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C579E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C579E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C6293B" w:rsidR="00C579EC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C579E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F247D5" w:rsidP="00C6293B" w:rsidR="00C579EC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HRVATSKE VODE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F247D5" w:rsidP="00C6293B" w:rsidR="00C579EC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Ul.grada Vukovara 220, OIB 28921383001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247D5" w:rsidP="00C6293B" w:rsidR="00C579E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3.313,68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C579E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C579E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C6293B" w:rsidR="00C579EC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C579E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F247D5" w:rsidP="00C6293B" w:rsidR="00C579EC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REPUBLIKA HRVATSKA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F247D5" w:rsidP="00C6293B" w:rsidR="00C579E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Katančićeva 5a</w:t>
            </w:r>
          </w:p>
          <w:p w:rsidRDefault="00F247D5" w:rsidP="00C6293B" w:rsidR="00F247D5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52634238587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247D5" w:rsidP="00C6293B" w:rsidR="00C579E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14.490,00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C579E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C579E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C6293B" w:rsidR="00C579EC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C579E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F247D5" w:rsidP="00F247D5" w:rsidR="00F247D5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RH MINISTARSTVO FINANCIJA POREZNA UPRAVA </w:t>
            </w:r>
          </w:p>
          <w:p w:rsidRDefault="00C579EC" w:rsidP="00F247D5" w:rsidR="00C579EC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F247D5" w:rsidP="00F247D5" w:rsidR="00F247D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Katančićeva 5/A</w:t>
            </w:r>
          </w:p>
          <w:p w:rsidRDefault="00F247D5" w:rsidP="00F247D5" w:rsidR="00C579EC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247D5" w:rsidP="00C6293B" w:rsidR="00C579E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2,064.228,52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C579E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C579E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C6293B" w:rsidR="00C579EC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C579E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F247D5" w:rsidP="00C6293B" w:rsidR="00C579EC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VIPnet d.o.o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F247D5" w:rsidP="00C6293B" w:rsidR="00C579EC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Vrtni put 1, OIB 29524210204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247D5" w:rsidP="00C6293B" w:rsidR="00C579E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4.076,49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C579E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C579E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C6293B" w:rsidR="00C579EC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C579E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F247D5" w:rsidP="00C6293B" w:rsidR="00C579EC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GRAD VELIKA GORICA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F247D5" w:rsidP="00C6293B" w:rsidR="00C579EC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Velika Gorica, Trg kralja Tomislava 34, OIB 75834963344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247D5" w:rsidP="00C6293B" w:rsidR="00C579E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1.612,03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C579E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C579E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C6293B" w:rsidR="00C579EC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C579E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F247D5" w:rsidP="00C6293B" w:rsidR="00C579E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Erste &amp; Steiermarkische bank d.d.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F247D5" w:rsidP="00C6293B" w:rsidR="00C579EC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Rijeka, Jadranski trg 3A, OIB 23057039320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247D5" w:rsidP="00C6293B" w:rsidR="00C579E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6,748.662,14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C579E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C579E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C6293B" w:rsidR="00F247D5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247D5" w:rsidP="00C6293B" w:rsidR="00F247D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2167F" w:rsidP="00C6293B" w:rsidR="00F247D5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HEP ODS d.o.o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2167F" w:rsidP="00C6293B" w:rsidR="00F247D5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Karlovac, V.Mačeka 44, OIB 46830600751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2167F" w:rsidP="00C6293B" w:rsidR="00F247D5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518,29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247D5" w:rsidP="00C6293B" w:rsidR="00F247D5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247D5" w:rsidP="00C6293B" w:rsidR="00F247D5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C6293B" w:rsidR="00C579EC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247D5" w:rsidP="00C6293B" w:rsidR="00C579EC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13</w:t>
            </w:r>
            <w:r w:rsidR="00C579EC">
              <w:rPr>
                <w:rFonts w:cs="Arial" w:hAnsi="Arial" w:ascii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2167F" w:rsidP="00C6293B" w:rsidR="00C579EC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GRADSKA PLINARA ZAGREB-OPSKRBA d.o.o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2167F" w:rsidP="00C6293B" w:rsidR="00C579EC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Radnička cesta 1, OIB 74364571096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2167F" w:rsidP="00C6293B" w:rsidR="00C579E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1.301,44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C579E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C579EC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C6293B" w:rsidR="00C579EC" w:rsidRPr="00F816DB">
        <w:trPr>
          <w:trHeight w:val="315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579EC" w:rsidP="00C6293B" w:rsidR="00C579EC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579EC" w:rsidP="00C6293B" w:rsidR="00C579EC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579EC" w:rsidP="00C6293B" w:rsidR="00C579EC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23C7A" w:rsidP="00C6293B" w:rsidR="00C579EC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9,585.301,17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C579EC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579EC" w:rsidP="00C6293B" w:rsidR="00C579EC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Default="00C579EC" w:rsidP="00C579EC" w:rsidR="00C579EC">
      <w:r>
        <w:t xml:space="preserve">   </w:t>
      </w:r>
    </w:p>
    <w:p w:rsidRDefault="00C579EC" w:rsidP="00083574" w:rsidR="00C579EC">
      <w:pPr>
        <w:jc w:val="both"/>
      </w:pPr>
    </w:p>
    <w:p w:rsidRDefault="00C579EC" w:rsidP="00083574" w:rsidR="00C579EC">
      <w:pPr>
        <w:jc w:val="both"/>
      </w:pPr>
    </w:p>
    <w:p w:rsidRDefault="00102297" w:rsidP="00102297" w:rsidR="00102297">
      <w:pPr>
        <w:jc w:val="both"/>
      </w:pPr>
      <w:r>
        <w:tab/>
      </w:r>
      <w:r w:rsidR="00132772">
        <w:t xml:space="preserve">II – Ovo rješenje bit će objavljeno na </w:t>
      </w:r>
      <w:r w:rsidR="006C62EC">
        <w:t>mrežnoj stanici e-Oglasna ploča sudova</w:t>
      </w:r>
      <w:r w:rsidR="00132772">
        <w:t>.</w:t>
      </w:r>
    </w:p>
    <w:p w:rsidRDefault="00E23C7A" w:rsidP="00102297" w:rsidR="00E23C7A">
      <w:pPr>
        <w:jc w:val="both"/>
      </w:pPr>
    </w:p>
    <w:p w:rsidRDefault="00E23C7A" w:rsidP="00102297" w:rsidR="00E23C7A">
      <w:pPr>
        <w:jc w:val="both"/>
      </w:pPr>
    </w:p>
    <w:p w:rsidRDefault="007D449C" w:rsidP="00D51006" w:rsidR="00132772" w:rsidRPr="00E23C7A">
      <w:pPr>
        <w:jc w:val="center"/>
      </w:pPr>
      <w:r w:rsidRPr="00E23C7A">
        <w:t>O</w:t>
      </w:r>
      <w:r w:rsidR="00132772" w:rsidRPr="00E23C7A">
        <w:t>brazloženje</w:t>
      </w:r>
    </w:p>
    <w:p w:rsidRDefault="00132772" w:rsidP="00102297" w:rsidR="00132772">
      <w:pPr>
        <w:jc w:val="both"/>
      </w:pPr>
    </w:p>
    <w:p w:rsidRDefault="00D51006" w:rsidP="00102297" w:rsidR="00132772">
      <w:pPr>
        <w:jc w:val="both"/>
      </w:pPr>
      <w:r>
        <w:tab/>
        <w:t>Rješenjem ovog suda br. St-</w:t>
      </w:r>
      <w:r w:rsidR="00213915">
        <w:t>549/2016-11 od 26.rujna</w:t>
      </w:r>
      <w:r w:rsidR="006C62EC">
        <w:t xml:space="preserve"> 2016</w:t>
      </w:r>
      <w:r>
        <w:t xml:space="preserve">.otvoren je </w:t>
      </w:r>
      <w:r w:rsidR="006C62EC">
        <w:t xml:space="preserve">stečajni postupak nad dužnikom </w:t>
      </w:r>
      <w:r w:rsidR="00E23C7A">
        <w:t>BRAMAN USLUGE d.o.o Pleternica</w:t>
      </w:r>
      <w:r>
        <w:t>.</w:t>
      </w:r>
    </w:p>
    <w:p w:rsidRDefault="00D51006" w:rsidP="00102297" w:rsidR="00D51006">
      <w:pPr>
        <w:jc w:val="both"/>
      </w:pPr>
      <w:r>
        <w:tab/>
        <w:t xml:space="preserve">Na ispitnom ročištu održanom dana </w:t>
      </w:r>
      <w:r w:rsidR="00213915">
        <w:t>29.studenog</w:t>
      </w:r>
      <w:r w:rsidR="006C62EC">
        <w:t xml:space="preserve"> 2016</w:t>
      </w:r>
      <w:r>
        <w:t>., ispitane su sve tražbine koje su prijavljene u roku.</w:t>
      </w:r>
    </w:p>
    <w:p w:rsidRDefault="00D51006" w:rsidP="00EC1642" w:rsidR="00213915">
      <w:pPr>
        <w:jc w:val="both"/>
      </w:pPr>
      <w:r>
        <w:tab/>
        <w:t xml:space="preserve">Na temelju prethodnog ispitivanja prijava, te priložene dokumentacije </w:t>
      </w:r>
      <w:r w:rsidR="00C6293B">
        <w:t xml:space="preserve">stečajna upraviteljica </w:t>
      </w:r>
      <w:r w:rsidR="00213915">
        <w:t xml:space="preserve">se </w:t>
      </w:r>
      <w:r w:rsidR="00C6293B">
        <w:t xml:space="preserve">određeno </w:t>
      </w:r>
      <w:r w:rsidR="00213915">
        <w:t>izjasnila</w:t>
      </w:r>
      <w:r>
        <w:t xml:space="preserve"> o prijavama na način da je sve prijavlje</w:t>
      </w:r>
      <w:r w:rsidR="006C62EC">
        <w:t xml:space="preserve">ne tražbine </w:t>
      </w:r>
      <w:r w:rsidR="006939B6">
        <w:t xml:space="preserve">vjerovnika </w:t>
      </w:r>
      <w:r w:rsidR="00213915">
        <w:t xml:space="preserve">prvog i </w:t>
      </w:r>
      <w:r w:rsidR="006939B6">
        <w:t xml:space="preserve">drugog </w:t>
      </w:r>
      <w:r w:rsidR="00EC1642">
        <w:t xml:space="preserve">višeg </w:t>
      </w:r>
      <w:r w:rsidR="006939B6">
        <w:t>isplatnog reda</w:t>
      </w:r>
      <w:r w:rsidR="009212A3">
        <w:t xml:space="preserve">, </w:t>
      </w:r>
      <w:r w:rsidR="00EC1642">
        <w:t xml:space="preserve"> </w:t>
      </w:r>
      <w:r w:rsidR="00213915">
        <w:t>priznala</w:t>
      </w:r>
      <w:r w:rsidR="006939B6">
        <w:t xml:space="preserve"> </w:t>
      </w:r>
      <w:r w:rsidR="006C62EC">
        <w:t>u cijelosti</w:t>
      </w:r>
      <w:r w:rsidR="00EC1642">
        <w:t xml:space="preserve">. </w:t>
      </w:r>
    </w:p>
    <w:p w:rsidRDefault="00213915" w:rsidP="00EC1642" w:rsidR="00EC1642">
      <w:pPr>
        <w:jc w:val="both"/>
      </w:pPr>
      <w:r>
        <w:tab/>
        <w:t>Tražbinu vjerovnika RH Ministarstva financija kao vjerovnika drugog višeg isplatnog reda priznala je u iznosu 2,064.228,52 kn, dok je za ostatak iznosa od 485.570,43 kn, predložila stečajnom sucu donijeti rješenje o odbačaju prijave iz razloga što je isti iznos priznat kod tražbina vjerovnika prvog višeg isplatnog reda.</w:t>
      </w:r>
    </w:p>
    <w:p w:rsidRDefault="00EC1642" w:rsidP="00EC1642" w:rsidR="005A4550">
      <w:pPr>
        <w:jc w:val="both"/>
      </w:pPr>
      <w:r>
        <w:tab/>
      </w:r>
      <w:r w:rsidR="00905B07">
        <w:t>Obzi</w:t>
      </w:r>
      <w:r w:rsidR="00C6293B">
        <w:t>rom da tražbine koje je stečajna</w:t>
      </w:r>
      <w:r w:rsidR="00905B07">
        <w:t xml:space="preserve"> upravitelj</w:t>
      </w:r>
      <w:r w:rsidR="00C6293B">
        <w:t>ica priznala</w:t>
      </w:r>
      <w:r w:rsidR="00905B07">
        <w:t xml:space="preserve"> na ročištu nisu osporene od strane ostalih vjerovnika, </w:t>
      </w:r>
      <w:r w:rsidR="005A4550">
        <w:t xml:space="preserve">na opisani način </w:t>
      </w:r>
      <w:r w:rsidR="00905B07">
        <w:t>određeno</w:t>
      </w:r>
      <w:r w:rsidR="005A4550">
        <w:t xml:space="preserve"> je u kojem iznosu i u kom isplatnom redu su  pojedine tražbine utvrđene, pa je odlučeno kao </w:t>
      </w:r>
      <w:r w:rsidR="006C62EC">
        <w:t xml:space="preserve">u izreci </w:t>
      </w:r>
      <w:r w:rsidR="005A4550">
        <w:t xml:space="preserve"> ovog rješenja temeljem čl. </w:t>
      </w:r>
      <w:r w:rsidR="00905B07">
        <w:t>2</w:t>
      </w:r>
      <w:r w:rsidR="00CD530F">
        <w:t>65 Stečajnog zakona (NN br.71/15).</w:t>
      </w:r>
    </w:p>
    <w:p w:rsidRDefault="005A4550" w:rsidP="005A4550" w:rsidR="005A4550">
      <w:pPr>
        <w:jc w:val="both"/>
      </w:pPr>
      <w:r>
        <w:tab/>
      </w:r>
    </w:p>
    <w:p w:rsidRDefault="005A4550" w:rsidP="005A4550" w:rsidR="005A4550">
      <w:r>
        <w:tab/>
      </w:r>
      <w:r>
        <w:tab/>
      </w:r>
      <w:r w:rsidR="00CD530F">
        <w:tab/>
      </w:r>
      <w:r w:rsidR="00CD530F">
        <w:tab/>
      </w:r>
      <w:r>
        <w:t xml:space="preserve">U Slavonskom Brodu, </w:t>
      </w:r>
      <w:r w:rsidR="00E23C7A">
        <w:t>29.studenog</w:t>
      </w:r>
      <w:r w:rsidR="006C62EC">
        <w:t xml:space="preserve"> 2016</w:t>
      </w:r>
      <w:r>
        <w:t>.</w:t>
      </w:r>
    </w:p>
    <w:p w:rsidRDefault="00905B07" w:rsidP="005A4550" w:rsidR="00905B07"/>
    <w:p w:rsidRDefault="005A4550" w:rsidP="005A4550" w:rsidR="005A4550">
      <w:r>
        <w:t xml:space="preserve">                                                                                                      STEČAJNI SUDAC:</w:t>
      </w:r>
    </w:p>
    <w:p w:rsidRDefault="005A4550" w:rsidP="005A4550" w:rsidR="005A4550"/>
    <w:p w:rsidRDefault="005A4550" w:rsidP="005A4550" w:rsidR="005A4550">
      <w:r>
        <w:t xml:space="preserve">                                                                                                        </w:t>
      </w:r>
      <w:r w:rsidR="00E23C7A">
        <w:t xml:space="preserve">Vesna Vukelić </w:t>
      </w:r>
    </w:p>
    <w:p w:rsidRDefault="00C6293B" w:rsidP="005A4550" w:rsidR="00C6293B"/>
    <w:p w:rsidRDefault="00C6293B" w:rsidP="005A4550" w:rsidR="00C6293B"/>
    <w:p w:rsidRDefault="005A4550" w:rsidP="005A4550" w:rsidR="005A4550" w:rsidRPr="006F32FE">
      <w:pPr>
        <w:rPr>
          <w:b/>
          <w:sz w:val="20"/>
          <w:szCs w:val="20"/>
        </w:rPr>
      </w:pPr>
      <w:r w:rsidRPr="006F32FE">
        <w:rPr>
          <w:b/>
          <w:sz w:val="20"/>
          <w:szCs w:val="20"/>
        </w:rPr>
        <w:t>NAPUTAK O PRAVNOM LIJEKU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Protiv ovog rješenja pravo na žalbu ima stečajni upravitelj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i svaki vjerovnik u dijelu koji se tiče njegove prijavljene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tražbine i tražbine koju je osporio.</w:t>
      </w:r>
    </w:p>
    <w:p w:rsidRDefault="005A4550" w:rsidP="005A4550" w:rsidR="006C62EC">
      <w:pPr>
        <w:rPr>
          <w:sz w:val="20"/>
          <w:szCs w:val="20"/>
        </w:rPr>
      </w:pPr>
      <w:r w:rsidRPr="006F32FE">
        <w:rPr>
          <w:sz w:val="20"/>
          <w:szCs w:val="20"/>
        </w:rPr>
        <w:t>Rok za žalbu iznosi 8 dana računajući od dana dostave</w:t>
      </w:r>
    </w:p>
    <w:p w:rsidRDefault="005A4550" w:rsidP="005A4550" w:rsidR="005A4550">
      <w:pPr>
        <w:rPr>
          <w:sz w:val="20"/>
          <w:szCs w:val="20"/>
        </w:rPr>
      </w:pPr>
      <w:r w:rsidRPr="006F32FE">
        <w:rPr>
          <w:sz w:val="20"/>
          <w:szCs w:val="20"/>
        </w:rPr>
        <w:t xml:space="preserve">rješenja, </w:t>
      </w:r>
      <w:r w:rsidR="006C62EC">
        <w:rPr>
          <w:sz w:val="20"/>
          <w:szCs w:val="20"/>
        </w:rPr>
        <w:t>a dostava se smatra obavljenom istekom 8 dana</w:t>
      </w:r>
    </w:p>
    <w:p w:rsidRDefault="006C62EC" w:rsidP="005A4550" w:rsidR="006C62EC" w:rsidRPr="006F32FE">
      <w:pPr>
        <w:rPr>
          <w:sz w:val="20"/>
          <w:szCs w:val="20"/>
        </w:rPr>
      </w:pPr>
      <w:r>
        <w:rPr>
          <w:sz w:val="20"/>
          <w:szCs w:val="20"/>
        </w:rPr>
        <w:t>od dana objave rješenja na mrežnoj stanici e-Oglasna ploča sudova.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Žalba se podnosi ovom sudu u dva primjerka, a o žalbi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odlučuje Visoki trgovački sud RH Zagreb</w:t>
      </w:r>
    </w:p>
    <w:p w:rsidRDefault="005A4550" w:rsidP="005A4550" w:rsidR="005A4550"/>
    <w:p w:rsidRDefault="006C62EC" w:rsidP="005A4550" w:rsidR="005A4550">
      <w:r>
        <w:t>Dostaviti putem mrežne stanice e-Oglasna ploča</w:t>
      </w:r>
    </w:p>
    <w:p w:rsidRDefault="00E23C7A" w:rsidP="005A4550" w:rsidR="005A4550">
      <w:r>
        <w:t>1. stečajna</w:t>
      </w:r>
      <w:r w:rsidR="006C62EC">
        <w:t xml:space="preserve"> upravitelj</w:t>
      </w:r>
      <w:r>
        <w:t>ica</w:t>
      </w:r>
    </w:p>
    <w:p w:rsidRDefault="006C62EC" w:rsidP="005A4550" w:rsidR="006C62EC">
      <w:r>
        <w:t>2. stečajni vjerovnici</w:t>
      </w:r>
    </w:p>
    <w:p w:rsidRDefault="005A4550" w:rsidP="00102297" w:rsidR="005A4550">
      <w:pPr>
        <w:jc w:val="both"/>
      </w:pPr>
    </w:p>
    <w:p w:rsidRDefault="00102297" w:rsidP="005A4550" w:rsidR="00102297">
      <w:r>
        <w:tab/>
      </w:r>
      <w:r>
        <w:tab/>
      </w:r>
      <w:r w:rsidR="008B1CCD">
        <w:t xml:space="preserve"> </w:t>
      </w:r>
    </w:p>
    <w:p w:rsidRDefault="009F3548" w:rsidP="00083574" w:rsidR="009F3548">
      <w:pPr>
        <w:jc w:val="both"/>
      </w:pPr>
    </w:p>
    <w:sectPr w:rsidR="009F35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2B47"/>
    <w:multiLevelType w:val="hybridMultilevel"/>
    <w:tmpl w:val="DD022102"/>
    <w:lvl w:tplc="0409000F"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D8F0CCF"/>
    <w:multiLevelType w:val="hybridMultilevel"/>
    <w:tmpl w:val="E586D130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0E4625A"/>
    <w:multiLevelType w:val="hybridMultilevel"/>
    <w:tmpl w:val="C95EAA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58E9"/>
    <w:rsid w:val="00013D75"/>
    <w:rsid w:val="00032ADF"/>
    <w:rsid w:val="00034009"/>
    <w:rsid w:val="000500D4"/>
    <w:rsid w:val="0005694E"/>
    <w:rsid w:val="00060BCB"/>
    <w:rsid w:val="000647FA"/>
    <w:rsid w:val="0007154D"/>
    <w:rsid w:val="00072AB2"/>
    <w:rsid w:val="00072F7B"/>
    <w:rsid w:val="00075CED"/>
    <w:rsid w:val="00083574"/>
    <w:rsid w:val="00083A8E"/>
    <w:rsid w:val="00085D31"/>
    <w:rsid w:val="00086B77"/>
    <w:rsid w:val="00090B5D"/>
    <w:rsid w:val="000A4AD2"/>
    <w:rsid w:val="000D5ED1"/>
    <w:rsid w:val="000E0722"/>
    <w:rsid w:val="000E5DE2"/>
    <w:rsid w:val="000F1D21"/>
    <w:rsid w:val="000F3E05"/>
    <w:rsid w:val="000F417D"/>
    <w:rsid w:val="00102297"/>
    <w:rsid w:val="001114D5"/>
    <w:rsid w:val="00113FA2"/>
    <w:rsid w:val="00117F63"/>
    <w:rsid w:val="001275C3"/>
    <w:rsid w:val="00132772"/>
    <w:rsid w:val="00135D9D"/>
    <w:rsid w:val="0014269D"/>
    <w:rsid w:val="00151163"/>
    <w:rsid w:val="00157190"/>
    <w:rsid w:val="00171E9A"/>
    <w:rsid w:val="0017752C"/>
    <w:rsid w:val="001A1784"/>
    <w:rsid w:val="001A6179"/>
    <w:rsid w:val="001B0134"/>
    <w:rsid w:val="001D30D8"/>
    <w:rsid w:val="001E428F"/>
    <w:rsid w:val="001E58E9"/>
    <w:rsid w:val="001F2EB4"/>
    <w:rsid w:val="0020297C"/>
    <w:rsid w:val="002077C6"/>
    <w:rsid w:val="00213915"/>
    <w:rsid w:val="00214180"/>
    <w:rsid w:val="00222A66"/>
    <w:rsid w:val="002231A5"/>
    <w:rsid w:val="00227191"/>
    <w:rsid w:val="00236CE5"/>
    <w:rsid w:val="002558E3"/>
    <w:rsid w:val="00261D51"/>
    <w:rsid w:val="00263AAE"/>
    <w:rsid w:val="00283129"/>
    <w:rsid w:val="002911B8"/>
    <w:rsid w:val="002918C2"/>
    <w:rsid w:val="002B32C3"/>
    <w:rsid w:val="002B51BB"/>
    <w:rsid w:val="002C27D7"/>
    <w:rsid w:val="002C449D"/>
    <w:rsid w:val="002D1F5A"/>
    <w:rsid w:val="002E2E61"/>
    <w:rsid w:val="00305674"/>
    <w:rsid w:val="0033295F"/>
    <w:rsid w:val="003331EA"/>
    <w:rsid w:val="00336433"/>
    <w:rsid w:val="003641AC"/>
    <w:rsid w:val="003903EE"/>
    <w:rsid w:val="003A24D9"/>
    <w:rsid w:val="003B07BE"/>
    <w:rsid w:val="003B2BC3"/>
    <w:rsid w:val="003D7CD6"/>
    <w:rsid w:val="003F0574"/>
    <w:rsid w:val="003F49C0"/>
    <w:rsid w:val="003F738E"/>
    <w:rsid w:val="004078B7"/>
    <w:rsid w:val="00407B92"/>
    <w:rsid w:val="00412E29"/>
    <w:rsid w:val="00413956"/>
    <w:rsid w:val="004162AF"/>
    <w:rsid w:val="0041716C"/>
    <w:rsid w:val="00423CFE"/>
    <w:rsid w:val="004369D8"/>
    <w:rsid w:val="004430AA"/>
    <w:rsid w:val="00443298"/>
    <w:rsid w:val="00444DB2"/>
    <w:rsid w:val="004501A6"/>
    <w:rsid w:val="00456A11"/>
    <w:rsid w:val="0046466E"/>
    <w:rsid w:val="0047449D"/>
    <w:rsid w:val="00490C02"/>
    <w:rsid w:val="0049405C"/>
    <w:rsid w:val="00495A76"/>
    <w:rsid w:val="00495E92"/>
    <w:rsid w:val="004B67BE"/>
    <w:rsid w:val="004E525E"/>
    <w:rsid w:val="004E7264"/>
    <w:rsid w:val="004F5964"/>
    <w:rsid w:val="005119A8"/>
    <w:rsid w:val="00514493"/>
    <w:rsid w:val="00524A7E"/>
    <w:rsid w:val="0053087C"/>
    <w:rsid w:val="0053616A"/>
    <w:rsid w:val="0055241E"/>
    <w:rsid w:val="0056033B"/>
    <w:rsid w:val="00577F11"/>
    <w:rsid w:val="005872D8"/>
    <w:rsid w:val="005957A0"/>
    <w:rsid w:val="005A4550"/>
    <w:rsid w:val="005D3FCB"/>
    <w:rsid w:val="00604B3E"/>
    <w:rsid w:val="00607264"/>
    <w:rsid w:val="00612F9F"/>
    <w:rsid w:val="00617D29"/>
    <w:rsid w:val="006347AD"/>
    <w:rsid w:val="00635597"/>
    <w:rsid w:val="006470CE"/>
    <w:rsid w:val="00654EFB"/>
    <w:rsid w:val="0066221B"/>
    <w:rsid w:val="00670BD3"/>
    <w:rsid w:val="006777E4"/>
    <w:rsid w:val="006812CD"/>
    <w:rsid w:val="00691B44"/>
    <w:rsid w:val="006939B6"/>
    <w:rsid w:val="006A182B"/>
    <w:rsid w:val="006B01AB"/>
    <w:rsid w:val="006B1077"/>
    <w:rsid w:val="006C62EC"/>
    <w:rsid w:val="006E472D"/>
    <w:rsid w:val="006F32FE"/>
    <w:rsid w:val="006F3F54"/>
    <w:rsid w:val="007174D1"/>
    <w:rsid w:val="00762005"/>
    <w:rsid w:val="0076482C"/>
    <w:rsid w:val="0077514E"/>
    <w:rsid w:val="00782318"/>
    <w:rsid w:val="007A574C"/>
    <w:rsid w:val="007C18B7"/>
    <w:rsid w:val="007C62C6"/>
    <w:rsid w:val="007C7C94"/>
    <w:rsid w:val="007C7F17"/>
    <w:rsid w:val="007D449C"/>
    <w:rsid w:val="007D6694"/>
    <w:rsid w:val="007E00FD"/>
    <w:rsid w:val="00804E9C"/>
    <w:rsid w:val="00822194"/>
    <w:rsid w:val="00836331"/>
    <w:rsid w:val="0083716E"/>
    <w:rsid w:val="00837AD2"/>
    <w:rsid w:val="00843F19"/>
    <w:rsid w:val="00844CF2"/>
    <w:rsid w:val="0084637E"/>
    <w:rsid w:val="00853EB7"/>
    <w:rsid w:val="008705A1"/>
    <w:rsid w:val="008923A3"/>
    <w:rsid w:val="008B1CCD"/>
    <w:rsid w:val="008B7058"/>
    <w:rsid w:val="008C29A2"/>
    <w:rsid w:val="008C3E52"/>
    <w:rsid w:val="008C62C7"/>
    <w:rsid w:val="008D4C74"/>
    <w:rsid w:val="008E65BD"/>
    <w:rsid w:val="008F7801"/>
    <w:rsid w:val="00903A3A"/>
    <w:rsid w:val="00905B07"/>
    <w:rsid w:val="009113FF"/>
    <w:rsid w:val="00914D1B"/>
    <w:rsid w:val="009212A3"/>
    <w:rsid w:val="00932CC5"/>
    <w:rsid w:val="009412A6"/>
    <w:rsid w:val="00950485"/>
    <w:rsid w:val="0097538B"/>
    <w:rsid w:val="009817EE"/>
    <w:rsid w:val="0099728D"/>
    <w:rsid w:val="009B4303"/>
    <w:rsid w:val="009C550A"/>
    <w:rsid w:val="009C62A2"/>
    <w:rsid w:val="009D63FD"/>
    <w:rsid w:val="009F3548"/>
    <w:rsid w:val="009F49CC"/>
    <w:rsid w:val="00A12C7A"/>
    <w:rsid w:val="00A134A5"/>
    <w:rsid w:val="00A30E3B"/>
    <w:rsid w:val="00A40E24"/>
    <w:rsid w:val="00A42547"/>
    <w:rsid w:val="00A455F1"/>
    <w:rsid w:val="00A460D0"/>
    <w:rsid w:val="00A51C56"/>
    <w:rsid w:val="00A61BC0"/>
    <w:rsid w:val="00A665AF"/>
    <w:rsid w:val="00A70F51"/>
    <w:rsid w:val="00AA23EE"/>
    <w:rsid w:val="00AA6A6C"/>
    <w:rsid w:val="00AE0A5C"/>
    <w:rsid w:val="00AE6D66"/>
    <w:rsid w:val="00AF1240"/>
    <w:rsid w:val="00B1128E"/>
    <w:rsid w:val="00B16383"/>
    <w:rsid w:val="00B202B5"/>
    <w:rsid w:val="00B2560A"/>
    <w:rsid w:val="00B260A8"/>
    <w:rsid w:val="00B5576C"/>
    <w:rsid w:val="00B652C7"/>
    <w:rsid w:val="00B7141D"/>
    <w:rsid w:val="00BA1E1D"/>
    <w:rsid w:val="00BC364A"/>
    <w:rsid w:val="00BD490B"/>
    <w:rsid w:val="00BD5DF3"/>
    <w:rsid w:val="00BD7C05"/>
    <w:rsid w:val="00BE1DC7"/>
    <w:rsid w:val="00BE2940"/>
    <w:rsid w:val="00BE654F"/>
    <w:rsid w:val="00BF16D3"/>
    <w:rsid w:val="00BF1B83"/>
    <w:rsid w:val="00BF2220"/>
    <w:rsid w:val="00BF2FB0"/>
    <w:rsid w:val="00C36118"/>
    <w:rsid w:val="00C37BB4"/>
    <w:rsid w:val="00C37EE6"/>
    <w:rsid w:val="00C41FE2"/>
    <w:rsid w:val="00C579EC"/>
    <w:rsid w:val="00C57F0B"/>
    <w:rsid w:val="00C6293B"/>
    <w:rsid w:val="00C70173"/>
    <w:rsid w:val="00CD530F"/>
    <w:rsid w:val="00D07093"/>
    <w:rsid w:val="00D14C7D"/>
    <w:rsid w:val="00D1790B"/>
    <w:rsid w:val="00D401C9"/>
    <w:rsid w:val="00D470BD"/>
    <w:rsid w:val="00D51006"/>
    <w:rsid w:val="00D62082"/>
    <w:rsid w:val="00D62F70"/>
    <w:rsid w:val="00D657C0"/>
    <w:rsid w:val="00D67B34"/>
    <w:rsid w:val="00D95198"/>
    <w:rsid w:val="00DA4C00"/>
    <w:rsid w:val="00DB590C"/>
    <w:rsid w:val="00DC649C"/>
    <w:rsid w:val="00DD5046"/>
    <w:rsid w:val="00DD7082"/>
    <w:rsid w:val="00DE0CB9"/>
    <w:rsid w:val="00DF4DE0"/>
    <w:rsid w:val="00E102DF"/>
    <w:rsid w:val="00E20901"/>
    <w:rsid w:val="00E2167F"/>
    <w:rsid w:val="00E22067"/>
    <w:rsid w:val="00E23C7A"/>
    <w:rsid w:val="00E27F77"/>
    <w:rsid w:val="00E33D24"/>
    <w:rsid w:val="00E346C9"/>
    <w:rsid w:val="00E53094"/>
    <w:rsid w:val="00E569F5"/>
    <w:rsid w:val="00E70AD2"/>
    <w:rsid w:val="00E72251"/>
    <w:rsid w:val="00EA6D4D"/>
    <w:rsid w:val="00EC1642"/>
    <w:rsid w:val="00EC6663"/>
    <w:rsid w:val="00ED442F"/>
    <w:rsid w:val="00ED6ED5"/>
    <w:rsid w:val="00EE2C37"/>
    <w:rsid w:val="00F04DD3"/>
    <w:rsid w:val="00F05448"/>
    <w:rsid w:val="00F1628F"/>
    <w:rsid w:val="00F2467B"/>
    <w:rsid w:val="00F247D5"/>
    <w:rsid w:val="00F471D3"/>
    <w:rsid w:val="00F70ECF"/>
    <w:rsid w:val="00F870AC"/>
    <w:rsid w:val="00FB7AF6"/>
    <w:rsid w:val="00FC09CB"/>
    <w:rsid w:val="00FF1DE7"/>
    <w:rsid w:val="00FF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66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66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6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6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6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66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66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6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6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6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priklopljen na ST-2702/2016 ( kod suca)</izvorni_sadrzaj>
    <derivirana_varijabla naziv="DomainObject.Predmet.PrimjedbaSuca_1">spis priklopljen na ST-2702/2016 ( kod suca)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BRAMAN USLUGE d.o.o. za završne građevinske radove; BRAMAN USLUGE d.o.o.</izvorni_sadrzaj>
    <derivirana_varijabla naziv="DomainObject.Predmet.ProtustrankaFormated_1">  BRAMAN USLUGE d.o.o. za završne građevinske radove; BRAMAN USLUGE d.o.o.</derivirana_varijabla>
  </DomainObject.Predmet.ProtustrankaFormated>
  <DomainObject.Predmet.ProtustrankaFormatedOIB>
    <izvorni_sadrzaj>  BRAMAN USLUGE d.o.o. za završne građevinske radove, OIB 74199793045; BRAMAN USLUGE d.o.o., OIB 74199793045</izvorni_sadrzaj>
    <derivirana_varijabla naziv="DomainObject.Predmet.ProtustrankaFormatedOIB_1">  BRAMAN USLUGE d.o.o. za završne građevinske radove, OIB 74199793045; BRAMAN USLUGE d.o.o., OIB 74199793045</derivirana_varijabla>
  </DomainObject.Predmet.ProtustrankaFormatedOIB>
  <DomainObject.Predmet.ProtustrankaFormatedWithAdress>
    <izvorni_sadrzaj> BRAMAN USLUGE d.o.o. za završne građevinske radove, Bana Josipa Jelačića 11, 34310 Pleternica; BRAMAN USLUGE d.o.o., Bana Josipa Jelačića 11, 34310 Pleternica</izvorni_sadrzaj>
    <derivirana_varijabla naziv="DomainObject.Predmet.ProtustrankaFormatedWithAdress_1"> BRAMAN USLUGE d.o.o. za završne građevinske radove, Bana Josipa Jelačića 11, 34310 Pleternica; BRAMAN USLUGE d.o.o., Bana Josipa Jelačića 11, 34310 Pleternica</derivirana_varijabla>
  </DomainObject.Predmet.ProtustrankaFormatedWithAdress>
  <DomainObject.Predmet.ProtustrankaFormatedWithAdressOIB>
    <izvorni_sadrzaj> BRAMAN USLUGE d.o.o. za završne građevinske radove, OIB 74199793045, Bana Josipa Jelačića 11, 34310 Pleternica; BRAMAN USLUGE d.o.o., OIB 74199793045, Bana Josipa Jelačića 11, 34310 Pleternica</izvorni_sadrzaj>
    <derivirana_varijabla naziv="DomainObject.Predmet.ProtustrankaFormatedWithAdressOIB_1"> BRAMAN USLUGE d.o.o. za završne građevinske radove, OIB 74199793045, Bana Josipa Jelačića 11, 34310 Pleternica; BRAMAN USLUGE d.o.o., OIB 74199793045, Bana Josipa Jelačića 11, 34310 Pleternica</derivirana_varijabla>
  </DomainObject.Predmet.ProtustrankaFormatedWithAdressOIB>
  <DomainObject.Predmet.ProtustrankaWithAdress>
    <izvorni_sadrzaj>BRAMAN USLUGE d.o.o. za završne građevinske radove Bana Josipa Jelačića 11, 34310 Pleternica, BRAMAN USLUGE d.o.o. Bana Josipa Jelačića 11, 34310 Pleternica</izvorni_sadrzaj>
    <derivirana_varijabla naziv="DomainObject.Predmet.ProtustrankaWithAdress_1">BRAMAN USLUGE d.o.o. za završne građevinske radove Bana Josipa Jelačića 11, 34310 Pleternica, BRAMAN USLUGE d.o.o. Bana Josipa Jelačića 11, 34310 Pleternica</derivirana_varijabla>
  </DomainObject.Predmet.ProtustrankaWithAdress>
  <DomainObject.Predmet.ProtustrankaWithAdressOIB>
    <izvorni_sadrzaj>BRAMAN USLUGE d.o.o. za završne građevinske radove, OIB 74199793045, Bana Josipa Jelačića 11, 34310 Pleternica, BRAMAN USLUGE d.o.o., OIB 74199793045, Bana Josipa Jelačića 11, 34310 Pleternica</izvorni_sadrzaj>
    <derivirana_varijabla naziv="DomainObject.Predmet.ProtustrankaWithAdressOIB_1">BRAMAN USLUGE d.o.o. za završne građevinske radove, OIB 74199793045, Bana Josipa Jelačića 11, 34310 Pleternica, BRAMAN USLUGE d.o.o., OIB 74199793045, Bana Josipa Jelačića 11, 34310 Pleternica</derivirana_varijabla>
  </DomainObject.Predmet.ProtustrankaWithAdressOIB>
  <DomainObject.Predmet.ProtustrankaNazivFormated>
    <izvorni_sadrzaj>BRAMAN USLUGE d.o.o. za završne građevinske radove,BRAMAN USLUGE d.o.o.</izvorni_sadrzaj>
    <derivirana_varijabla naziv="DomainObject.Predmet.ProtustrankaNazivFormated_1">BRAMAN USLUGE d.o.o. za završne građevinske radove,BRAMAN USLUGE d.o.o.</derivirana_varijabla>
  </DomainObject.Predmet.ProtustrankaNazivFormated>
  <DomainObject.Predmet.ProtustrankaNazivFormatedOIB>
    <izvorni_sadrzaj>BRAMAN USLUGE d.o.o. za završne građevinske radove, OIB 74199793045,BRAMAN USLUGE d.o.o., OIB 74199793045</izvorni_sadrzaj>
    <derivirana_varijabla naziv="DomainObject.Predmet.ProtustrankaNazivFormatedOIB_1">BRAMAN USLUGE d.o.o. za završne građevinske radove, OIB 74199793045,BRAMAN USLUGE d.o.o., OIB 74199793045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,Područni ured Slavonija i Baranja, Požega; BRAMAN USLUGE d.o.o.</izvorni_sadrzaj>
    <derivirana_varijabla naziv="DomainObject.Predmet.StrankaFormated_1">  RH MF POREZNA UPRAVA ,Područni ured Slavonija i Baranja, Požega; BRAMAN USLUGE d.o.o.</derivirana_varijabla>
  </DomainObject.Predmet.StrankaFormated>
  <DomainObject.Predmet.StrankaFormatedOIB>
    <izvorni_sadrzaj>  RH MF POREZNA UPRAVA ,Područni ured Slavonija i Baranja, Požega; BRAMAN USLUGE d.o.o., OIB 74199793045</izvorni_sadrzaj>
    <derivirana_varijabla naziv="DomainObject.Predmet.StrankaFormatedOIB_1">  RH MF POREZNA UPRAVA ,Područni ured Slavonija i Baranja, Požega; BRAMAN USLUGE d.o.o., OIB 74199793045</derivirana_varijabla>
  </DomainObject.Predmet.StrankaFormatedOIB>
  <DomainObject.Predmet.StrankaFormatedWithAdress>
    <izvorni_sadrzaj> RH MF POREZNA UPRAVA ,Područni ured Slavonija i Baranja, Požega, Katančićeva 5/a, 10000 Zagreb; BRAMAN USLUGE d.o.o., Bana Josipa Jelačića 11, 34310 Pleternica</izvorni_sadrzaj>
    <derivirana_varijabla naziv="DomainObject.Predmet.StrankaFormatedWithAdress_1"> RH MF POREZNA UPRAVA ,Područni ured Slavonija i Baranja, Požega, Katančićeva 5/a, 10000 Zagreb; BRAMAN USLUGE d.o.o., Bana Josipa Jelačića 11, 34310 Pleternica</derivirana_varijabla>
  </DomainObject.Predmet.StrankaFormatedWithAdress>
  <DomainObject.Predmet.StrankaFormatedWithAdressOIB>
    <izvorni_sadrzaj> RH MF POREZNA UPRAVA ,Područni ured Slavonija i Baranja, Požega, Katančićeva 5/a, 10000 Zagreb; BRAMAN USLUGE d.o.o., OIB 74199793045, Bana Josipa Jelačića 11, 34310 Pleternica</izvorni_sadrzaj>
    <derivirana_varijabla naziv="DomainObject.Predmet.StrankaFormatedWithAdressOIB_1"> RH MF POREZNA UPRAVA ,Područni ured Slavonija i Baranja, Požega, Katančićeva 5/a, 10000 Zagreb; BRAMAN USLUGE d.o.o., OIB 74199793045, Bana Josipa Jelačića 11, 34310 Pleternica</derivirana_varijabla>
  </DomainObject.Predmet.StrankaFormatedWithAdressOIB>
  <DomainObject.Predmet.StrankaWithAdress>
    <izvorni_sadrzaj>RH MF POREZNA UPRAVA ,Područni ured Slavonija i Baranja, Požega Katančićeva 5/a,10000 Zagreb,BRAMAN USLUGE d.o.o. Bana Josipa Jelačića 11,34310 Pleternica</izvorni_sadrzaj>
    <derivirana_varijabla naziv="DomainObject.Predmet.StrankaWithAdress_1">RH MF POREZNA UPRAVA ,Područni ured Slavonija i Baranja, Požega Katančićeva 5/a,10000 Zagreb,BRAMAN USLUGE d.o.o. Bana Josipa Jelačića 11,34310 Pleternica</derivirana_varijabla>
  </DomainObject.Predmet.StrankaWithAdress>
  <DomainObject.Predmet.StrankaWithAdressOIB>
    <izvorni_sadrzaj>RH MF POREZNA UPRAVA ,Područni ured Slavonija i Baranja, Požega, Katančićeva 5/a,10000 Zagreb,BRAMAN USLUGE d.o.o., OIB 74199793045, Bana Josipa Jelačića 11,34310 Pleternica</izvorni_sadrzaj>
    <derivirana_varijabla naziv="DomainObject.Predmet.StrankaWithAdressOIB_1">RH MF POREZNA UPRAVA ,Područni ured Slavonija i Baranja, Požega, Katančićeva 5/a,10000 Zagreb,BRAMAN USLUGE d.o.o., OIB 74199793045, Bana Josipa Jelačića 11,34310 Pleternica</derivirana_varijabla>
  </DomainObject.Predmet.StrankaWithAdressOIB>
  <DomainObject.Predmet.StrankaNazivFormated>
    <izvorni_sadrzaj>RH MF POREZNA UPRAVA ,Područni ured Slavonija i Baranja, Požega,BRAMAN USLUGE d.o.o.</izvorni_sadrzaj>
    <derivirana_varijabla naziv="DomainObject.Predmet.StrankaNazivFormated_1">RH MF POREZNA UPRAVA ,Područni ured Slavonija i Baranja, Požega,BRAMAN USLUGE d.o.o.</derivirana_varijabla>
  </DomainObject.Predmet.StrankaNazivFormated>
  <DomainObject.Predmet.StrankaNazivFormatedOIB>
    <izvorni_sadrzaj>RH MF POREZNA UPRAVA ,Područni ured Slavonija i Baranja, Požega,BRAMAN USLUGE d.o.o., OIB 74199793045</izvorni_sadrzaj>
    <derivirana_varijabla naziv="DomainObject.Predmet.StrankaNazivFormatedOIB_1">RH MF POREZNA UPRAVA ,Područni ured Slavonija i Baranja, Požega,BRAMAN USLUGE d.o.o., OIB 74199793045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MF POREZNA UPRAVA ,Područni ured Slavonija i Baranja, Požega</item>
      <item>BRAMAN USLUGE d.o.o.</item>
    </izvorni_sadrzaj>
    <derivirana_varijabla naziv="DomainObject.Predmet.StrankaListFormated_1">
      <item>RH MF POREZNA UPRAVA ,Područni ured Slavonija i Baranja, Požega</item>
      <item>BRAMAN USLUGE d.o.o.</item>
    </derivirana_varijabla>
  </DomainObject.Predmet.StrankaListFormated>
  <DomainObject.Predmet.StrankaListFormatedOIB>
    <izvorni_sadrzaj>
      <item>RH MF POREZNA UPRAVA ,Područni ured Slavonija i Baranja, Požega</item>
      <item>BRAMAN USLUGE d.o.o., OIB 74199793045</item>
    </izvorni_sadrzaj>
    <derivirana_varijabla naziv="DomainObject.Predmet.StrankaListFormatedOIB_1">
      <item>RH MF POREZNA UPRAVA ,Područni ured Slavonija i Baranja, Požega</item>
      <item>BRAMAN USLUGE d.o.o., OIB 74199793045</item>
    </derivirana_varijabla>
  </DomainObject.Predmet.StrankaListFormatedOIB>
  <DomainObject.Predmet.StrankaListFormatedWithAdress>
    <izvorni_sadrzaj>
      <item>RH MF POREZNA UPRAVA ,Područni ured Slavonija i Baranja, Požega, Katančićeva 5/a, 10000 Zagreb</item>
      <item>BRAMAN USLUGE d.o.o., Bana Josipa Jelačića 11, 34310 Pleternica</item>
    </izvorni_sadrzaj>
    <derivirana_varijabla naziv="DomainObject.Predmet.StrankaListFormatedWithAdress_1">
      <item>RH MF POREZNA UPRAVA ,Područni ured Slavonija i Baranja, Požega, Katančićeva 5/a, 10000 Zagreb</item>
      <item>BRAMAN USLUGE d.o.o., Bana Josipa Jelačića 11, 34310 Pleternica</item>
    </derivirana_varijabla>
  </DomainObject.Predmet.StrankaListFormatedWithAdress>
  <DomainObject.Predmet.StrankaListFormatedWithAdressOIB>
    <izvorni_sadrzaj>
      <item>RH MF POREZNA UPRAVA ,Područni ured Slavonija i Baranja, Požega, Katančićeva 5/a, 10000 Zagreb</item>
      <item>BRAMAN USLUGE d.o.o., OIB 74199793045, Bana Josipa Jelačića 11, 34310 Pleternica</item>
    </izvorni_sadrzaj>
    <derivirana_varijabla naziv="DomainObject.Predmet.StrankaListFormatedWithAdressOIB_1">
      <item>RH MF POREZNA UPRAVA ,Područni ured Slavonija i Baranja, Požega, Katančićeva 5/a, 10000 Zagreb</item>
      <item>BRAMAN USLUGE d.o.o., OIB 74199793045, Bana Josipa Jelačića 11, 34310 Pleternica</item>
    </derivirana_varijabla>
  </DomainObject.Predmet.StrankaListFormatedWithAdressOIB>
  <DomainObject.Predmet.StrankaListNazivFormated>
    <izvorni_sadrzaj>
      <item>RH MF POREZNA UPRAVA ,Područni ured Slavonija i Baranja, Požega</item>
      <item>BRAMAN USLUGE d.o.o.</item>
    </izvorni_sadrzaj>
    <derivirana_varijabla naziv="DomainObject.Predmet.StrankaListNazivFormated_1">
      <item>RH MF POREZNA UPRAVA ,Područni ured Slavonija i Baranja, Požega</item>
      <item>BRAMAN USLUGE d.o.o.</item>
    </derivirana_varijabla>
  </DomainObject.Predmet.StrankaListNazivFormated>
  <DomainObject.Predmet.StrankaListNazivFormatedOIB>
    <izvorni_sadrzaj>
      <item>RH MF POREZNA UPRAVA ,Područni ured Slavonija i Baranja, Požega</item>
      <item>BRAMAN USLUGE d.o.o., OIB 74199793045</item>
    </izvorni_sadrzaj>
    <derivirana_varijabla naziv="DomainObject.Predmet.StrankaListNazivFormatedOIB_1">
      <item>RH MF POREZNA UPRAVA ,Područni ured Slavonija i Baranja, Požega</item>
      <item>BRAMAN USLUGE d.o.o., OIB 74199793045</item>
    </derivirana_varijabla>
  </DomainObject.Predmet.StrankaListNazivFormatedOIB>
  <DomainObject.Predmet.ProtuStrankaListFormated>
    <izvorni_sadrzaj>
      <item>BRAMAN USLUGE d.o.o. za završne građevinske radove</item>
      <item>BRAMAN USLUGE d.o.o.</item>
    </izvorni_sadrzaj>
    <derivirana_varijabla naziv="DomainObject.Predmet.ProtuStrankaListFormated_1">
      <item>BRAMAN USLUGE d.o.o. za završne građevinske radove</item>
      <item>BRAMAN USLUGE d.o.o.</item>
    </derivirana_varijabla>
  </DomainObject.Predmet.ProtuStrankaListFormated>
  <DomainObject.Predmet.ProtuStrankaListFormatedOIB>
    <izvorni_sadrzaj>
      <item>BRAMAN USLUGE d.o.o. za završne građevinske radove, OIB 74199793045</item>
      <item>BRAMAN USLUGE d.o.o., OIB 74199793045</item>
    </izvorni_sadrzaj>
    <derivirana_varijabla naziv="DomainObject.Predmet.ProtuStrankaListFormatedOIB_1">
      <item>BRAMAN USLUGE d.o.o. za završne građevinske radove, OIB 74199793045</item>
      <item>BRAMAN USLUGE d.o.o., OIB 74199793045</item>
    </derivirana_varijabla>
  </DomainObject.Predmet.ProtuStrankaListFormatedOIB>
  <DomainObject.Predmet.ProtuStrankaListFormatedWithAdress>
    <izvorni_sadrzaj>
      <item>BRAMAN USLUGE d.o.o. za završne građevinske radove, Bana Josipa Jelačića 11, 34310 Pleternica</item>
      <item>BRAMAN USLUGE d.o.o., Bana Josipa Jelačića 11, 34310 Pleternica</item>
    </izvorni_sadrzaj>
    <derivirana_varijabla naziv="DomainObject.Predmet.ProtuStrankaListFormatedWithAdress_1">
      <item>BRAMAN USLUGE d.o.o. za završne građevinske radove, Bana Josipa Jelačića 11, 34310 Pleternica</item>
      <item>BRAMAN USLUGE d.o.o., Bana Josipa Jelačića 11, 34310 Pleternica</item>
    </derivirana_varijabla>
  </DomainObject.Predmet.ProtuStrankaListFormatedWithAdress>
  <DomainObject.Predmet.ProtuStrankaListFormatedWithAdressOIB>
    <izvorni_sadrzaj>
      <item>BRAMAN USLUGE d.o.o. za završne građevinske radove, OIB 74199793045, Bana Josipa Jelačića 11, 34310 Pleternica</item>
      <item>BRAMAN USLUGE d.o.o., OIB 74199793045, Bana Josipa Jelačića 11, 34310 Pleternica</item>
    </izvorni_sadrzaj>
    <derivirana_varijabla naziv="DomainObject.Predmet.ProtuStrankaListFormatedWithAdressOIB_1">
      <item>BRAMAN USLUGE d.o.o. za završne građevinske radove, OIB 74199793045, Bana Josipa Jelačića 11, 34310 Pleternica</item>
      <item>BRAMAN USLUGE d.o.o., OIB 74199793045, Bana Josipa Jelačića 11, 34310 Pleternica</item>
    </derivirana_varijabla>
  </DomainObject.Predmet.ProtuStrankaListFormatedWithAdressOIB>
  <DomainObject.Predmet.ProtuStrankaListNazivFormated>
    <izvorni_sadrzaj>
      <item>BRAMAN USLUGE d.o.o. za završne građevinske radove</item>
      <item>BRAMAN USLUGE d.o.o.</item>
    </izvorni_sadrzaj>
    <derivirana_varijabla naziv="DomainObject.Predmet.ProtuStrankaListNazivFormated_1">
      <item>BRAMAN USLUGE d.o.o. za završne građevinske radove</item>
      <item>BRAMAN USLUGE d.o.o.</item>
    </derivirana_varijabla>
  </DomainObject.Predmet.ProtuStrankaListNazivFormated>
  <DomainObject.Predmet.ProtuStrankaListNazivFormatedOIB>
    <izvorni_sadrzaj>
      <item>BRAMAN USLUGE d.o.o. za završne građevinske radove, OIB 74199793045</item>
      <item>BRAMAN USLUGE d.o.o., OIB 74199793045</item>
    </izvorni_sadrzaj>
    <derivirana_varijabla naziv="DomainObject.Predmet.ProtuStrankaListNazivFormatedOIB_1">
      <item>BRAMAN USLUGE d.o.o. za završne građevinske radove, OIB 74199793045</item>
      <item>BRAMAN USLUGE d.o.o., OIB 74199793045</item>
    </derivirana_varijabla>
  </DomainObject.Predmet.ProtuStrankaListNazivFormatedOIB>
  <DomainObject.Predmet.OstaliListFormated>
    <izvorni_sadrzaj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</izvorni_sadrzaj>
    <derivirana_varijabla naziv="DomainObject.Predmet.OstaliListFormated_1"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</derivirana_varijabla>
  </DomainObject.Predmet.OstaliListFormated>
  <DomainObject.Predmet.OstaliListFormatedOIB>
    <izvorni_sadrzaj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</izvorni_sadrzaj>
    <derivirana_varijabla naziv="DomainObject.Predmet.OstaliListFormatedOIB_1"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</derivirana_varijabla>
  </DomainObject.Predmet.OstaliListFormatedOIB>
  <DomainObject.Predmet.OstaliListFormatedWithAdress>
    <izvorni_sadrzaj>
      <item>ŽUPANIJSKO DRŽAVNO ODVJETNIŠTVO SLAVONSKI BROD</item>
      <item>Mirko Ciganović, bana Josipa Jelačića 11, 34310 Pleternica</item>
      <item>Vesna Lazarić</item>
      <item>Ivica Škunca, Maršala Tita 2, 10290 Zaprešić</item>
      <item>Mirko Ciganović, Dr. Jurja Dobrile 16, 10410 Velika Gorica</item>
      <item>Vlatka Palinić-Bezak</item>
      <item>Maja Stanin</item>
      <item>Vinka Ivanković, Sv.Antuna Padovanskog 5a, 32100 Vinkovci</item>
    </izvorni_sadrzaj>
    <derivirana_varijabla naziv="DomainObject.Predmet.OstaliListFormatedWithAdress_1">
      <item>ŽUPANIJSKO DRŽAVNO ODVJETNIŠTVO SLAVONSKI BROD</item>
      <item>Mirko Ciganović, bana Josipa Jelačića 11, 34310 Pleternica</item>
      <item>Vesna Lazarić</item>
      <item>Ivica Škunca, Maršala Tita 2, 10290 Zaprešić</item>
      <item>Mirko Ciganović, Dr. Jurja Dobrile 16, 10410 Velika Gorica</item>
      <item>Vlatka Palinić-Bezak</item>
      <item>Maja Stanin</item>
      <item>Vinka Ivanković, Sv.Antuna Padovanskog 5a, 32100 Vinkovci</item>
    </derivirana_varijabla>
  </DomainObject.Predmet.OstaliListFormatedWithAdress>
  <DomainObject.Predmet.OstaliListFormatedWithAdressOIB>
    <izvorni_sadrzaj>
      <item>ŽUPANIJSKO DRŽAVNO ODVJETNIŠTVO SLAVONSKI BROD</item>
      <item>Mirko Ciganović, OIB 20524651437, bana Josipa Jelačića 11, 34310 Pleternica</item>
      <item>Vesna Lazarić</item>
      <item>Ivica Škunca, Maršala Tita 2, 10290 Zaprešić</item>
      <item>Mirko Ciganović, OIB 20524651437, Dr. Jurja Dobrile 16, 10410 Velika Gorica</item>
      <item>Vlatka Palinić-Bezak</item>
      <item>Maja Stanin</item>
      <item>Vinka Ivanković, OIB 75124619693, Sv.Antuna Padovanskog 5a, 32100 Vinkovci</item>
    </izvorni_sadrzaj>
    <derivirana_varijabla naziv="DomainObject.Predmet.OstaliListFormatedWithAdressOIB_1">
      <item>ŽUPANIJSKO DRŽAVNO ODVJETNIŠTVO SLAVONSKI BROD</item>
      <item>Mirko Ciganović, OIB 20524651437, bana Josipa Jelačića 11, 34310 Pleternica</item>
      <item>Vesna Lazarić</item>
      <item>Ivica Škunca, Maršala Tita 2, 10290 Zaprešić</item>
      <item>Mirko Ciganović, OIB 20524651437, Dr. Jurja Dobrile 16, 10410 Velika Gorica</item>
      <item>Vlatka Palinić-Bezak</item>
      <item>Maja Stanin</item>
      <item>Vinka Ivanković, OIB 75124619693, Sv.Antuna Padovanskog 5a, 32100 Vinkovci</item>
    </derivirana_varijabla>
  </DomainObject.Predmet.OstaliListFormatedWithAdressOIB>
  <DomainObject.Predmet.OstaliListNazivFormated>
    <izvorni_sadrzaj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</izvorni_sadrzaj>
    <derivirana_varijabla naziv="DomainObject.Predmet.OstaliListNazivFormated_1"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</derivirana_varijabla>
  </DomainObject.Predmet.OstaliListNazivFormated>
  <DomainObject.Predmet.OstaliListNazivFormatedOIB>
    <izvorni_sadrzaj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</izvorni_sadrzaj>
    <derivirana_varijabla naziv="DomainObject.Predmet.OstaliListNazivFormatedOIB_1"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,Područni ured Slavonija i Baranja, Požega i dr.</izvorni_sadrzaj>
    <derivirana_varijabla naziv="DomainObject.Predmet.StrankaIDrugi_1">RH MF POREZNA UPRAVA ,Područni ured Slavonija i Baranja, Požega i dr.</derivirana_varijabla>
  </DomainObject.Predmet.StrankaIDrugi>
  <DomainObject.Predmet.ProtustrankaIDrugi>
    <izvorni_sadrzaj>BRAMAN USLUGE d.o.o. za završne građevinske radove i dr.</izvorni_sadrzaj>
    <derivirana_varijabla naziv="DomainObject.Predmet.ProtustrankaIDrugi_1">BRAMAN USLUGE d.o.o. za završne građevinske radove i dr.</derivirana_varijabla>
  </DomainObject.Predmet.ProtustrankaIDrugi>
  <DomainObject.Predmet.StrankaIDrugiAdressOIB>
    <izvorni_sadrzaj>RH MF POREZNA UPRAVA ,Područni ured Slavonija i Baranja, Požega, Katančićeva 5/a, 10000 Zagreb i dr.</izvorni_sadrzaj>
    <derivirana_varijabla naziv="DomainObject.Predmet.StrankaIDrugiAdressOIB_1">RH MF POREZNA UPRAVA ,Područni ured Slavonija i Baranja, Požega, Katančićeva 5/a, 10000 Zagreb i dr.</derivirana_varijabla>
  </DomainObject.Predmet.StrankaIDrugiAdressOIB>
  <DomainObject.Predmet.ProtustrankaIDrugiAdressOIB>
    <izvorni_sadrzaj>BRAMAN USLUGE d.o.o. za završne građevinske radove, OIB 74199793045, Bana Josipa Jelačića 11, 34310 Pleternica i dr.</izvorni_sadrzaj>
    <derivirana_varijabla naziv="DomainObject.Predmet.ProtustrankaIDrugiAdressOIB_1">BRAMAN USLUGE d.o.o. za završne građevinske radove, OIB 74199793045, Bana Josipa Jelačića 11, 34310 Pleternica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BRAMAN USLUGE d.o.o. za završne građevinske radove</item>
      <item>RH MF POREZNA UPRAVA ,Područni ured Slavonija i Baranja, Požega</item>
      <item>ŽUPANIJSKO DRŽAVNO ODVJETNIŠTVO SLAVONSKI BROD</item>
      <item>Mirko Ciganović</item>
      <item>Vesna Lazarić</item>
      <item>Ivica Škunca</item>
      <item>Mirko Ciganović</item>
      <item>BRAMAN USLUGE d.o.o.</item>
      <item>BRAMAN USLUGE d.o.o.</item>
      <item>Vlatka Palinić-Bezak</item>
      <item>Maja Stanin</item>
      <item>Vinka Ivanković</item>
    </izvorni_sadrzaj>
    <derivirana_varijabla naziv="DomainObject.Predmet.SudioniciListNaziv_1">
      <item>BRAMAN USLUGE d.o.o. za završne građevinske radove</item>
      <item>RH MF POREZNA UPRAVA ,Područni ured Slavonija i Baranja, Požega</item>
      <item>ŽUPANIJSKO DRŽAVNO ODVJETNIŠTVO SLAVONSKI BROD</item>
      <item>Mirko Ciganović</item>
      <item>Vesna Lazarić</item>
      <item>Ivica Škunca</item>
      <item>Mirko Ciganović</item>
      <item>BRAMAN USLUGE d.o.o.</item>
      <item>BRAMAN USLUGE d.o.o.</item>
      <item>Vlatka Palinić-Bezak</item>
      <item>Maja Stanin</item>
      <item>Vinka Ivanković</item>
    </derivirana_varijabla>
  </DomainObject.Predmet.SudioniciListNaziv>
  <DomainObject.Predmet.SudioniciListAdressOIB>
    <izvorni_sadrzaj>
      <item>BRAMAN USLUGE d.o.o. za završne građevinske radove, OIB 74199793045, Bana Josipa Jelačića 11,34310 Pleternica</item>
      <item>RH MF POREZNA UPRAVA ,Područni ured Slavonija i Baranja, Požega, Katančićeva 5/a,10000 Zagreb</item>
      <item>ŽUPANIJSKO DRŽAVNO ODVJETNIŠTVO SLAVONSKI BROD</item>
      <item>Mirko Ciganović, OIB 20524651437, bana Josipa Jelačića 11,34310 Pleternica</item>
      <item>Vesna Lazarić</item>
      <item>Ivica Škunca, Maršala Tita 2,10290 Zaprešić</item>
      <item>Mirko Ciganović, OIB 20524651437, Dr. Jurja Dobrile 16,10410 Velika Gorica</item>
      <item>BRAMAN USLUGE d.o.o., OIB 74199793045, Bana Josipa Jelačića 11,34310 Pleternica</item>
      <item>BRAMAN USLUGE d.o.o., OIB 74199793045, Bana Josipa Jelačića 11,34310 Pleternica</item>
      <item>Vlatka Palinić-Bezak</item>
      <item>Maja Stanin</item>
      <item>Vinka Ivanković, OIB 75124619693, Sv.Antuna Padovanskog 5a,32100 Vinkovci</item>
    </izvorni_sadrzaj>
    <derivirana_varijabla naziv="DomainObject.Predmet.SudioniciListAdressOIB_1">
      <item>BRAMAN USLUGE d.o.o. za završne građevinske radove, OIB 74199793045, Bana Josipa Jelačića 11,34310 Pleternica</item>
      <item>RH MF POREZNA UPRAVA ,Područni ured Slavonija i Baranja, Požega, Katančićeva 5/a,10000 Zagreb</item>
      <item>ŽUPANIJSKO DRŽAVNO ODVJETNIŠTVO SLAVONSKI BROD</item>
      <item>Mirko Ciganović, OIB 20524651437, bana Josipa Jelačića 11,34310 Pleternica</item>
      <item>Vesna Lazarić</item>
      <item>Ivica Škunca, Maršala Tita 2,10290 Zaprešić</item>
      <item>Mirko Ciganović, OIB 20524651437, Dr. Jurja Dobrile 16,10410 Velika Gorica</item>
      <item>BRAMAN USLUGE d.o.o., OIB 74199793045, Bana Josipa Jelačića 11,34310 Pleternica</item>
      <item>BRAMAN USLUGE d.o.o., OIB 74199793045, Bana Josipa Jelačića 11,34310 Pleternica</item>
      <item>Vlatka Palinić-Bezak</item>
      <item>Maja Stanin</item>
      <item>Vinka Ivanković, OIB 75124619693, Sv.Antuna Padovanskog 5a,32100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74199793045</item>
      <item>, OIB null</item>
      <item>, OIB null</item>
      <item>, OIB 20524651437</item>
      <item>, OIB null</item>
      <item>, OIB null</item>
      <item>, OIB 20524651437</item>
      <item>, OIB 74199793045</item>
      <item>, OIB 74199793045</item>
      <item>, OIB null</item>
      <item>, OIB null</item>
      <item>, OIB 75124619693</item>
    </izvorni_sadrzaj>
    <derivirana_varijabla naziv="DomainObject.Predmet.SudioniciListNazivOIB_1">
      <item>, OIB 74199793045</item>
      <item>, OIB null</item>
      <item>, OIB null</item>
      <item>, OIB 20524651437</item>
      <item>, OIB null</item>
      <item>, OIB null</item>
      <item>, OIB 20524651437</item>
      <item>, OIB 74199793045</item>
      <item>, OIB 74199793045</item>
      <item>, OIB null</item>
      <item>, OIB null</item>
      <item>, OIB 75124619693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93DF09-5803-4F1B-8869-84AD72FD22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5</properties:Pages>
  <properties:Words>648</properties:Words>
  <properties:Characters>3781</properties:Characters>
  <properties:Lines>341</properties:Lines>
  <properties:Paragraphs>175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2016-11-30T07:14:00Z</dcterms:created>
  <dc:creator>Korisnik</dc:creator>
  <cp:lastModifiedBy>wsadmin</cp:lastModifiedBy>
  <cp:lastPrinted>2016-05-18T12:39:00Z</cp:lastPrinted>
  <dcterms:modified xmlns:xsi="http://www.w3.org/2001/XMLSchema-instance" xsi:type="dcterms:W3CDTF">2016-11-30T07:14:00Z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