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d860" w14:paraId="f10d860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3F5014" w:rsidR="00666C4B" w:rsidRPr="003F5014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P="003F5014" w:rsidR="00C277E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sucu </w:t>
      </w:r>
      <w:r w:rsidR="00CC67FF" w:rsidRPr="00BA0147">
        <w:rPr>
          <w:rFonts w:cs="Times New Roman"/>
        </w:rPr>
        <w:t xml:space="preserve">u stečajnom predmetu povodom prijedloga predlagatelja </w:t>
      </w:r>
      <w:r w:rsidR="00A66257">
        <w:rPr>
          <w:rFonts w:cs="Times New Roman"/>
        </w:rPr>
        <w:t>Financijske agencije, Regionalni centar Zagreb, Podružnica Varaždin, A. Cesarca 2</w:t>
      </w:r>
      <w:r w:rsidR="00CC107F">
        <w:rPr>
          <w:rFonts w:cs="Times New Roman"/>
        </w:rPr>
        <w:t xml:space="preserve">, </w:t>
      </w:r>
      <w:r w:rsidR="00CC67FF" w:rsidRPr="00BA0147">
        <w:rPr>
          <w:rFonts w:cs="Times New Roman"/>
        </w:rPr>
        <w:t>za otvaranje stečajnog postupka nad dužnikom</w:t>
      </w:r>
      <w:r w:rsidR="005C394F">
        <w:rPr>
          <w:rFonts w:cs="Times New Roman"/>
        </w:rPr>
        <w:t xml:space="preserve"> MI STUDIO j.d.o.o., Čakovec, Ivana Plemenitog Zajca 13, OIB: 47226768746</w:t>
      </w:r>
      <w:r w:rsidR="00CC107F">
        <w:rPr>
          <w:rFonts w:cs="Times New Roman"/>
        </w:rPr>
        <w:t xml:space="preserve">, 16. kolovoza </w:t>
      </w:r>
      <w:r w:rsidR="00CC67FF">
        <w:rPr>
          <w:rFonts w:cs="Times New Roman"/>
        </w:rPr>
        <w:t>2017</w:t>
      </w:r>
      <w:r w:rsidR="00C461DF">
        <w:rPr>
          <w:rFonts w:cs="Times New Roman"/>
        </w:rPr>
        <w:t>.</w:t>
      </w:r>
    </w:p>
    <w:p w:rsidRDefault="003F5014" w:rsidP="003F5014" w:rsidR="003F5014" w:rsidRPr="00BA0147">
      <w:pPr>
        <w:ind w:firstLine="708"/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CC107F" w:rsidP="005F7221" w:rsidR="005F7221" w:rsidRPr="00412CB1">
      <w:pPr>
        <w:jc w:val="center"/>
        <w:rPr>
          <w:b/>
        </w:rPr>
      </w:pPr>
      <w:r>
        <w:rPr>
          <w:b/>
        </w:rPr>
        <w:t>12. listopada</w:t>
      </w:r>
      <w:r w:rsidR="00CC67FF">
        <w:rPr>
          <w:b/>
        </w:rPr>
        <w:t xml:space="preserve"> 2017</w:t>
      </w:r>
      <w:r w:rsidR="005F7221" w:rsidRPr="00412CB1">
        <w:rPr>
          <w:b/>
        </w:rPr>
        <w:t xml:space="preserve">. u </w:t>
      </w:r>
      <w:r w:rsidR="005C394F">
        <w:rPr>
          <w:b/>
        </w:rPr>
        <w:t>10,30</w:t>
      </w:r>
      <w:r w:rsidR="00C277EA">
        <w:rPr>
          <w:b/>
        </w:rPr>
        <w:t xml:space="preserve">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</w:t>
      </w:r>
      <w:r w:rsidR="005C394F">
        <w:rPr>
          <w:b/>
        </w:rPr>
        <w:t>ica</w:t>
      </w:r>
      <w:r>
        <w:rPr>
          <w:b/>
        </w:rPr>
        <w:t xml:space="preserve"> dužnika</w:t>
      </w:r>
      <w:r w:rsidR="008B6A82">
        <w:t>,</w:t>
      </w:r>
      <w:r w:rsidR="005747A5">
        <w:t xml:space="preserve"> </w:t>
      </w:r>
      <w:r w:rsidR="005C394F">
        <w:t xml:space="preserve">Marina Ivanović, Čakovec, </w:t>
      </w:r>
      <w:r w:rsidR="005C394F">
        <w:rPr>
          <w:rFonts w:cs="Times New Roman"/>
        </w:rPr>
        <w:t>Ivana Plemenitog Zajca 13,</w:t>
      </w:r>
    </w:p>
    <w:p w:rsidRDefault="005F7221" w:rsidP="00C461DF" w:rsidR="005F7221" w:rsidRPr="00CC67FF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5C394F">
        <w:rPr>
          <w:rFonts w:cs="Times New Roman"/>
        </w:rPr>
        <w:t xml:space="preserve">MI STUDIO j.d.o.o., Čakovec, Ivana Plemenitog Zajca 13, </w:t>
      </w:r>
    </w:p>
    <w:p w:rsidRDefault="00CC67FF" w:rsidP="00CC67FF" w:rsidR="00CC67FF" w:rsidRPr="00C277EA">
      <w:pPr>
        <w:widowControl/>
        <w:numPr>
          <w:ilvl w:val="0"/>
          <w:numId w:val="5"/>
        </w:numPr>
        <w:suppressAutoHyphens w:val="false"/>
        <w:jc w:val="both"/>
      </w:pPr>
      <w:r>
        <w:t>Financijska agencija, Podružnica Varaždin, Varaždin, A. Cesarca 2,</w:t>
      </w:r>
    </w:p>
    <w:p w:rsidRDefault="00C277EA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</w:t>
      </w:r>
      <w:r w:rsidR="00CC67FF">
        <w:t>.</w:t>
      </w:r>
    </w:p>
    <w:p w:rsidRDefault="00CC67FF" w:rsidP="00CC67FF" w:rsidR="00CC67FF">
      <w:pPr>
        <w:widowControl/>
        <w:suppressAutoHyphens w:val="false"/>
        <w:jc w:val="both"/>
      </w:pPr>
    </w:p>
    <w:p w:rsidRDefault="00CC67FF" w:rsidP="00CC67FF" w:rsidR="00CC67FF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</w:t>
      </w:r>
      <w:r w:rsidR="00A66257">
        <w:t xml:space="preserve">predlagatelju </w:t>
      </w:r>
      <w:r>
        <w:t xml:space="preserve">Financijskoj agenciji, </w:t>
      </w:r>
      <w:r w:rsidRPr="005F7221">
        <w:t>Zagreb, Po</w:t>
      </w:r>
      <w:r>
        <w:t>družnica Varaždin, A. Cesarca 2, da u roku od 8 dana dostavi ovome sudu podatak o danima neprekidne blokade računa dužnika</w:t>
      </w:r>
      <w:r w:rsidR="005F3AE8">
        <w:t xml:space="preserve"> </w:t>
      </w:r>
      <w:r w:rsidR="005C394F">
        <w:rPr>
          <w:rFonts w:cs="Times New Roman"/>
        </w:rPr>
        <w:t xml:space="preserve">MI STUDIO j.d.o.o., Čakovec, Ivana Plemenitog Zajca 13, OIB: 47226768746 </w:t>
      </w:r>
      <w:r>
        <w:t>i iznosu iz Očevidnika o redoslijedu plaćanja na računu dužnika za čije namirenje nema novčanih sredstava.</w:t>
      </w:r>
    </w:p>
    <w:p w:rsidRDefault="00CC67FF" w:rsidP="00CC67FF" w:rsidR="00CC67FF">
      <w:pPr>
        <w:widowControl/>
        <w:suppressAutoHyphens w:val="false"/>
        <w:ind w:left="1440"/>
        <w:jc w:val="both"/>
      </w:pPr>
    </w:p>
    <w:p w:rsidRDefault="00A04B28" w:rsidP="0028758C" w:rsidR="005F722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</w:t>
      </w:r>
      <w:r w:rsidR="005C394F">
        <w:t>direktorici</w:t>
      </w:r>
      <w:r w:rsidR="005F7221" w:rsidRPr="00412CB1">
        <w:t xml:space="preserve"> dužnika</w:t>
      </w:r>
      <w:r w:rsidR="005C394F">
        <w:t xml:space="preserve"> Marina Ivanović, Čakovec, </w:t>
      </w:r>
      <w:r w:rsidR="005C394F">
        <w:rPr>
          <w:rFonts w:cs="Times New Roman"/>
        </w:rPr>
        <w:t>Ivana Plemenitog Zajca 13,</w:t>
      </w:r>
      <w:r w:rsidR="005C394F">
        <w:t xml:space="preserve"> OIB: 77622221656,</w:t>
      </w:r>
      <w:r w:rsidR="00475AFD">
        <w:t xml:space="preserve"> </w:t>
      </w:r>
      <w:r w:rsidR="005F7221" w:rsidRPr="00412CB1">
        <w:t xml:space="preserve">da na zakazano ročište kod ovoga suda, </w:t>
      </w:r>
      <w:r w:rsidR="00CC107F">
        <w:t xml:space="preserve">12. listopada </w:t>
      </w:r>
      <w:r w:rsidR="00CC67FF">
        <w:t>2017</w:t>
      </w:r>
      <w:r w:rsidR="005F7221">
        <w:t xml:space="preserve">. u </w:t>
      </w:r>
      <w:r w:rsidR="005C394F">
        <w:t>10,30</w:t>
      </w:r>
      <w:r w:rsidR="005F7221" w:rsidRPr="00412CB1">
        <w:t xml:space="preserve"> sati, dostavi javnobilježnički ovjerovljen prokazni popis imovine za dužnika</w:t>
      </w:r>
      <w:r w:rsidR="005C394F">
        <w:t xml:space="preserve"> </w:t>
      </w:r>
      <w:r w:rsidR="005C394F">
        <w:rPr>
          <w:rFonts w:cs="Times New Roman"/>
        </w:rPr>
        <w:t>MI STUDIO j.d.o.o., Čakovec, Ivana Plemenitog Zajca 13, OIB: 47226768746</w:t>
      </w:r>
      <w:r w:rsidR="00C461DF">
        <w:t xml:space="preserve">, </w:t>
      </w:r>
      <w:r w:rsidR="005F7221" w:rsidRPr="00412CB1">
        <w:t>s time da se upozorava da se davanjem netočnih ili nepotpunih podataka izlaže odgovornosti kao za lažan iskaz pred sudom, te podatke o solventnosti za dužnika - obrazac SOL2.</w:t>
      </w:r>
    </w:p>
    <w:p w:rsidRDefault="00363E19" w:rsidP="005F7221" w:rsidR="00363E19">
      <w:pPr>
        <w:rPr>
          <w:rFonts w:cs="Times New Roman"/>
        </w:rPr>
      </w:pPr>
    </w:p>
    <w:p w:rsidRDefault="00012293" w:rsidP="00A04B28" w:rsidR="00A04B2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CC107F">
        <w:rPr>
          <w:rFonts w:cs="Times New Roman"/>
        </w:rPr>
        <w:t>16. kolovoza</w:t>
      </w:r>
      <w:r w:rsidR="00CC67FF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04B28" w:rsidP="00A04B28" w:rsidR="00A04B28">
      <w:pPr>
        <w:jc w:val="center"/>
        <w:rPr>
          <w:rFonts w:cs="Times New Roman"/>
        </w:rPr>
      </w:pPr>
    </w:p>
    <w:p w:rsidRDefault="003F5014" w:rsidP="003F5014" w:rsidR="003F5014" w:rsidRPr="006F44C4">
      <w:pPr>
        <w:ind w:firstLine="8" w:left="6373"/>
        <w:jc w:val="both"/>
      </w:pPr>
      <w:r w:rsidRPr="006F44C4">
        <w:t>SUDAC</w:t>
      </w:r>
    </w:p>
    <w:p w:rsidRDefault="003F5014" w:rsidP="003F5014" w:rsidR="003F5014" w:rsidRPr="006F44C4">
      <w:pPr>
        <w:ind w:firstLine="708" w:left="5664"/>
        <w:jc w:val="both"/>
      </w:pPr>
    </w:p>
    <w:p w:rsidRDefault="003F5014" w:rsidP="003F5014" w:rsidR="003F5014" w:rsidRPr="006F44C4">
      <w:pPr>
        <w:ind w:firstLine="708" w:left="4956"/>
        <w:jc w:val="both"/>
      </w:pPr>
      <w:r w:rsidRPr="006F44C4">
        <w:t>Ksenija Flack-Makitan, v.r.</w:t>
      </w:r>
    </w:p>
    <w:p w:rsidRDefault="003F5014" w:rsidP="003F5014" w:rsidR="003F5014" w:rsidRPr="006F44C4">
      <w:pPr>
        <w:ind w:firstLine="708" w:left="4956"/>
        <w:jc w:val="both"/>
      </w:pPr>
    </w:p>
    <w:p w:rsidRDefault="003F5014" w:rsidP="003F5014" w:rsidR="003F5014" w:rsidRPr="006F44C4">
      <w:pPr>
        <w:ind w:left="4956"/>
        <w:jc w:val="both"/>
      </w:pPr>
      <w:r w:rsidRPr="006F44C4">
        <w:t>Za točnost otpravka – ovlašteni službenik:</w:t>
      </w:r>
    </w:p>
    <w:p w:rsidRDefault="00C42207" w:rsidP="00C42207" w:rsidR="00C42207"/>
    <w:p w:rsidRDefault="00475AFD" w:rsidP="00C42207" w:rsidR="00475AFD"/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277EA" w:rsidR="00C277EA" w:rsidRPr="00C277E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5C394F">
        <w:rPr>
          <w:rFonts w:cs="Times New Roman"/>
        </w:rPr>
        <w:t>MI STUDIO j.d.o.o., Čakovec, Ivana Plemenitog Zajca 13,</w:t>
      </w:r>
    </w:p>
    <w:p w:rsidRDefault="00D27615" w:rsidP="00055528" w:rsidR="00A97D02" w:rsidRPr="0005552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5C394F">
        <w:t>ica</w:t>
      </w:r>
      <w:r w:rsidR="00CC67FF">
        <w:t xml:space="preserve"> </w:t>
      </w:r>
      <w:r>
        <w:t>dužnika,</w:t>
      </w:r>
      <w:r w:rsidR="00CC67FF">
        <w:rPr>
          <w:rFonts w:cs="Times New Roman"/>
        </w:rPr>
        <w:t xml:space="preserve"> </w:t>
      </w:r>
      <w:r w:rsidR="005C394F">
        <w:rPr>
          <w:rFonts w:cs="Times New Roman"/>
        </w:rPr>
        <w:t>Marina Ivanović, Čakovec, Ivana Plemenitog Zajca 13,</w:t>
      </w:r>
    </w:p>
    <w:p w:rsidRDefault="00C277EA" w:rsidP="00C277EA" w:rsidR="00C277E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C67FF" w:rsidP="00C277EA" w:rsidR="00CC67FF" w:rsidRPr="00C277EA">
      <w:pPr>
        <w:widowControl/>
        <w:numPr>
          <w:ilvl w:val="0"/>
          <w:numId w:val="3"/>
        </w:numPr>
        <w:suppressAutoHyphens w:val="false"/>
        <w:jc w:val="both"/>
      </w:pPr>
      <w:r>
        <w:t>Financijska agencija, Podružnica, Varaždin, Varaždin, A. Cesarca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CC67FF" w:rsidP="003F5014" w:rsidR="00CC67F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7F21DA" w:rsidR="000B44AC" w:rsidRPr="005A09E6">
      <w:headerReference w:type="default" r:id="rId11"/>
      <w:headerReference w:type="first" r:id="rId12"/>
      <w:pgSz w:h="16838" w:w="11906"/>
      <w:pgMar w:gutter="0" w:footer="720" w:header="720" w:left="1134" w:bottom="568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391" w:rsidP="00BA0147" w:rsidR="00605391">
      <w:r>
        <w:separator/>
      </w:r>
    </w:p>
  </w:endnote>
  <w:endnote w:id="0" w:type="continuationSeparator">
    <w:p w:rsidRDefault="00605391" w:rsidP="00BA0147" w:rsidR="006053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391" w:rsidP="00BA0147" w:rsidR="00605391">
      <w:r>
        <w:separator/>
      </w:r>
    </w:p>
  </w:footnote>
  <w:footnote w:id="0" w:type="continuationSeparator">
    <w:p w:rsidRDefault="00605391" w:rsidP="00BA0147" w:rsidR="006053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E277C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5C394F">
      <w:t>392</w:t>
    </w:r>
    <w:r w:rsidR="00A66257">
      <w:t>/17-3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P="007F21DA" w:rsidR="00BA0147">
    <w:pPr>
      <w:pStyle w:val="Zaglavlje"/>
      <w:tabs>
        <w:tab w:pos="9638" w:val="right"/>
      </w:tabs>
    </w:pPr>
    <w:r>
      <w:tab/>
    </w:r>
    <w:r>
      <w:tab/>
      <w:t>Poslovni broj: 5 St-</w:t>
    </w:r>
    <w:r w:rsidR="005C394F">
      <w:t>392</w:t>
    </w:r>
    <w:r w:rsidR="00A66257">
      <w:t>/17-3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9F15AA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55528"/>
    <w:rsid w:val="000B2748"/>
    <w:rsid w:val="000B44AC"/>
    <w:rsid w:val="000C472A"/>
    <w:rsid w:val="000F55DF"/>
    <w:rsid w:val="001208C4"/>
    <w:rsid w:val="001D2BCB"/>
    <w:rsid w:val="002341FF"/>
    <w:rsid w:val="0028758C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3F5014"/>
    <w:rsid w:val="00416884"/>
    <w:rsid w:val="0044358D"/>
    <w:rsid w:val="0046016D"/>
    <w:rsid w:val="00461516"/>
    <w:rsid w:val="00475AFD"/>
    <w:rsid w:val="004823D7"/>
    <w:rsid w:val="004D3D14"/>
    <w:rsid w:val="004F0C0D"/>
    <w:rsid w:val="005747A5"/>
    <w:rsid w:val="0058239B"/>
    <w:rsid w:val="00582897"/>
    <w:rsid w:val="00586314"/>
    <w:rsid w:val="00591BCF"/>
    <w:rsid w:val="005A09E6"/>
    <w:rsid w:val="005A7952"/>
    <w:rsid w:val="005C394F"/>
    <w:rsid w:val="005F3AE8"/>
    <w:rsid w:val="005F4618"/>
    <w:rsid w:val="005F7221"/>
    <w:rsid w:val="00605391"/>
    <w:rsid w:val="006063E0"/>
    <w:rsid w:val="00613CF2"/>
    <w:rsid w:val="00640372"/>
    <w:rsid w:val="00666C4B"/>
    <w:rsid w:val="00681854"/>
    <w:rsid w:val="00695D0C"/>
    <w:rsid w:val="006A1D4B"/>
    <w:rsid w:val="006A7110"/>
    <w:rsid w:val="006B57C6"/>
    <w:rsid w:val="006B5EF7"/>
    <w:rsid w:val="006C5FEF"/>
    <w:rsid w:val="006C6A39"/>
    <w:rsid w:val="006F4258"/>
    <w:rsid w:val="00705D74"/>
    <w:rsid w:val="00720601"/>
    <w:rsid w:val="00722ADA"/>
    <w:rsid w:val="0072529F"/>
    <w:rsid w:val="0076577E"/>
    <w:rsid w:val="00777B5B"/>
    <w:rsid w:val="0079114C"/>
    <w:rsid w:val="007D470A"/>
    <w:rsid w:val="007F21DA"/>
    <w:rsid w:val="0080270A"/>
    <w:rsid w:val="00806764"/>
    <w:rsid w:val="0084747B"/>
    <w:rsid w:val="008B385D"/>
    <w:rsid w:val="008B5950"/>
    <w:rsid w:val="008B6A82"/>
    <w:rsid w:val="00926C33"/>
    <w:rsid w:val="009668AE"/>
    <w:rsid w:val="00970E9C"/>
    <w:rsid w:val="009C0AFE"/>
    <w:rsid w:val="009D7559"/>
    <w:rsid w:val="009E277C"/>
    <w:rsid w:val="009E4E9B"/>
    <w:rsid w:val="009F187F"/>
    <w:rsid w:val="009F4456"/>
    <w:rsid w:val="009F4BEF"/>
    <w:rsid w:val="00A04B28"/>
    <w:rsid w:val="00A66257"/>
    <w:rsid w:val="00A91E2B"/>
    <w:rsid w:val="00A97D02"/>
    <w:rsid w:val="00AC55E9"/>
    <w:rsid w:val="00B520A6"/>
    <w:rsid w:val="00BA0147"/>
    <w:rsid w:val="00BB39F6"/>
    <w:rsid w:val="00BB7851"/>
    <w:rsid w:val="00BE5D64"/>
    <w:rsid w:val="00C23175"/>
    <w:rsid w:val="00C277EA"/>
    <w:rsid w:val="00C42207"/>
    <w:rsid w:val="00C461DF"/>
    <w:rsid w:val="00C61628"/>
    <w:rsid w:val="00C73667"/>
    <w:rsid w:val="00CA6997"/>
    <w:rsid w:val="00CA7317"/>
    <w:rsid w:val="00CB458D"/>
    <w:rsid w:val="00CC107F"/>
    <w:rsid w:val="00CC67FF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46C0"/>
    <w:rsid w:val="00EA5506"/>
    <w:rsid w:val="00ED3B5E"/>
    <w:rsid w:val="00ED79A7"/>
    <w:rsid w:val="00F07400"/>
    <w:rsid w:val="00F24BCA"/>
    <w:rsid w:val="00FC17DC"/>
    <w:rsid w:val="00FF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28758C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E2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7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7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7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7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28758C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E2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7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7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7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7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 STUDIO jednostavno društvo s ograničenom odgovornošću za arhitektonske djelatnosti, građevinarstvo i usluge zastupanog po punomoćniku Marina Ivanović</izvorni_sadrzaj>
    <derivirana_varijabla naziv="DomainObject.Predmet.ProtustrankaFormated_1">  MI STUDIO jednostavno društvo s ograničenom odgovornošću za arhitektonske djelatnosti, građevinarstvo i usluge zastupanog po punomoćniku Marina Ivanović</derivirana_varijabla>
  </DomainObject.Predmet.ProtustrankaFormated>
  <DomainObject.Predmet.ProtustrankaFormatedOIB>
    <izvorni_sadrzaj>  MI STUDIO jednostavno društvo s ograničenom odgovornošću za arhitektonske djelatnosti, građevinarstvo i usluge, OIB 47226768746 zastupanog po punomoćniku Marina Ivanović</izvorni_sadrzaj>
    <derivirana_varijabla naziv="DomainObject.Predmet.ProtustrankaFormatedOIB_1">  MI STUDIO jednostavno društvo s ograničenom odgovornošću za arhitektonske djelatnosti, građevinarstvo i usluge, OIB 47226768746 zastupanog po punomoćniku Marina Ivanović</derivirana_varijabla>
  </DomainObject.Predmet.ProtustrankaFormatedOIB>
  <DomainObject.Predmet.ProtustrankaFormatedWithAdress>
    <izvorni_sadrzaj> MI STUDIO jednostavno društvo s ograničenom odgovornošću za arhitektonske djelatnosti, građevinarstvo i usluge, Ivana Plemenitog Zajca 13, 40000 Čakovec zastupanog po punomoćniku Marina Ivanović</izvorni_sadrzaj>
    <derivirana_varijabla naziv="DomainObject.Predmet.ProtustrankaFormatedWithAdress_1"> MI STUDIO jednostavno društvo s ograničenom odgovornošću za arhitektonske djelatnosti, građevinarstvo i usluge, Ivana Plemenitog Zajca 13, 40000 Čakovec zastupanog po punomoćniku Marina Ivanović</derivirana_varijabla>
  </DomainObject.Predmet.ProtustrankaFormatedWithAdress>
  <DomainObject.Predmet.ProtustrankaFormatedWithAdressOIB>
    <izvorni_sadrzaj> MI STUDIO jednostavno društvo s ograničenom odgovornošću za arhitektonske djelatnosti, građevinarstvo i usluge, OIB 47226768746, Ivana Plemenitog Zajca 13, 40000 Čakovec zastupanog po punomoćniku Marina Ivanović</izvorni_sadrzaj>
    <derivirana_varijabla naziv="DomainObject.Predmet.ProtustrankaFormatedWithAdressOIB_1"> MI STUDIO jednostavno društvo s ograničenom odgovornošću za arhitektonske djelatnosti, građevinarstvo i usluge, OIB 47226768746, Ivana Plemenitog Zajca 13, 40000 Čakovec zastupanog po punomoćniku Marina Ivanović</derivirana_varijabla>
  </DomainObject.Predmet.ProtustrankaFormatedWithAdressOIB>
  <DomainObject.Predmet.ProtustrankaWithAdress>
    <izvorni_sadrzaj>MI STUDIO jednostavno društvo s ograničenom odgovornošću za arhitektonske djelatnosti, građevinarstvo i usluge Ivana Plemenitog Zajca 13, 40000 Čakovec</izvorni_sadrzaj>
    <derivirana_varijabla naziv="DomainObject.Predmet.ProtustrankaWithAdress_1">MI STUDIO jednostavno društvo s ograničenom odgovornošću za arhitektonske djelatnosti, građevinarstvo i usluge Ivana Plemenitog Zajca 13, 40000 Čakovec</derivirana_varijabla>
  </DomainObject.Predmet.ProtustrankaWithAdress>
  <DomainObject.Predmet.ProtustrankaWithAdressOIB>
    <izvorni_sadrzaj>MI STUDIO jednostavno društvo s ograničenom odgovornošću za arhitektonske djelatnosti, građevinarstvo i usluge, OIB 47226768746, Ivana Plemenitog Zajca 13, 40000 Čakovec</izvorni_sadrzaj>
    <derivirana_varijabla naziv="DomainObject.Predmet.ProtustrankaWithAdressOIB_1">MI STUDIO jednostavno društvo s ograničenom odgovornošću za arhitektonske djelatnosti, građevinarstvo i usluge, OIB 47226768746, Ivana Plemenitog Zajca 13, 40000 Čakovec</derivirana_varijabla>
  </DomainObject.Predmet.ProtustrankaWithAdressOIB>
  <DomainObject.Predmet.ProtustrankaNazivFormated>
    <izvorni_sadrzaj>MI STUDIO jednostavno društvo s ograničenom odgovornošću za arhitektonske djelatnosti, građevinarstvo i usluge</izvorni_sadrzaj>
    <derivirana_varijabla naziv="DomainObject.Predmet.ProtustrankaNazivFormated_1">MI STUDIO jednostavno društvo s ograničenom odgovornošću za arhitektonske djelatnosti, građevinarstvo i usluge</derivirana_varijabla>
  </DomainObject.Predmet.ProtustrankaNazivFormated>
  <DomainObject.Predmet.ProtustrankaNazivFormatedOIB>
    <izvorni_sadrzaj>MI STUDIO jednostavno društvo s ograničenom odgovornošću za arhitektonske djelatnosti, građevinarstvo i usluge, OIB 47226768746</izvorni_sadrzaj>
    <derivirana_varijabla naziv="DomainObject.Predmet.ProtustrankaNazivFormatedOIB_1">MI STUDIO jednostavno društvo s ograničenom odgovornošću za arhitektonske djelatnosti, građevinarstvo i usluge, OIB 47226768746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MI STUDIO jednostavno društvo s ograničenom odgovornošću za arhitektonske djelatnosti, građevinarstvo i usluge zastupanog po punomoćniku Marina Ivanović</item>
    </izvorni_sadrzaj>
    <derivirana_varijabla naziv="DomainObject.Predmet.ProtuStrankaListFormated_1">
      <item>MI STUDIO jednostavno društvo s ograničenom odgovornošću za arhitektonske djelatnosti, građevinarstvo i usluge zastupanog po punomoćniku Marina Ivanović</item>
    </derivirana_varijabla>
  </DomainObject.Predmet.ProtuStrankaListFormated>
  <DomainObject.Predmet.ProtuStrankaListFormatedOIB>
    <izvorni_sadrzaj>
      <item>MI STUDIO jednostavno društvo s ograničenom odgovornošću za arhitektonske djelatnosti, građevinarstvo i usluge, OIB 47226768746 zastupanog po punomoćniku Marina Ivanović</item>
    </izvorni_sadrzaj>
    <derivirana_varijabla naziv="DomainObject.Predmet.ProtuStrankaListFormatedOIB_1">
      <item>MI STUDIO jednostavno društvo s ograničenom odgovornošću za arhitektonske djelatnosti, građevinarstvo i usluge, OIB 47226768746 zastupanog po punomoćniku Marina Ivanović</item>
    </derivirana_varijabla>
  </DomainObject.Predmet.ProtuStrankaListFormatedOIB>
  <DomainObject.Predmet.ProtuStrankaListFormatedWithAdress>
    <izvorni_sadrzaj>
      <item>MI STUDIO jednostavno društvo s ograničenom odgovornošću za arhitektonske djelatnosti, građevinarstvo i usluge, Ivana Plemenitog Zajca 13, 40000 Čakovec zastupanog po punomoćniku Marina Ivanović</item>
    </izvorni_sadrzaj>
    <derivirana_varijabla naziv="DomainObject.Predmet.ProtuStrankaListFormatedWithAdress_1">
      <item>MI STUDIO jednostavno društvo s ograničenom odgovornošću za arhitektonske djelatnosti, građevinarstvo i usluge, Ivana Plemenitog Zajca 13, 40000 Čakovec zastupanog po punomoćniku Marina Ivanović</item>
    </derivirana_varijabla>
  </DomainObject.Predmet.ProtuStrankaListFormatedWithAdress>
  <DomainObject.Predmet.ProtuStrankaListFormatedWithAdressOIB>
    <izvorni_sadrzaj>
      <item>MI STUDIO jednostavno društvo s ograničenom odgovornošću za arhitektonske djelatnosti, građevinarstvo i usluge, OIB 47226768746, Ivana Plemenitog Zajca 13, 40000 Čakovec zastupanog po punomoćniku Marina Ivanović</item>
    </izvorni_sadrzaj>
    <derivirana_varijabla naziv="DomainObject.Predmet.ProtuStrankaListFormatedWithAdressOIB_1">
      <item>MI STUDIO jednostavno društvo s ograničenom odgovornošću za arhitektonske djelatnosti, građevinarstvo i usluge, OIB 47226768746, Ivana Plemenitog Zajca 13, 40000 Čakovec zastupanog po punomoćniku Marina Ivanović</item>
    </derivirana_varijabla>
  </DomainObject.Predmet.ProtuStrankaListFormatedWithAdressOIB>
  <DomainObject.Predmet.ProtuStrankaListNazivFormated>
    <izvorni_sadrzaj>
      <item>MI STUDIO jednostavno društvo s ograničenom odgovornošću za arhitektonske djelatnosti, građevinarstvo i usluge</item>
    </izvorni_sadrzaj>
    <derivirana_varijabla naziv="DomainObject.Predmet.ProtuStrankaListNazivFormated_1">
      <item>MI STUDIO jednostavno društvo s ograničenom odgovornošću za arhitektonske djelatnosti, građevinarstvo i usluge</item>
    </derivirana_varijabla>
  </DomainObject.Predmet.ProtuStrankaListNazivFormated>
  <DomainObject.Predmet.ProtuStrankaListNazivFormatedOIB>
    <izvorni_sadrzaj>
      <item>MI STUDIO jednostavno društvo s ograničenom odgovornošću za arhitektonske djelatnosti, građevinarstvo i usluge, OIB 47226768746</item>
    </izvorni_sadrzaj>
    <derivirana_varijabla naziv="DomainObject.Predmet.ProtuStrankaListNazivFormatedOIB_1">
      <item>MI STUDIO jednostavno društvo s ograničenom odgovornošću za arhitektonske djelatnosti, građevinarstvo i usluge, OIB 47226768746</item>
    </derivirana_varijabla>
  </DomainObject.Predmet.ProtuStrankaListNazivFormatedOIB>
  <DomainObject.Predmet.OstaliListFormated>
    <izvorni_sadrzaj>
      <item>Marina Ivanović punomoćnik sudionika u postupku MI STUDIO jednostavno društvo s ograničenom odgovornošću za arhitektonske djelatnosti, građevinarstvo i usluge</item>
    </izvorni_sadrzaj>
    <derivirana_varijabla naziv="DomainObject.Predmet.OstaliListFormated_1">
      <item>Marina Ivanović punomoćnik sudionika u postupku MI STUDIO jednostavno društvo s ograničenom odgovornošću za arhitektonske djelatnosti, građevinarstvo i usluge</item>
    </derivirana_varijabla>
  </DomainObject.Predmet.OstaliListFormated>
  <DomainObject.Predmet.OstaliListFormatedOIB>
    <izvorni_sadrzaj>
      <item>Marina Ivanović, OIB 77622221656 punomoćnik sudionika u postupku MI STUDIO jednostavno društvo s ograničenom odgovornošću za arhitektonske djelatnosti, građevinarstvo i usluge</item>
    </izvorni_sadrzaj>
    <derivirana_varijabla naziv="DomainObject.Predmet.OstaliListFormatedOIB_1">
      <item>Marina Ivanović, OIB 77622221656 punomoćnik sudionika u postupku MI STUDIO jednostavno društvo s ograničenom odgovornošću za arhitektonske djelatnosti, građevinarstvo i usluge</item>
    </derivirana_varijabla>
  </DomainObject.Predmet.OstaliListFormatedOIB>
  <DomainObject.Predmet.OstaliListFormatedWithAdress>
    <izvorni_sadrzaj>
      <item>Marina Ivanović, Ulica Ivana Pl. Zajca 13, 40000 Čakovec punomoćnik sudionika u postupku MI STUDIO jednostavno društvo s ograničenom odgovornošću za arhitektonske djelatnosti, građevinarstvo i usluge</item>
    </izvorni_sadrzaj>
    <derivirana_varijabla naziv="DomainObject.Predmet.OstaliListFormatedWithAdress_1">
      <item>Marina Ivanović, Ulica Ivana Pl. Zajca 13, 40000 Čakovec punomoćnik sudionika u postupku MI STUDIO jednostavno društvo s ograničenom odgovornošću za arhitektonske djelatnosti, građevinarstvo i usluge</item>
    </derivirana_varijabla>
  </DomainObject.Predmet.OstaliListFormatedWithAdress>
  <DomainObject.Predmet.OstaliListFormatedWithAdressOIB>
    <izvorni_sadrzaj>
      <item>Marina Ivanović, OIB 77622221656, Ulica Ivana Pl. Zajca 13, 40000 Čakovec punomoćnik sudionika u postupku MI STUDIO jednostavno društvo s ograničenom odgovornošću za arhitektonske djelatnosti, građevinarstvo i usluge</item>
    </izvorni_sadrzaj>
    <derivirana_varijabla naziv="DomainObject.Predmet.OstaliListFormatedWithAdressOIB_1">
      <item>Marina Ivanović, OIB 77622221656, Ulica Ivana Pl. Zajca 13, 40000 Čakovec punomoćnik sudionika u postupku MI STUDIO jednostavno društvo s ograničenom odgovornošću za arhitektonske djelatnosti, građevinarstvo i usluge</item>
    </derivirana_varijabla>
  </DomainObject.Predmet.OstaliListFormatedWithAdressOIB>
  <DomainObject.Predmet.OstaliListNazivFormated>
    <izvorni_sadrzaj>
      <item>Marina Ivanović</item>
    </izvorni_sadrzaj>
    <derivirana_varijabla naziv="DomainObject.Predmet.OstaliListNazivFormated_1">
      <item>Marina Ivanović</item>
    </derivirana_varijabla>
  </DomainObject.Predmet.OstaliListNazivFormated>
  <DomainObject.Predmet.OstaliListNazivFormatedOIB>
    <izvorni_sadrzaj>
      <item>Marina Ivanović, OIB 77622221656</item>
    </izvorni_sadrzaj>
    <derivirana_varijabla naziv="DomainObject.Predmet.OstaliListNazivFormatedOIB_1">
      <item>Marina Ivanović, OIB 77622221656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MI STUDIO jednostavno društvo s ograničenom odgovornošću za arhitektonske djelatnosti, građevinarstvo i usluge</izvorni_sadrzaj>
    <derivirana_varijabla naziv="DomainObject.Predmet.ProtustrankaIDrugi_1">MI STUDIO jednostavno društvo s ograničenom odgovornošću za arhitektonske djelatnosti, građevinarstvo i usluge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MI STUDIO jednostavno društvo s ograničenom odgovornošću za arhitektonske djelatnosti, građevinarstvo i usluge, OIB 47226768746, Ivana Plemenitog Zajca 13, 40000 Čakovec</izvorni_sadrzaj>
    <derivirana_varijabla naziv="DomainObject.Predmet.ProtustrankaIDrugiAdressOIB_1">MI STUDIO jednostavno društvo s ograničenom odgovornošću za arhitektonske djelatnosti, građevinarstvo i usluge, OIB 47226768746, Ivana Plemenitog Zajca 13,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MI STUDIO jednostavno društvo s ograničenom odgovornošću za arhitektonske djelatnosti, građevinarstvo i usluge</item>
      <item>Marina Ivanović</item>
    </izvorni_sadrzaj>
    <derivirana_varijabla naziv="DomainObject.Predmet.SudioniciListNaziv_1">
      <item>Financijska agencija - Podružnica Varaždin</item>
      <item>MI STUDIO jednostavno društvo s ograničenom odgovornošću za arhitektonske djelatnosti, građevinarstvo i usluge</item>
      <item>Marina Ivanović</item>
    </derivirana_varijabla>
  </DomainObject.Predmet.SudioniciListNaziv>
  <DomainObject.Predmet.SudioniciListAdressOIB>
    <izvorni_sadrzaj>
      <item>Financijska agencija - Podružnica Varaždin, OIB 85821130368, A. Cesarca 2,42000 Varaždin</item>
      <item>MI STUDIO jednostavno društvo s ograničenom odgovornošću za arhitektonske djelatnosti, građevinarstvo i usluge, OIB 47226768746, Ivana Plemenitog Zajca 13,40000 Čakovec</item>
      <item>Marina Ivanović, OIB 77622221656, Ulica Ivana Pl. Zajca 13,40000 Čakovec</item>
    </izvorni_sadrzaj>
    <derivirana_varijabla naziv="DomainObject.Predmet.SudioniciListAdressOIB_1">
      <item>Financijska agencija - Podružnica Varaždin, OIB 85821130368, A. Cesarca 2,42000 Varaždin</item>
      <item>MI STUDIO jednostavno društvo s ograničenom odgovornošću za arhitektonske djelatnosti, građevinarstvo i usluge, OIB 47226768746, Ivana Plemenitog Zajca 13,40000 Čakovec</item>
      <item>Marina Ivanović, OIB 77622221656, Ulica Ivana Pl. Zajca 13,40000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47226768746</item>
      <item>, OIB 77622221656</item>
    </izvorni_sadrzaj>
    <derivirana_varijabla naziv="DomainObject.Predmet.SudioniciListNazivOIB_1">
      <item>, OIB 85821130368</item>
      <item>, OIB 47226768746</item>
      <item>, OIB 77622221656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0022BB-6AA7-4893-BD7A-31B4B5B73A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2131</properties:Characters>
  <properties:Lines>65</properties:Lines>
  <properties:Paragraphs>28</properties:Paragraphs>
  <properties:TotalTime>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2017-08-16T06:52:00Z</cp:lastPrinted>
  <dcterms:modified xmlns:xsi="http://www.w3.org/2001/XMLSchema-instance" xsi:type="dcterms:W3CDTF">2017-08-16T07:32:00Z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